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90242" w14:textId="77777777" w:rsidR="007F44D2" w:rsidRPr="007C2F31" w:rsidRDefault="007F44D2" w:rsidP="007F44D2">
      <w:pPr>
        <w:widowControl/>
        <w:spacing w:line="360" w:lineRule="auto"/>
        <w:jc w:val="both"/>
        <w:rPr>
          <w:rFonts w:ascii="Helvetica" w:hAnsi="Helvetica" w:cs="Arial"/>
          <w:b/>
          <w:i/>
          <w:color w:val="002060"/>
          <w:sz w:val="28"/>
          <w:szCs w:val="28"/>
        </w:rPr>
      </w:pPr>
      <w:r w:rsidRPr="00600617">
        <w:rPr>
          <w:rFonts w:ascii="Helvetica" w:hAnsi="Helvetica" w:cs="Arial"/>
          <w:b/>
          <w:i/>
          <w:color w:val="002060"/>
          <w:sz w:val="28"/>
          <w:szCs w:val="28"/>
        </w:rPr>
        <w:t xml:space="preserve">ÍNDEX  -  ET </w:t>
      </w:r>
      <w:r>
        <w:rPr>
          <w:rFonts w:ascii="Helvetica" w:hAnsi="Helvetica" w:cs="Arial"/>
          <w:b/>
          <w:i/>
          <w:color w:val="002060"/>
          <w:sz w:val="28"/>
          <w:szCs w:val="28"/>
        </w:rPr>
        <w:t>Mecànics / Hidràulics</w:t>
      </w:r>
    </w:p>
    <w:p w14:paraId="07D88C20" w14:textId="77777777" w:rsidR="007F44D2" w:rsidRDefault="007F44D2" w:rsidP="007F44D2">
      <w:pPr>
        <w:widowControl/>
        <w:jc w:val="both"/>
        <w:rPr>
          <w:rFonts w:ascii="Helvetica" w:hAnsi="Helvetica" w:cs="Arial"/>
        </w:rPr>
      </w:pPr>
    </w:p>
    <w:p w14:paraId="1A0F4B8A" w14:textId="6E78B189" w:rsidR="00406C33" w:rsidRDefault="00772FCE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TOC \o "1-2" \h \z \u </w:instrText>
      </w:r>
      <w:r>
        <w:rPr>
          <w:rFonts w:cs="Arial"/>
        </w:rPr>
        <w:fldChar w:fldCharType="separate"/>
      </w:r>
      <w:hyperlink w:anchor="_Toc137214765" w:history="1">
        <w:r w:rsidR="00406C33" w:rsidRPr="00DC1992">
          <w:rPr>
            <w:rStyle w:val="Hipervnculo"/>
            <w:rFonts w:cs="Arial"/>
            <w:noProof/>
          </w:rPr>
          <w:t>ABRAÇADORA ANTI-FUITES CANONADES FOSA DÚCTIL</w:t>
        </w:r>
        <w:r w:rsidR="00406C33">
          <w:rPr>
            <w:noProof/>
            <w:webHidden/>
          </w:rPr>
          <w:tab/>
        </w:r>
        <w:r w:rsidR="00406C33">
          <w:rPr>
            <w:noProof/>
            <w:webHidden/>
          </w:rPr>
          <w:fldChar w:fldCharType="begin"/>
        </w:r>
        <w:r w:rsidR="00406C33">
          <w:rPr>
            <w:noProof/>
            <w:webHidden/>
          </w:rPr>
          <w:instrText xml:space="preserve"> PAGEREF _Toc137214765 \h </w:instrText>
        </w:r>
        <w:r w:rsidR="00406C33">
          <w:rPr>
            <w:noProof/>
            <w:webHidden/>
          </w:rPr>
        </w:r>
        <w:r w:rsidR="00406C33">
          <w:rPr>
            <w:noProof/>
            <w:webHidden/>
          </w:rPr>
          <w:fldChar w:fldCharType="separate"/>
        </w:r>
        <w:r w:rsidR="00406C33">
          <w:rPr>
            <w:noProof/>
            <w:webHidden/>
          </w:rPr>
          <w:t>6</w:t>
        </w:r>
        <w:r w:rsidR="00406C33">
          <w:rPr>
            <w:noProof/>
            <w:webHidden/>
          </w:rPr>
          <w:fldChar w:fldCharType="end"/>
        </w:r>
      </w:hyperlink>
    </w:p>
    <w:p w14:paraId="57D1B404" w14:textId="7C2BC85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66" w:history="1">
        <w:r w:rsidRPr="00DC1992">
          <w:rPr>
            <w:rStyle w:val="Hipervnculo"/>
            <w:rFonts w:cs="Arial"/>
            <w:noProof/>
          </w:rPr>
          <w:t>PLASTICOS TECONOLÓGICOS / CAG, S.L.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2F3D0DA" w14:textId="57EECA0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67" w:history="1">
        <w:r w:rsidRPr="00DC1992">
          <w:rPr>
            <w:rStyle w:val="Hipervnculo"/>
            <w:rFonts w:cs="Arial"/>
            <w:noProof/>
          </w:rPr>
          <w:t>ABRAÇADORA PRESA UNIVERSAL CANONADES ACER I FOSA DÚCTIL, sortida brida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E9FF509" w14:textId="3F0A7FD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68" w:history="1">
        <w:r w:rsidRPr="00DC1992">
          <w:rPr>
            <w:rStyle w:val="Hipervnculo"/>
            <w:rFonts w:cs="Arial"/>
            <w:noProof/>
          </w:rPr>
          <w:t>HAWLE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988632A" w14:textId="0464211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69" w:history="1">
        <w:r w:rsidRPr="00DC1992">
          <w:rPr>
            <w:rStyle w:val="Hipervnculo"/>
            <w:rFonts w:cs="Arial"/>
            <w:noProof/>
          </w:rPr>
          <w:t>ABRAÇADORA PRESA UNIVERSAL CANONADES POLIETILÈ (PEAD), sortida brida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05116B3" w14:textId="2BE2A316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70" w:history="1">
        <w:r w:rsidRPr="00DC1992">
          <w:rPr>
            <w:rStyle w:val="Hipervnculo"/>
            <w:rFonts w:cs="Arial"/>
            <w:noProof/>
          </w:rPr>
          <w:t>HAWLE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1E0C611" w14:textId="0AA06B4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71" w:history="1">
        <w:r w:rsidRPr="00DC1992">
          <w:rPr>
            <w:rStyle w:val="Hipervnculo"/>
            <w:rFonts w:cs="Arial"/>
            <w:noProof/>
          </w:rPr>
          <w:t>AÏLLAMENT ACÚSTIC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71B4960" w14:textId="0772181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72" w:history="1">
        <w:r w:rsidRPr="00DC1992">
          <w:rPr>
            <w:rStyle w:val="Hipervnculo"/>
            <w:rFonts w:cs="Arial"/>
            <w:bCs/>
            <w:noProof/>
          </w:rPr>
          <w:t>STOPSON ESPAÑOLA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CDAC17C" w14:textId="5D5AEA6C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73" w:history="1">
        <w:r w:rsidRPr="00DC1992">
          <w:rPr>
            <w:rStyle w:val="Hipervnculo"/>
            <w:rFonts w:cs="Arial"/>
            <w:noProof/>
          </w:rPr>
          <w:t>ANTIARIET HIDROPNEUMÀTIC DE BUFETA (AAV)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F3DBB8A" w14:textId="743C62CA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74" w:history="1">
        <w:r w:rsidRPr="00DC1992">
          <w:rPr>
            <w:rStyle w:val="Hipervnculo"/>
            <w:rFonts w:cs="Arial"/>
            <w:noProof/>
          </w:rPr>
          <w:t>CHARLATTE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E5082F6" w14:textId="63A10B6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75" w:history="1">
        <w:r w:rsidRPr="00DC1992">
          <w:rPr>
            <w:rStyle w:val="Hipervnculo"/>
            <w:rFonts w:cs="Arial"/>
            <w:noProof/>
          </w:rPr>
          <w:t>ANTIARIET HIDROPNEUMÀTIC A BUFETA (HORITZONTAL-GRAN VOLUM)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1BCEB83" w14:textId="449A38E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76" w:history="1">
        <w:r w:rsidRPr="00DC1992">
          <w:rPr>
            <w:rStyle w:val="Hipervnculo"/>
            <w:rFonts w:cs="Arial"/>
            <w:noProof/>
          </w:rPr>
          <w:t>CHARLATTE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7A3D9C2" w14:textId="47D3311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77" w:history="1">
        <w:r w:rsidRPr="00DC1992">
          <w:rPr>
            <w:rStyle w:val="Hipervnculo"/>
            <w:rFonts w:cs="Arial"/>
            <w:noProof/>
          </w:rPr>
          <w:t>ARQUETA CIMENT ARMAT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3E5A0CC" w14:textId="4C215F2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78" w:history="1">
        <w:r w:rsidRPr="00DC1992">
          <w:rPr>
            <w:rStyle w:val="Hipervnculo"/>
            <w:rFonts w:cs="Arial"/>
            <w:noProof/>
          </w:rPr>
          <w:t>PRADINSA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B568A3A" w14:textId="40006137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79" w:history="1">
        <w:r w:rsidRPr="00DC1992">
          <w:rPr>
            <w:rStyle w:val="Hipervnculo"/>
            <w:rFonts w:cs="Arial"/>
            <w:noProof/>
          </w:rPr>
          <w:t>ASSECADOR FRIGORÍFIC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32019DED" w14:textId="0E5F14F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80" w:history="1">
        <w:r w:rsidRPr="00DC1992">
          <w:rPr>
            <w:rStyle w:val="Hipervnculo"/>
            <w:rFonts w:cs="Arial"/>
            <w:noProof/>
          </w:rPr>
          <w:t>INGERSOLL RAND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3145230" w14:textId="5EC287E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1" w:history="1">
        <w:r w:rsidRPr="00DC1992">
          <w:rPr>
            <w:rStyle w:val="Hipervnculo"/>
            <w:rFonts w:eastAsia="Times New Roman" w:cs="Arial"/>
            <w:noProof/>
          </w:rPr>
          <w:t>BARANES DE SEGURETAT A L’ETAP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DA19AAF" w14:textId="7C9A9F5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82" w:history="1">
        <w:r w:rsidRPr="00DC1992">
          <w:rPr>
            <w:rStyle w:val="Hipervnculo"/>
            <w:rFonts w:cs="Arial"/>
            <w:noProof/>
          </w:rPr>
          <w:t>KEE LITE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BB7FB99" w14:textId="0CFE482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3" w:history="1">
        <w:r w:rsidRPr="00DC1992">
          <w:rPr>
            <w:rStyle w:val="Hipervnculo"/>
            <w:rFonts w:cs="Arial"/>
            <w:noProof/>
          </w:rPr>
          <w:t>BOMBA D’EIXUGAMENT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C3C0D1F" w14:textId="5F97353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84" w:history="1">
        <w:r w:rsidRPr="00DC1992">
          <w:rPr>
            <w:rStyle w:val="Hipervnculo"/>
            <w:rFonts w:cs="Arial"/>
            <w:noProof/>
          </w:rPr>
          <w:t>ITT FLYGT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6D057E0" w14:textId="48DE1CF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5" w:history="1">
        <w:r w:rsidRPr="00DC1992">
          <w:rPr>
            <w:rStyle w:val="Hipervnculo"/>
            <w:rFonts w:cs="Arial"/>
            <w:noProof/>
          </w:rPr>
          <w:t>BOMBA DE ROTOR OBERT AUTOASPIRANT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1C7D849" w14:textId="42E1A33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86" w:history="1">
        <w:r w:rsidRPr="00DC1992">
          <w:rPr>
            <w:rStyle w:val="Hipervnculo"/>
            <w:rFonts w:cs="Arial"/>
            <w:noProof/>
          </w:rPr>
          <w:t>VARISCO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6AC12CED" w14:textId="6AFC60D8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7" w:history="1">
        <w:r w:rsidRPr="00DC1992">
          <w:rPr>
            <w:rStyle w:val="Hipervnculo"/>
            <w:rFonts w:cs="Arial"/>
            <w:noProof/>
          </w:rPr>
          <w:t>BOMBA HORITZONTAL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FE57A16" w14:textId="06272BE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8" w:history="1">
        <w:r w:rsidRPr="00DC1992">
          <w:rPr>
            <w:rStyle w:val="Hipervnculo"/>
            <w:rFonts w:cs="Arial"/>
            <w:noProof/>
          </w:rPr>
          <w:t>BOMBA VERTICAL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71895D61" w14:textId="784B3E1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89" w:history="1">
        <w:r w:rsidRPr="00DC1992">
          <w:rPr>
            <w:rStyle w:val="Hipervnculo"/>
            <w:rFonts w:cs="Arial"/>
            <w:noProof/>
          </w:rPr>
          <w:t>CABALÍMETRE 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DD045B4" w14:textId="6144F7BC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90" w:history="1">
        <w:r w:rsidRPr="00DC1992">
          <w:rPr>
            <w:rStyle w:val="Hipervnculo"/>
            <w:rFonts w:cs="Arial"/>
            <w:noProof/>
          </w:rPr>
          <w:t>SMC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7A0EE0C8" w14:textId="7DE319C0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1" w:history="1">
        <w:r w:rsidRPr="00DC1992">
          <w:rPr>
            <w:rStyle w:val="Hipervnculo"/>
            <w:rFonts w:cs="Arial"/>
            <w:noProof/>
          </w:rPr>
          <w:t>CABALÍMETRE ELECTROMAGNÈTIC CONTROL AIGUA FINS A DN-1600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27D2430E" w14:textId="2EF2243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2" w:history="1">
        <w:r w:rsidRPr="00DC1992">
          <w:rPr>
            <w:rStyle w:val="Hipervnculo"/>
            <w:rFonts w:cs="Arial"/>
            <w:noProof/>
          </w:rPr>
          <w:t>CABALÍMETRE ELECTROMAGNÈTIC FACTURACIÓ AIGUA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4863473A" w14:textId="3DCB935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3" w:history="1">
        <w:r w:rsidRPr="00DC1992">
          <w:rPr>
            <w:rStyle w:val="Hipervnculo"/>
            <w:rFonts w:cs="Arial"/>
            <w:noProof/>
          </w:rPr>
          <w:t>CABALÍMETRE ELECTROMAGNÈTIC FACTURACIÓ AIGUA FINS A DN-600 A BATERIES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23B05F6D" w14:textId="695C8BB7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4" w:history="1">
        <w:r w:rsidRPr="00DC1992">
          <w:rPr>
            <w:rStyle w:val="Hipervnculo"/>
            <w:rFonts w:cs="Arial"/>
            <w:noProof/>
          </w:rPr>
          <w:t>CABALÍMETRE ULTRASÒNIC DOPPLER DE LÀMINA LLIURE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4049ACE4" w14:textId="6F05067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795" w:history="1">
        <w:r w:rsidRPr="00DC1992">
          <w:rPr>
            <w:rStyle w:val="Hipervnculo"/>
            <w:rFonts w:cs="Arial"/>
            <w:noProof/>
          </w:rPr>
          <w:t>FLOW-TRONIC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657A8DED" w14:textId="6D9C6FE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6" w:history="1">
        <w:r w:rsidRPr="00DC1992">
          <w:rPr>
            <w:rStyle w:val="Hipervnculo"/>
            <w:rFonts w:cs="Arial"/>
            <w:noProof/>
          </w:rPr>
          <w:t>CANONADA D’ACER AL CARBONI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29A3BAE7" w14:textId="67411ACC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7" w:history="1">
        <w:r w:rsidRPr="00DC1992">
          <w:rPr>
            <w:rStyle w:val="Hipervnculo"/>
            <w:rFonts w:cs="Arial"/>
            <w:noProof/>
          </w:rPr>
          <w:t>CANONADA D’ACER INOXIDABLE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94608C9" w14:textId="1BBBACB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8" w:history="1">
        <w:r w:rsidRPr="00DC1992">
          <w:rPr>
            <w:rStyle w:val="Hipervnculo"/>
            <w:rFonts w:cs="Arial"/>
            <w:noProof/>
          </w:rPr>
          <w:t>CANONADA PVC RÍGID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5ECBCAD4" w14:textId="35F51E3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799" w:history="1">
        <w:r w:rsidRPr="00DC1992">
          <w:rPr>
            <w:rStyle w:val="Hipervnculo"/>
            <w:rFonts w:cs="Arial"/>
            <w:noProof/>
          </w:rPr>
          <w:t>COMPENSADOR D’ACER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4B310F9D" w14:textId="77B48EF6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00" w:history="1">
        <w:r w:rsidRPr="00DC1992">
          <w:rPr>
            <w:rStyle w:val="Hipervnculo"/>
            <w:rFonts w:cs="Arial"/>
            <w:noProof/>
          </w:rPr>
          <w:t>STENFLEX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3430E9C1" w14:textId="66B4F5F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01" w:history="1">
        <w:r w:rsidRPr="00DC1992">
          <w:rPr>
            <w:rStyle w:val="Hipervnculo"/>
            <w:rFonts w:cs="Arial"/>
            <w:noProof/>
          </w:rPr>
          <w:t>COMPENSADOR DE GOMA - Sèrie 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53846448" w14:textId="13510B4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02" w:history="1">
        <w:r w:rsidRPr="00DC1992">
          <w:rPr>
            <w:rStyle w:val="Hipervnculo"/>
            <w:rFonts w:cs="Arial"/>
            <w:noProof/>
          </w:rPr>
          <w:t>STENFLEX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19080FD3" w14:textId="5EDBFF3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03" w:history="1">
        <w:r w:rsidRPr="00DC1992">
          <w:rPr>
            <w:rStyle w:val="Hipervnculo"/>
            <w:rFonts w:cs="Arial"/>
            <w:noProof/>
          </w:rPr>
          <w:t>COMPENSADOR DE GOMA - Sèrie 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6553DA2E" w14:textId="278312D7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04" w:history="1">
        <w:r w:rsidRPr="00DC1992">
          <w:rPr>
            <w:rStyle w:val="Hipervnculo"/>
            <w:rFonts w:cs="Arial"/>
            <w:noProof/>
          </w:rPr>
          <w:t>STENFLEX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5CE61051" w14:textId="64CE247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05" w:history="1">
        <w:r w:rsidRPr="00DC1992">
          <w:rPr>
            <w:rStyle w:val="Hipervnculo"/>
            <w:rFonts w:cs="Arial"/>
            <w:noProof/>
          </w:rPr>
          <w:t>COMPENSADOR DE GOMA AMB ÀNIMA D’ACER - Sèrie 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010CEC11" w14:textId="3F1A89C7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06" w:history="1">
        <w:r w:rsidRPr="00DC1992">
          <w:rPr>
            <w:rStyle w:val="Hipervnculo"/>
            <w:rFonts w:cs="Arial"/>
            <w:noProof/>
          </w:rPr>
          <w:t>STENFLEX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67C8E638" w14:textId="5B2AE6D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07" w:history="1">
        <w:r w:rsidRPr="00DC1992">
          <w:rPr>
            <w:rStyle w:val="Hipervnculo"/>
            <w:rFonts w:cs="Arial"/>
            <w:noProof/>
          </w:rPr>
          <w:t>COMPORTA MURAL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134EC55" w14:textId="7DB2936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08" w:history="1">
        <w:r w:rsidRPr="00DC1992">
          <w:rPr>
            <w:rStyle w:val="Hipervnculo"/>
            <w:rFonts w:cs="Arial"/>
            <w:noProof/>
          </w:rPr>
          <w:t>varis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065B2CBC" w14:textId="0A075FA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09" w:history="1">
        <w:r w:rsidRPr="00DC1992">
          <w:rPr>
            <w:rStyle w:val="Hipervnculo"/>
            <w:rFonts w:cs="Arial"/>
            <w:noProof/>
          </w:rPr>
          <w:t>COMPRESSOR DE PISTÓ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72CFD015" w14:textId="5C1343A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10" w:history="1">
        <w:r w:rsidRPr="00DC1992">
          <w:rPr>
            <w:rStyle w:val="Hipervnculo"/>
            <w:rFonts w:cs="Arial"/>
            <w:noProof/>
          </w:rPr>
          <w:t>INGERSOLL RAND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296EA0C7" w14:textId="0AA5E11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11" w:history="1">
        <w:r w:rsidRPr="00DC1992">
          <w:rPr>
            <w:rStyle w:val="Hipervnculo"/>
            <w:rFonts w:cs="Arial"/>
            <w:noProof/>
          </w:rPr>
          <w:t>EXTRACTOR DE TEULADA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141AC28B" w14:textId="2867A076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12" w:history="1">
        <w:r w:rsidRPr="00DC1992">
          <w:rPr>
            <w:rStyle w:val="Hipervnculo"/>
            <w:rFonts w:cs="Arial"/>
            <w:noProof/>
          </w:rPr>
          <w:t>SODECA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61A61693" w14:textId="047966F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13" w:history="1">
        <w:r w:rsidRPr="00DC1992">
          <w:rPr>
            <w:rStyle w:val="Hipervnculo"/>
            <w:rFonts w:cs="Arial"/>
            <w:noProof/>
          </w:rPr>
          <w:t>EXTRACTOR MURAL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3BBCFB91" w14:textId="5E4AFE4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14" w:history="1">
        <w:r w:rsidRPr="00DC1992">
          <w:rPr>
            <w:rStyle w:val="Hipervnculo"/>
            <w:rFonts w:cs="Arial"/>
            <w:noProof/>
          </w:rPr>
          <w:t>SODECA, CASALS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5C0BAE4F" w14:textId="77483D2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15" w:history="1">
        <w:r w:rsidRPr="00DC1992">
          <w:rPr>
            <w:rStyle w:val="Hipervnculo"/>
            <w:rFonts w:cs="Arial"/>
            <w:noProof/>
          </w:rPr>
          <w:t>FALS SOSTRE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472AF539" w14:textId="7643635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16" w:history="1">
        <w:r w:rsidRPr="00DC1992">
          <w:rPr>
            <w:rStyle w:val="Hipervnculo"/>
            <w:rFonts w:cs="Arial"/>
            <w:noProof/>
          </w:rPr>
          <w:t>PATT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560E7475" w14:textId="1256AD6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17" w:history="1">
        <w:r w:rsidRPr="00DC1992">
          <w:rPr>
            <w:rStyle w:val="Hipervnculo"/>
            <w:rFonts w:cs="Arial"/>
            <w:noProof/>
          </w:rPr>
          <w:t>FILTRE CAÇAPEDRES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039683CD" w14:textId="67083FB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18" w:history="1">
        <w:r w:rsidRPr="00DC1992">
          <w:rPr>
            <w:rStyle w:val="Hipervnculo"/>
            <w:rFonts w:cs="Arial"/>
            <w:noProof/>
          </w:rPr>
          <w:t>STF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404AF40A" w14:textId="107A6270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19" w:history="1">
        <w:r w:rsidRPr="00DC1992">
          <w:rPr>
            <w:rStyle w:val="Hipervnculo"/>
            <w:rFonts w:cs="Arial"/>
            <w:noProof/>
          </w:rPr>
          <w:t>FILTRES D’AIRE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1680EFB0" w14:textId="1115142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20" w:history="1">
        <w:r w:rsidRPr="00DC1992">
          <w:rPr>
            <w:rStyle w:val="Hipervnculo"/>
            <w:rFonts w:cs="Arial"/>
            <w:noProof/>
          </w:rPr>
          <w:t>INGERSOLL RAND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6B77F46C" w14:textId="0D69C0C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21" w:history="1">
        <w:r w:rsidRPr="00DC1992">
          <w:rPr>
            <w:rStyle w:val="Hipervnculo"/>
            <w:rFonts w:cs="Arial"/>
            <w:noProof/>
          </w:rPr>
          <w:t>FILTRE DE MALLA EN “Y”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73E8C9FE" w14:textId="085B7DF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22" w:history="1">
        <w:r w:rsidRPr="00DC1992">
          <w:rPr>
            <w:rStyle w:val="Hipervnculo"/>
            <w:rFonts w:cs="Arial"/>
            <w:noProof/>
          </w:rPr>
          <w:t>ODIS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449A11BB" w14:textId="3A8F2CA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23" w:history="1">
        <w:r w:rsidRPr="00DC1992">
          <w:rPr>
            <w:rStyle w:val="Hipervnculo"/>
            <w:rFonts w:cs="Arial"/>
            <w:noProof/>
          </w:rPr>
          <w:t>HIDROCICLÓ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65A70188" w14:textId="173A266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24" w:history="1">
        <w:r w:rsidRPr="00DC1992">
          <w:rPr>
            <w:rStyle w:val="Hipervnculo"/>
            <w:rFonts w:cs="Arial"/>
            <w:noProof/>
          </w:rPr>
          <w:t>ODIS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52F2AD00" w14:textId="7D23F7E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25" w:history="1">
        <w:r w:rsidRPr="00DC1992">
          <w:rPr>
            <w:rStyle w:val="Hipervnculo"/>
            <w:rFonts w:cs="Arial"/>
            <w:noProof/>
          </w:rPr>
          <w:t>INDICADOR NIVELL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42E3B6BC" w14:textId="0BFF42A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26" w:history="1">
        <w:r w:rsidRPr="00DC1992">
          <w:rPr>
            <w:rStyle w:val="Hipervnculo"/>
            <w:rFonts w:cs="Arial"/>
            <w:noProof/>
          </w:rPr>
          <w:t>TECFLUID S.A.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34E62D0E" w14:textId="7247123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27" w:history="1">
        <w:r w:rsidRPr="00DC1992">
          <w:rPr>
            <w:rStyle w:val="Hipervnculo"/>
            <w:rFonts w:cs="Arial"/>
            <w:noProof/>
          </w:rPr>
          <w:t>JOC DE CARGOLS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7D5B34FE" w14:textId="4C6D87E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28" w:history="1">
        <w:r w:rsidRPr="00DC1992">
          <w:rPr>
            <w:rStyle w:val="Hipervnculo"/>
            <w:rFonts w:cs="Arial"/>
            <w:noProof/>
          </w:rPr>
          <w:t>JUNTA AÏLLANT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2F0CFC58" w14:textId="7C3D7C4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29" w:history="1">
        <w:r w:rsidRPr="00DC1992">
          <w:rPr>
            <w:rStyle w:val="Hipervnculo"/>
            <w:rFonts w:cs="Arial"/>
            <w:noProof/>
          </w:rPr>
          <w:t>PROCHIND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2039906A" w14:textId="3E3E687C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30" w:history="1">
        <w:r w:rsidRPr="00DC1992">
          <w:rPr>
            <w:rStyle w:val="Hipervnculo"/>
            <w:rFonts w:cs="Arial"/>
            <w:noProof/>
          </w:rPr>
          <w:t>JUNTA D’ESTANQUITAT DE PERFIL G-St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5B66012E" w14:textId="4D0CD81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31" w:history="1">
        <w:r w:rsidRPr="00DC1992">
          <w:rPr>
            <w:rStyle w:val="Hipervnculo"/>
            <w:rFonts w:cs="Arial"/>
            <w:noProof/>
          </w:rPr>
          <w:t>KROLL &amp; ZILLER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73483745" w14:textId="167450D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32" w:history="1">
        <w:r w:rsidRPr="00DC1992">
          <w:rPr>
            <w:rStyle w:val="Hipervnculo"/>
            <w:rFonts w:cs="Arial"/>
            <w:noProof/>
          </w:rPr>
          <w:t>LLOSETES AUTOPORTANTS I ANTILLISCANTS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347D520C" w14:textId="799D0BF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33" w:history="1">
        <w:r w:rsidRPr="00DC1992">
          <w:rPr>
            <w:rStyle w:val="Hipervnculo"/>
            <w:rFonts w:cs="Arial"/>
            <w:noProof/>
          </w:rPr>
          <w:t>ALLIBERT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46C15320" w14:textId="6B48676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34" w:history="1">
        <w:r w:rsidRPr="00DC1992">
          <w:rPr>
            <w:rStyle w:val="Hipervnculo"/>
            <w:rFonts w:cs="Arial"/>
            <w:noProof/>
          </w:rPr>
          <w:t>MANÒMETRE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019ED862" w14:textId="7380EB55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35" w:history="1">
        <w:r w:rsidRPr="00DC1992">
          <w:rPr>
            <w:rStyle w:val="Hipervnculo"/>
            <w:rFonts w:cs="Arial"/>
            <w:noProof/>
          </w:rPr>
          <w:t>WIKA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45DFCE57" w14:textId="15FAE54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36" w:history="1">
        <w:r w:rsidRPr="00DC1992">
          <w:rPr>
            <w:rStyle w:val="Hipervnculo"/>
            <w:rFonts w:cs="Arial"/>
            <w:noProof/>
          </w:rPr>
          <w:t>MANÒMETRE DIFERENCIAL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35FBB5ED" w14:textId="093AA626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37" w:history="1">
        <w:r w:rsidRPr="00DC1992">
          <w:rPr>
            <w:rStyle w:val="Hipervnculo"/>
            <w:rFonts w:cs="Arial"/>
            <w:noProof/>
          </w:rPr>
          <w:t>WIKA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147F0DA2" w14:textId="5B5D6DF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38" w:history="1">
        <w:r w:rsidRPr="00DC1992">
          <w:rPr>
            <w:rStyle w:val="Hipervnculo"/>
            <w:rFonts w:cs="Arial"/>
            <w:noProof/>
          </w:rPr>
          <w:t>MOTOR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693AACBB" w14:textId="3ACE066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39" w:history="1">
        <w:r w:rsidRPr="00DC1992">
          <w:rPr>
            <w:rStyle w:val="Hipervnculo"/>
            <w:rFonts w:cs="Arial"/>
            <w:noProof/>
          </w:rPr>
          <w:t>SIEMENS o ABB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0B017A92" w14:textId="439E00C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40" w:history="1">
        <w:r w:rsidRPr="00DC1992">
          <w:rPr>
            <w:rStyle w:val="Hipervnculo"/>
            <w:rFonts w:cs="Arial"/>
            <w:noProof/>
          </w:rPr>
          <w:t>NIVELL (ceràmic-capacitiu)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2C7F773" w14:textId="4012A5C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41" w:history="1">
        <w:r w:rsidRPr="00DC1992">
          <w:rPr>
            <w:rStyle w:val="Hipervnculo"/>
            <w:rFonts w:cs="Arial"/>
            <w:noProof/>
          </w:rPr>
          <w:t>VEGABAR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C6CCA65" w14:textId="4FADFA3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42" w:history="1">
        <w:r w:rsidRPr="00DC1992">
          <w:rPr>
            <w:rStyle w:val="Hipervnculo"/>
            <w:rFonts w:cs="Arial"/>
            <w:noProof/>
          </w:rPr>
          <w:t>NIVELL HIDROSTÀTIC SUBMERGIBLE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549D79CE" w14:textId="24E2CA7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43" w:history="1">
        <w:r w:rsidRPr="00DC1992">
          <w:rPr>
            <w:rStyle w:val="Hipervnculo"/>
            <w:rFonts w:cs="Arial"/>
            <w:noProof/>
          </w:rPr>
          <w:t>VEGAWELL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3856AA01" w14:textId="2A6DCD18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44" w:history="1">
        <w:r w:rsidRPr="00DC1992">
          <w:rPr>
            <w:rStyle w:val="Hipervnculo"/>
            <w:rFonts w:cs="Arial"/>
            <w:noProof/>
          </w:rPr>
          <w:t>NIVELL (Interruptor de nivell)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6FC4BDDB" w14:textId="4EF2317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45" w:history="1">
        <w:r w:rsidRPr="00DC1992">
          <w:rPr>
            <w:rStyle w:val="Hipervnculo"/>
            <w:rFonts w:cs="Arial"/>
            <w:noProof/>
          </w:rPr>
          <w:t>FLYGT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14:paraId="69B45E10" w14:textId="3AC3FBC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46" w:history="1">
        <w:r w:rsidRPr="00DC1992">
          <w:rPr>
            <w:rStyle w:val="Hipervnculo"/>
            <w:rFonts w:cs="Arial"/>
            <w:noProof/>
          </w:rPr>
          <w:t>NIVELL RADAR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47896E0B" w14:textId="0F25B4D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47" w:history="1">
        <w:r w:rsidRPr="00DC1992">
          <w:rPr>
            <w:rStyle w:val="Hipervnculo"/>
            <w:rFonts w:cs="Arial"/>
            <w:noProof/>
          </w:rPr>
          <w:t>VEGA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14:paraId="7E4F7ADA" w14:textId="440E4E6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48" w:history="1">
        <w:r w:rsidRPr="00DC1992">
          <w:rPr>
            <w:rStyle w:val="Hipervnculo"/>
            <w:rFonts w:cs="Arial"/>
            <w:noProof/>
          </w:rPr>
          <w:t>OBTURADOR DE DISC SOTA CAPOTA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4A28FBC0" w14:textId="637DDB3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49" w:history="1">
        <w:r w:rsidRPr="00DC1992">
          <w:rPr>
            <w:rStyle w:val="Hipervnculo"/>
            <w:rFonts w:cs="Arial"/>
            <w:noProof/>
          </w:rPr>
          <w:t>ALSTOM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214EC6A6" w14:textId="6B997C58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50" w:history="1">
        <w:r w:rsidRPr="00DC1992">
          <w:rPr>
            <w:rStyle w:val="Hipervnculo"/>
            <w:rFonts w:cs="Arial"/>
            <w:noProof/>
          </w:rPr>
          <w:t>OBTURADOR DE DISC SOTA CAPOTA SERVO-ASISTIT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6627963C" w14:textId="7968F74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51" w:history="1">
        <w:r w:rsidRPr="00DC1992">
          <w:rPr>
            <w:rStyle w:val="Hipervnculo"/>
            <w:rFonts w:cs="Arial"/>
            <w:noProof/>
          </w:rPr>
          <w:t>ALSTOM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17BB6406" w14:textId="409287E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52" w:history="1">
        <w:r w:rsidRPr="00DC1992">
          <w:rPr>
            <w:rStyle w:val="Hipervnculo"/>
            <w:rFonts w:cs="Arial"/>
            <w:noProof/>
          </w:rPr>
          <w:t>OBTURADOR DE DISC SUBMERGIT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0AF9070F" w14:textId="4D500DB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53" w:history="1">
        <w:r w:rsidRPr="00DC1992">
          <w:rPr>
            <w:rStyle w:val="Hipervnculo"/>
            <w:rFonts w:cs="Arial"/>
            <w:noProof/>
          </w:rPr>
          <w:t>ALSTOM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0E908BDD" w14:textId="11FA581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54" w:history="1">
        <w:r w:rsidRPr="00DC1992">
          <w:rPr>
            <w:rStyle w:val="Hipervnculo"/>
            <w:rFonts w:cs="Arial"/>
            <w:noProof/>
          </w:rPr>
          <w:t>PALANQUÍ ELÈCTRIC DE 1000 Kg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5A5266B7" w14:textId="05C4CEB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55" w:history="1">
        <w:r w:rsidRPr="00DC1992">
          <w:rPr>
            <w:rStyle w:val="Hipervnculo"/>
            <w:rFonts w:cs="Arial"/>
            <w:noProof/>
          </w:rPr>
          <w:t>JASO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263B549F" w14:textId="1C8EB6F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56" w:history="1">
        <w:r w:rsidRPr="00DC1992">
          <w:rPr>
            <w:rStyle w:val="Hipervnculo"/>
            <w:rFonts w:cs="Arial"/>
            <w:noProof/>
          </w:rPr>
          <w:t>PALANQUÍ MANUAL DE 1000 Kg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4D2A1EF1" w14:textId="4A3889C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57" w:history="1">
        <w:r w:rsidRPr="00DC1992">
          <w:rPr>
            <w:rStyle w:val="Hipervnculo"/>
            <w:rFonts w:cs="Arial"/>
            <w:noProof/>
          </w:rPr>
          <w:t>JAGUAR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63F1F2D1" w14:textId="679AB7C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58" w:history="1">
        <w:r w:rsidRPr="00DC1992">
          <w:rPr>
            <w:rStyle w:val="Hipervnculo"/>
            <w:rFonts w:cs="Arial"/>
            <w:noProof/>
          </w:rPr>
          <w:t>PALANQUÍ MANUAL DE 2000 Kg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14:paraId="53FD3203" w14:textId="2A10169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59" w:history="1">
        <w:r w:rsidRPr="00DC1992">
          <w:rPr>
            <w:rStyle w:val="Hipervnculo"/>
            <w:rFonts w:cs="Arial"/>
            <w:noProof/>
          </w:rPr>
          <w:t>JAGUAR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14:paraId="3374811F" w14:textId="58B8445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60" w:history="1">
        <w:r w:rsidRPr="00DC1992">
          <w:rPr>
            <w:rStyle w:val="Hipervnculo"/>
            <w:rFonts w:cs="Arial"/>
            <w:noProof/>
          </w:rPr>
          <w:t>PALANQUÍ MANUAL DE 3200 Kg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178A488C" w14:textId="4FA26A2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61" w:history="1">
        <w:r w:rsidRPr="00DC1992">
          <w:rPr>
            <w:rStyle w:val="Hipervnculo"/>
            <w:rFonts w:cs="Arial"/>
            <w:noProof/>
          </w:rPr>
          <w:t>JAGUAR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14:paraId="2F0DE4DF" w14:textId="5C648DB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62" w:history="1">
        <w:r w:rsidRPr="00DC1992">
          <w:rPr>
            <w:rStyle w:val="Hipervnculo"/>
            <w:rFonts w:cs="Arial"/>
            <w:noProof/>
          </w:rPr>
          <w:t>PANELL FOLRE PARET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431219D3" w14:textId="0E49DF2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63" w:history="1">
        <w:r w:rsidRPr="00DC1992">
          <w:rPr>
            <w:rStyle w:val="Hipervnculo"/>
            <w:rFonts w:cs="Arial"/>
            <w:noProof/>
          </w:rPr>
          <w:t>PATT / TOPAKUSTIK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28759330" w14:textId="532DB47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64" w:history="1">
        <w:r w:rsidRPr="00DC1992">
          <w:rPr>
            <w:rStyle w:val="Hipervnculo"/>
            <w:rFonts w:cs="Arial"/>
            <w:noProof/>
          </w:rPr>
          <w:t>PANY CAT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419C629E" w14:textId="1223B617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65" w:history="1">
        <w:r w:rsidRPr="00DC1992">
          <w:rPr>
            <w:rStyle w:val="Hipervnculo"/>
            <w:rFonts w:cs="Arial"/>
            <w:noProof/>
          </w:rPr>
          <w:t>TESA ABLOY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14:paraId="27801A7F" w14:textId="6DC7114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66" w:history="1">
        <w:r w:rsidRPr="00DC1992">
          <w:rPr>
            <w:rStyle w:val="Hipervnculo"/>
            <w:rFonts w:cs="Arial"/>
            <w:noProof/>
          </w:rPr>
          <w:t>PATES (Escala de barrots)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78853E78" w14:textId="71D26887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67" w:history="1">
        <w:r w:rsidRPr="00DC1992">
          <w:rPr>
            <w:rStyle w:val="Hipervnculo"/>
            <w:rFonts w:cs="Arial"/>
            <w:noProof/>
          </w:rPr>
          <w:t>IVERNA 2000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80</w:t>
        </w:r>
        <w:r>
          <w:rPr>
            <w:noProof/>
            <w:webHidden/>
          </w:rPr>
          <w:fldChar w:fldCharType="end"/>
        </w:r>
      </w:hyperlink>
    </w:p>
    <w:p w14:paraId="2ABA749C" w14:textId="6B9F0C9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68" w:history="1">
        <w:r w:rsidRPr="00DC1992">
          <w:rPr>
            <w:rStyle w:val="Hipervnculo"/>
            <w:rFonts w:cs="Arial"/>
            <w:noProof/>
          </w:rPr>
          <w:t>PAVIMENT FUSTA VINÍLIC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4E18579E" w14:textId="10E69544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69" w:history="1">
        <w:r w:rsidRPr="00DC1992">
          <w:rPr>
            <w:rStyle w:val="Hipervnculo"/>
            <w:rFonts w:cs="Arial"/>
            <w:noProof/>
          </w:rPr>
          <w:t>VINYL CONCEPT SENSES / LONG PLANK WOOD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14:paraId="16E6252A" w14:textId="650B3F8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70" w:history="1">
        <w:r w:rsidRPr="00DC1992">
          <w:rPr>
            <w:rStyle w:val="Hipervnculo"/>
            <w:rFonts w:cs="Arial"/>
            <w:noProof/>
          </w:rPr>
          <w:t>PAVIMENT LINÒLEUM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14:paraId="162C6ACB" w14:textId="56B99F0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71" w:history="1">
        <w:r w:rsidRPr="00DC1992">
          <w:rPr>
            <w:rStyle w:val="Hipervnculo"/>
            <w:rFonts w:cs="Arial"/>
            <w:noProof/>
          </w:rPr>
          <w:t>ARMSTRONG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82</w:t>
        </w:r>
        <w:r>
          <w:rPr>
            <w:noProof/>
            <w:webHidden/>
          </w:rPr>
          <w:fldChar w:fldCharType="end"/>
        </w:r>
      </w:hyperlink>
    </w:p>
    <w:p w14:paraId="41099981" w14:textId="3028C53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72" w:history="1">
        <w:r w:rsidRPr="00DC1992">
          <w:rPr>
            <w:rStyle w:val="Hipervnculo"/>
            <w:rFonts w:cs="Arial"/>
            <w:noProof/>
          </w:rPr>
          <w:t>PONT GRUA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2852C6B4" w14:textId="6C1D607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73" w:history="1">
        <w:r w:rsidRPr="00DC1992">
          <w:rPr>
            <w:rStyle w:val="Hipervnculo"/>
            <w:rFonts w:cs="Arial"/>
            <w:noProof/>
          </w:rPr>
          <w:t>JASO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14:paraId="0A9D9CE5" w14:textId="38B4208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74" w:history="1">
        <w:r w:rsidRPr="00DC1992">
          <w:rPr>
            <w:rStyle w:val="Hipervnculo"/>
            <w:rFonts w:cs="Arial"/>
            <w:noProof/>
          </w:rPr>
          <w:t>PRESSÒSTAT (FINS A 16 BAR)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84</w:t>
        </w:r>
        <w:r>
          <w:rPr>
            <w:noProof/>
            <w:webHidden/>
          </w:rPr>
          <w:fldChar w:fldCharType="end"/>
        </w:r>
      </w:hyperlink>
    </w:p>
    <w:p w14:paraId="5B98A4D4" w14:textId="0398065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75" w:history="1">
        <w:r w:rsidRPr="00DC1992">
          <w:rPr>
            <w:rStyle w:val="Hipervnculo"/>
            <w:rFonts w:cs="Arial"/>
            <w:noProof/>
          </w:rPr>
          <w:t>WIKA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84</w:t>
        </w:r>
        <w:r>
          <w:rPr>
            <w:noProof/>
            <w:webHidden/>
          </w:rPr>
          <w:fldChar w:fldCharType="end"/>
        </w:r>
      </w:hyperlink>
    </w:p>
    <w:p w14:paraId="09F8363B" w14:textId="698F85DC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76" w:history="1">
        <w:r w:rsidRPr="00DC1992">
          <w:rPr>
            <w:rStyle w:val="Hipervnculo"/>
            <w:rFonts w:cs="Arial"/>
            <w:noProof/>
          </w:rPr>
          <w:t>PRESSÒSTAT (SUPERIOR A 16 BAR)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86</w:t>
        </w:r>
        <w:r>
          <w:rPr>
            <w:noProof/>
            <w:webHidden/>
          </w:rPr>
          <w:fldChar w:fldCharType="end"/>
        </w:r>
      </w:hyperlink>
    </w:p>
    <w:p w14:paraId="1245276A" w14:textId="639F092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77" w:history="1">
        <w:r w:rsidRPr="00DC1992">
          <w:rPr>
            <w:rStyle w:val="Hipervnculo"/>
            <w:rFonts w:cs="Arial"/>
            <w:noProof/>
          </w:rPr>
          <w:t>WIKA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86</w:t>
        </w:r>
        <w:r>
          <w:rPr>
            <w:noProof/>
            <w:webHidden/>
          </w:rPr>
          <w:fldChar w:fldCharType="end"/>
        </w:r>
      </w:hyperlink>
    </w:p>
    <w:p w14:paraId="0205C6E8" w14:textId="3A63DD1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78" w:history="1">
        <w:r w:rsidRPr="00DC1992">
          <w:rPr>
            <w:rStyle w:val="Hipervnculo"/>
            <w:rFonts w:cs="Arial"/>
            <w:noProof/>
          </w:rPr>
          <w:t>PRESSÒSTAT DIFERENCIAL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14:paraId="32AC6B01" w14:textId="0257F2D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79" w:history="1">
        <w:r w:rsidRPr="00DC1992">
          <w:rPr>
            <w:rStyle w:val="Hipervnculo"/>
            <w:rFonts w:cs="Arial"/>
            <w:noProof/>
          </w:rPr>
          <w:t>WIKA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14:paraId="1B91CC1A" w14:textId="2AD4B9F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80" w:history="1">
        <w:r w:rsidRPr="00DC1992">
          <w:rPr>
            <w:rStyle w:val="Hipervnculo"/>
            <w:rFonts w:cs="Arial"/>
            <w:noProof/>
          </w:rPr>
          <w:t>PUNT DE MOSTREIG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434FB78B" w14:textId="585DEFC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81" w:history="1">
        <w:r w:rsidRPr="00DC1992">
          <w:rPr>
            <w:rStyle w:val="Hipervnculo"/>
            <w:rFonts w:cs="Arial"/>
            <w:noProof/>
          </w:rPr>
          <w:t>PRADINSA (HIDROTARRACO)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89</w:t>
        </w:r>
        <w:r>
          <w:rPr>
            <w:noProof/>
            <w:webHidden/>
          </w:rPr>
          <w:fldChar w:fldCharType="end"/>
        </w:r>
      </w:hyperlink>
    </w:p>
    <w:p w14:paraId="64412EE1" w14:textId="6745085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82" w:history="1">
        <w:r w:rsidRPr="00DC1992">
          <w:rPr>
            <w:rStyle w:val="Hipervnculo"/>
            <w:rFonts w:cs="Arial"/>
            <w:noProof/>
          </w:rPr>
          <w:t>REIXA DE VENTILACIÓ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33B05058" w14:textId="30665DE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83" w:history="1">
        <w:r w:rsidRPr="00DC1992">
          <w:rPr>
            <w:rStyle w:val="Hipervnculo"/>
            <w:rFonts w:cs="Arial"/>
            <w:noProof/>
          </w:rPr>
          <w:t>MADEL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14:paraId="0E071B4F" w14:textId="34A56E0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84" w:history="1">
        <w:r w:rsidRPr="00DC1992">
          <w:rPr>
            <w:rStyle w:val="Hipervnculo"/>
            <w:rFonts w:cs="Arial"/>
            <w:noProof/>
          </w:rPr>
          <w:t>RODET DE DESMUNTATGE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41AF6949" w14:textId="1F6A55C4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85" w:history="1">
        <w:r w:rsidRPr="00DC1992">
          <w:rPr>
            <w:rStyle w:val="Hipervnculo"/>
            <w:rFonts w:cs="Arial"/>
            <w:noProof/>
          </w:rPr>
          <w:t>PHC - VICAN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92</w:t>
        </w:r>
        <w:r>
          <w:rPr>
            <w:noProof/>
            <w:webHidden/>
          </w:rPr>
          <w:fldChar w:fldCharType="end"/>
        </w:r>
      </w:hyperlink>
    </w:p>
    <w:p w14:paraId="0166E938" w14:textId="6CC0EED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86" w:history="1">
        <w:r w:rsidRPr="00DC1992">
          <w:rPr>
            <w:rStyle w:val="Hipervnculo"/>
            <w:rFonts w:cs="Arial"/>
            <w:noProof/>
          </w:rPr>
          <w:t>RODET DE DESMUNTATGE INOX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14:paraId="640DB8B2" w14:textId="28F1C85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87" w:history="1">
        <w:r w:rsidRPr="00DC1992">
          <w:rPr>
            <w:rStyle w:val="Hipervnculo"/>
            <w:rFonts w:cs="Arial"/>
            <w:noProof/>
          </w:rPr>
          <w:t>PHC - VICAN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14:paraId="7D737D12" w14:textId="3D07AD3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88" w:history="1">
        <w:r w:rsidRPr="00DC1992">
          <w:rPr>
            <w:rStyle w:val="Hipervnculo"/>
            <w:rFonts w:cs="Arial"/>
            <w:noProof/>
          </w:rPr>
          <w:t>RODET DE DILATACIÓ INOX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14:paraId="5292233C" w14:textId="2E4E084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89" w:history="1">
        <w:r w:rsidRPr="00DC1992">
          <w:rPr>
            <w:rStyle w:val="Hipervnculo"/>
            <w:rFonts w:cs="Arial"/>
            <w:noProof/>
          </w:rPr>
          <w:t>AVK VÁLVULA, S.A.  //  VICAN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14:paraId="4B5E8CD6" w14:textId="6062DD5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0" w:history="1">
        <w:r w:rsidRPr="00DC1992">
          <w:rPr>
            <w:rStyle w:val="Hipervnculo"/>
            <w:rFonts w:cs="Arial"/>
            <w:noProof/>
          </w:rPr>
          <w:t>SENSOR DE VIBRACIONS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14:paraId="054DD7FF" w14:textId="433B75F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91" w:history="1">
        <w:r w:rsidRPr="00DC1992">
          <w:rPr>
            <w:rStyle w:val="Hipervnculo"/>
            <w:rFonts w:cs="Arial"/>
            <w:noProof/>
          </w:rPr>
          <w:t>CTC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14:paraId="1663F47B" w14:textId="36496BC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2" w:history="1">
        <w:r w:rsidRPr="00DC1992">
          <w:rPr>
            <w:rStyle w:val="Hipervnculo"/>
            <w:rFonts w:cs="Arial"/>
            <w:noProof/>
          </w:rPr>
          <w:t>SISTEMES ANTICAIGUDES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13A6D7EC" w14:textId="0D8EF7E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3" w:history="1">
        <w:r w:rsidRPr="00DC1992">
          <w:rPr>
            <w:rStyle w:val="Hipervnculo"/>
            <w:rFonts w:cs="Arial"/>
            <w:noProof/>
          </w:rPr>
          <w:t>TAPA REGISTRE D’ALUMINI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02B625EC" w14:textId="6673FD4E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94" w:history="1">
        <w:r w:rsidRPr="00DC1992">
          <w:rPr>
            <w:rStyle w:val="Hipervnculo"/>
            <w:rFonts w:cs="Arial"/>
            <w:noProof/>
          </w:rPr>
          <w:t>PRADINSA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20D97028" w14:textId="5350F7A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5" w:history="1">
        <w:r w:rsidRPr="00DC1992">
          <w:rPr>
            <w:rStyle w:val="Hipervnculo"/>
            <w:rFonts w:cs="Arial"/>
            <w:noProof/>
          </w:rPr>
          <w:t>TAPA REGISTRE DE FOSA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50B06275" w14:textId="19662DF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96" w:history="1">
        <w:r w:rsidRPr="00DC1992">
          <w:rPr>
            <w:rStyle w:val="Hipervnculo"/>
            <w:rFonts w:cs="Arial"/>
            <w:noProof/>
          </w:rPr>
          <w:t>NORINCO IBERICA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19BE0EA1" w14:textId="5A2E30B2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7" w:history="1">
        <w:r w:rsidRPr="00DC1992">
          <w:rPr>
            <w:rStyle w:val="Hipervnculo"/>
            <w:rFonts w:cs="Arial"/>
            <w:noProof/>
          </w:rPr>
          <w:t>TERMÒMETRE PT100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2B43EE16" w14:textId="3C9BED81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898" w:history="1">
        <w:r w:rsidRPr="00DC1992">
          <w:rPr>
            <w:rStyle w:val="Hipervnculo"/>
            <w:rFonts w:cs="Arial"/>
            <w:noProof/>
          </w:rPr>
          <w:t>SALVADOR ESCODA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102</w:t>
        </w:r>
        <w:r>
          <w:rPr>
            <w:noProof/>
            <w:webHidden/>
          </w:rPr>
          <w:fldChar w:fldCharType="end"/>
        </w:r>
      </w:hyperlink>
    </w:p>
    <w:p w14:paraId="6811934A" w14:textId="3A1C79C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899" w:history="1">
        <w:r w:rsidRPr="00DC1992">
          <w:rPr>
            <w:rStyle w:val="Hipervnculo"/>
            <w:rFonts w:cs="Arial"/>
            <w:noProof/>
          </w:rPr>
          <w:t>TRANSMISSOR DE PRESSIÓ (ceràmic-capacitiu)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_Toc137214899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</w:hyperlink>
    </w:p>
    <w:p w14:paraId="054C5ACC" w14:textId="048BA49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00" w:history="1">
        <w:r w:rsidRPr="00DC1992">
          <w:rPr>
            <w:rStyle w:val="Hipervnculo"/>
            <w:rFonts w:cs="Arial"/>
            <w:noProof/>
          </w:rPr>
          <w:t>VEGA / ABB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103</w:t>
        </w:r>
        <w:r>
          <w:rPr>
            <w:noProof/>
            <w:webHidden/>
          </w:rPr>
          <w:fldChar w:fldCharType="end"/>
        </w:r>
      </w:hyperlink>
    </w:p>
    <w:p w14:paraId="5D440093" w14:textId="70478D2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01" w:history="1">
        <w:r w:rsidRPr="00DC1992">
          <w:rPr>
            <w:rStyle w:val="Hipervnculo"/>
            <w:rFonts w:cs="Arial"/>
            <w:noProof/>
          </w:rPr>
          <w:t>TRANSMISSOR DE PRESSIÓ DIFERENCIAL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14D6F7A6" w14:textId="481EF3E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02" w:history="1">
        <w:r w:rsidRPr="00DC1992">
          <w:rPr>
            <w:rStyle w:val="Hipervnculo"/>
            <w:rFonts w:cs="Arial"/>
            <w:noProof/>
          </w:rPr>
          <w:t>VEGA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15E75288" w14:textId="7D9223EE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03" w:history="1">
        <w:r w:rsidRPr="00DC1992">
          <w:rPr>
            <w:rStyle w:val="Hipervnculo"/>
            <w:rFonts w:cs="Arial"/>
            <w:noProof/>
          </w:rPr>
          <w:t>UNIÓ AMB DERIVACIÓ EMBRIDADA PER A CANONADES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105</w:t>
        </w:r>
        <w:r>
          <w:rPr>
            <w:noProof/>
            <w:webHidden/>
          </w:rPr>
          <w:fldChar w:fldCharType="end"/>
        </w:r>
      </w:hyperlink>
    </w:p>
    <w:p w14:paraId="6655D9DC" w14:textId="2E6AE95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04" w:history="1">
        <w:r w:rsidRPr="00DC1992">
          <w:rPr>
            <w:rStyle w:val="Hipervnculo"/>
            <w:rFonts w:cs="Arial"/>
            <w:noProof/>
          </w:rPr>
          <w:t>HAWLE (NOVA SIRIA)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105</w:t>
        </w:r>
        <w:r>
          <w:rPr>
            <w:noProof/>
            <w:webHidden/>
          </w:rPr>
          <w:fldChar w:fldCharType="end"/>
        </w:r>
      </w:hyperlink>
    </w:p>
    <w:p w14:paraId="0693BE71" w14:textId="0D7D007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05" w:history="1">
        <w:r w:rsidRPr="00DC1992">
          <w:rPr>
            <w:rStyle w:val="Hipervnculo"/>
            <w:rFonts w:cs="Arial"/>
            <w:noProof/>
          </w:rPr>
          <w:t>UNIÓ FLEXIBLE PER A REPARACIÓ  DE CANONADES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6CFDAFA4" w14:textId="0252CFB6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06" w:history="1">
        <w:r w:rsidRPr="00DC1992">
          <w:rPr>
            <w:rStyle w:val="Hipervnculo"/>
            <w:rFonts w:cs="Arial"/>
            <w:noProof/>
          </w:rPr>
          <w:t>HERMETICA SF / ARPOL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14:paraId="5B48286D" w14:textId="14705CD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07" w:history="1">
        <w:r w:rsidRPr="00DC1992">
          <w:rPr>
            <w:rStyle w:val="Hipervnculo"/>
            <w:rFonts w:cs="Arial"/>
            <w:noProof/>
          </w:rPr>
          <w:t>UNIÓ UNIVERSAL AUTOBLOCANT PER A CANONADES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7A43D58E" w14:textId="1EDFF44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08" w:history="1">
        <w:r w:rsidRPr="00DC1992">
          <w:rPr>
            <w:rStyle w:val="Hipervnculo"/>
            <w:rFonts w:cs="Arial"/>
            <w:noProof/>
          </w:rPr>
          <w:t>GEORG FISCHER / HAWLE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107</w:t>
        </w:r>
        <w:r>
          <w:rPr>
            <w:noProof/>
            <w:webHidden/>
          </w:rPr>
          <w:fldChar w:fldCharType="end"/>
        </w:r>
      </w:hyperlink>
    </w:p>
    <w:p w14:paraId="1764A160" w14:textId="73CF4D78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09" w:history="1">
        <w:r w:rsidRPr="00DC1992">
          <w:rPr>
            <w:rStyle w:val="Hipervnculo"/>
            <w:rFonts w:cs="Arial"/>
            <w:noProof/>
          </w:rPr>
          <w:t>VÀLVULA ADDUCTORES D’AIRE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0A8F8BDD" w14:textId="39F7544D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10" w:history="1">
        <w:r w:rsidRPr="00DC1992">
          <w:rPr>
            <w:rStyle w:val="Hipervnculo"/>
            <w:rFonts w:cs="Arial"/>
            <w:noProof/>
          </w:rPr>
          <w:t>ALSTOM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3FF5424D" w14:textId="49B2606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11" w:history="1">
        <w:r w:rsidRPr="00DC1992">
          <w:rPr>
            <w:rStyle w:val="Hipervnculo"/>
            <w:rFonts w:cs="Arial"/>
            <w:noProof/>
          </w:rPr>
          <w:t>VÀLVULA ANTIRETORN PER AIRE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3EFD5379" w14:textId="4B94DD0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12" w:history="1">
        <w:r w:rsidRPr="00DC1992">
          <w:rPr>
            <w:rStyle w:val="Hipervnculo"/>
            <w:rFonts w:cs="Arial"/>
            <w:noProof/>
          </w:rPr>
          <w:t>CLIFCO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14:paraId="17781816" w14:textId="21C8FF7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13" w:history="1">
        <w:r w:rsidRPr="00DC1992">
          <w:rPr>
            <w:rStyle w:val="Hipervnculo"/>
            <w:rFonts w:cs="Arial"/>
            <w:noProof/>
          </w:rPr>
          <w:t>VÀLVULA DE BOLA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7540B046" w14:textId="04D0B9C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14" w:history="1">
        <w:r w:rsidRPr="00DC1992">
          <w:rPr>
            <w:rStyle w:val="Hipervnculo"/>
            <w:rFonts w:cs="Arial"/>
            <w:noProof/>
          </w:rPr>
          <w:t>GENEBRE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14:paraId="4DB754AE" w14:textId="4B094308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15" w:history="1">
        <w:r w:rsidRPr="00DC1992">
          <w:rPr>
            <w:rStyle w:val="Hipervnculo"/>
            <w:rFonts w:cs="Arial"/>
            <w:noProof/>
          </w:rPr>
          <w:t>VÀLVULA DE RETENCIÓ DE BOLA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111</w:t>
        </w:r>
        <w:r>
          <w:rPr>
            <w:noProof/>
            <w:webHidden/>
          </w:rPr>
          <w:fldChar w:fldCharType="end"/>
        </w:r>
      </w:hyperlink>
    </w:p>
    <w:p w14:paraId="0D387CBE" w14:textId="698A8E25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16" w:history="1">
        <w:r w:rsidRPr="00DC1992">
          <w:rPr>
            <w:rStyle w:val="Hipervnculo"/>
            <w:rFonts w:cs="Arial"/>
            <w:noProof/>
          </w:rPr>
          <w:t>AVK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111</w:t>
        </w:r>
        <w:r>
          <w:rPr>
            <w:noProof/>
            <w:webHidden/>
          </w:rPr>
          <w:fldChar w:fldCharType="end"/>
        </w:r>
      </w:hyperlink>
    </w:p>
    <w:p w14:paraId="4B163D38" w14:textId="1C53B5D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17" w:history="1">
        <w:r w:rsidRPr="00DC1992">
          <w:rPr>
            <w:rStyle w:val="Hipervnculo"/>
            <w:rFonts w:cs="Arial"/>
            <w:noProof/>
          </w:rPr>
          <w:t>VÀLVULA DE COMPORTA PN-40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112</w:t>
        </w:r>
        <w:r>
          <w:rPr>
            <w:noProof/>
            <w:webHidden/>
          </w:rPr>
          <w:fldChar w:fldCharType="end"/>
        </w:r>
      </w:hyperlink>
    </w:p>
    <w:p w14:paraId="2F377007" w14:textId="14D70D1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18" w:history="1">
        <w:r w:rsidRPr="00DC1992">
          <w:rPr>
            <w:rStyle w:val="Hipervnculo"/>
            <w:rFonts w:cs="Arial"/>
            <w:noProof/>
          </w:rPr>
          <w:t>ECON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112</w:t>
        </w:r>
        <w:r>
          <w:rPr>
            <w:noProof/>
            <w:webHidden/>
          </w:rPr>
          <w:fldChar w:fldCharType="end"/>
        </w:r>
      </w:hyperlink>
    </w:p>
    <w:p w14:paraId="7CD1787B" w14:textId="61BC34D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19" w:history="1">
        <w:r w:rsidRPr="00DC1992">
          <w:rPr>
            <w:rStyle w:val="Hipervnculo"/>
            <w:rFonts w:cs="Arial"/>
            <w:noProof/>
          </w:rPr>
          <w:t>VÀLVULA DE COMPORTA TANCAMENT ELÀSTIC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113</w:t>
        </w:r>
        <w:r>
          <w:rPr>
            <w:noProof/>
            <w:webHidden/>
          </w:rPr>
          <w:fldChar w:fldCharType="end"/>
        </w:r>
      </w:hyperlink>
    </w:p>
    <w:p w14:paraId="0B0812E1" w14:textId="7DE75D0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20" w:history="1">
        <w:r w:rsidRPr="00DC1992">
          <w:rPr>
            <w:rStyle w:val="Hipervnculo"/>
            <w:rFonts w:cs="Arial"/>
            <w:noProof/>
          </w:rPr>
          <w:t>HAWLE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113</w:t>
        </w:r>
        <w:r>
          <w:rPr>
            <w:noProof/>
            <w:webHidden/>
          </w:rPr>
          <w:fldChar w:fldCharType="end"/>
        </w:r>
      </w:hyperlink>
    </w:p>
    <w:p w14:paraId="4FC8EF85" w14:textId="06708DC0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21" w:history="1">
        <w:r w:rsidRPr="00DC1992">
          <w:rPr>
            <w:rStyle w:val="Hipervnculo"/>
            <w:rFonts w:cs="Arial"/>
            <w:noProof/>
          </w:rPr>
          <w:t>VÀLVULA DE CONTROL HIDRÀULICA ANTICAVITACIÓ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14:paraId="6A999A7B" w14:textId="09B9B4C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22" w:history="1">
        <w:r w:rsidRPr="00DC1992">
          <w:rPr>
            <w:rStyle w:val="Hipervnculo"/>
            <w:rFonts w:cs="Arial"/>
            <w:noProof/>
          </w:rPr>
          <w:t>BERMAD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14:paraId="21C8405F" w14:textId="3D2EF65C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23" w:history="1">
        <w:r w:rsidRPr="00DC1992">
          <w:rPr>
            <w:rStyle w:val="Hipervnculo"/>
            <w:rFonts w:cs="Arial"/>
            <w:noProof/>
          </w:rPr>
          <w:t>VÀLVULA DE MEMBRANA- PAS ONDULAT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14:paraId="1A5A2E44" w14:textId="0ADB75E9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24" w:history="1">
        <w:r w:rsidRPr="00DC1992">
          <w:rPr>
            <w:rStyle w:val="Hipervnculo"/>
            <w:rFonts w:cs="Arial"/>
            <w:noProof/>
          </w:rPr>
          <w:t>ZUBI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14:paraId="10ADB18F" w14:textId="670E605B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25" w:history="1">
        <w:r w:rsidRPr="00DC1992">
          <w:rPr>
            <w:rStyle w:val="Hipervnculo"/>
            <w:rFonts w:cs="Arial"/>
            <w:noProof/>
          </w:rPr>
          <w:t>VÀLVULA DE DESCÀRREGA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72818008" w14:textId="687BB42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26" w:history="1">
        <w:r w:rsidRPr="00DC1992">
          <w:rPr>
            <w:rStyle w:val="Hipervnculo"/>
            <w:rFonts w:cs="Arial"/>
            <w:noProof/>
          </w:rPr>
          <w:t>SAPAG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14:paraId="6D199EE0" w14:textId="053334A0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27" w:history="1">
        <w:r w:rsidRPr="00DC1992">
          <w:rPr>
            <w:rStyle w:val="Hipervnculo"/>
            <w:rFonts w:cs="Arial"/>
            <w:noProof/>
          </w:rPr>
          <w:t>VÀLVULA DE PAPALLONA EMBRIDADA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14:paraId="0AF0EDD7" w14:textId="6214FAB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28" w:history="1">
        <w:r w:rsidRPr="00DC1992">
          <w:rPr>
            <w:rStyle w:val="Hipervnculo"/>
            <w:rFonts w:cs="Arial"/>
            <w:noProof/>
          </w:rPr>
          <w:t>AVK VALVULAS, S.A.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14:paraId="57E10B53" w14:textId="373E9C1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29" w:history="1">
        <w:r w:rsidRPr="00DC1992">
          <w:rPr>
            <w:rStyle w:val="Hipervnculo"/>
            <w:rFonts w:cs="Arial"/>
            <w:noProof/>
          </w:rPr>
          <w:t>VÀLVULA DE PAPALLONA (PN-10 ÷ 25)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</w:hyperlink>
    </w:p>
    <w:p w14:paraId="6F7C4E29" w14:textId="4887B0A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30" w:history="1">
        <w:r w:rsidRPr="00DC1992">
          <w:rPr>
            <w:rStyle w:val="Hipervnculo"/>
            <w:rFonts w:cs="Arial"/>
            <w:noProof/>
          </w:rPr>
          <w:t>KSB-AMVI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119</w:t>
        </w:r>
        <w:r>
          <w:rPr>
            <w:noProof/>
            <w:webHidden/>
          </w:rPr>
          <w:fldChar w:fldCharType="end"/>
        </w:r>
      </w:hyperlink>
    </w:p>
    <w:p w14:paraId="0ECF6106" w14:textId="1727AC5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31" w:history="1">
        <w:r w:rsidRPr="00DC1992">
          <w:rPr>
            <w:rStyle w:val="Hipervnculo"/>
            <w:rFonts w:cs="Arial"/>
            <w:noProof/>
          </w:rPr>
          <w:t>VÀLVULA DE PAPALLONA (PN-40)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123</w:t>
        </w:r>
        <w:r>
          <w:rPr>
            <w:noProof/>
            <w:webHidden/>
          </w:rPr>
          <w:fldChar w:fldCharType="end"/>
        </w:r>
      </w:hyperlink>
    </w:p>
    <w:p w14:paraId="44C9ECD6" w14:textId="62C1EFDC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32" w:history="1">
        <w:r w:rsidRPr="00DC1992">
          <w:rPr>
            <w:rStyle w:val="Hipervnculo"/>
            <w:rFonts w:cs="Arial"/>
            <w:noProof/>
          </w:rPr>
          <w:t>KSB-AMVI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123</w:t>
        </w:r>
        <w:r>
          <w:rPr>
            <w:noProof/>
            <w:webHidden/>
          </w:rPr>
          <w:fldChar w:fldCharType="end"/>
        </w:r>
      </w:hyperlink>
    </w:p>
    <w:p w14:paraId="118F966D" w14:textId="4D001E99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33" w:history="1">
        <w:r w:rsidRPr="00DC1992">
          <w:rPr>
            <w:rStyle w:val="Hipervnculo"/>
            <w:rFonts w:cs="Arial"/>
            <w:noProof/>
          </w:rPr>
          <w:t>VÀLVULA DE PAPALLONA PN-40 EN FOSA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127</w:t>
        </w:r>
        <w:r>
          <w:rPr>
            <w:noProof/>
            <w:webHidden/>
          </w:rPr>
          <w:fldChar w:fldCharType="end"/>
        </w:r>
      </w:hyperlink>
    </w:p>
    <w:p w14:paraId="4C8A8E6A" w14:textId="3590F9A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34" w:history="1">
        <w:r w:rsidRPr="00DC1992">
          <w:rPr>
            <w:rStyle w:val="Hipervnculo"/>
            <w:rFonts w:cs="Arial"/>
            <w:noProof/>
          </w:rPr>
          <w:t>ERHARD // KEYSTONE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127</w:t>
        </w:r>
        <w:r>
          <w:rPr>
            <w:noProof/>
            <w:webHidden/>
          </w:rPr>
          <w:fldChar w:fldCharType="end"/>
        </w:r>
      </w:hyperlink>
    </w:p>
    <w:p w14:paraId="7A8668E6" w14:textId="552917F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35" w:history="1">
        <w:r w:rsidRPr="00DC1992">
          <w:rPr>
            <w:rStyle w:val="Hipervnculo"/>
            <w:rFonts w:cs="Arial"/>
            <w:noProof/>
          </w:rPr>
          <w:t>VÀLVULA DE REGULACIÓ MULTIFUNCIONAL MANUAL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129</w:t>
        </w:r>
        <w:r>
          <w:rPr>
            <w:noProof/>
            <w:webHidden/>
          </w:rPr>
          <w:fldChar w:fldCharType="end"/>
        </w:r>
      </w:hyperlink>
    </w:p>
    <w:p w14:paraId="11732B14" w14:textId="75FF8248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36" w:history="1">
        <w:r w:rsidRPr="00DC1992">
          <w:rPr>
            <w:rStyle w:val="Hipervnculo"/>
            <w:rFonts w:cs="Arial"/>
            <w:noProof/>
          </w:rPr>
          <w:t>IM-VAL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129</w:t>
        </w:r>
        <w:r>
          <w:rPr>
            <w:noProof/>
            <w:webHidden/>
          </w:rPr>
          <w:fldChar w:fldCharType="end"/>
        </w:r>
      </w:hyperlink>
    </w:p>
    <w:p w14:paraId="0A486AEC" w14:textId="5CBF936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37" w:history="1">
        <w:r w:rsidRPr="00DC1992">
          <w:rPr>
            <w:rStyle w:val="Hipervnculo"/>
            <w:rFonts w:cs="Arial"/>
            <w:noProof/>
          </w:rPr>
          <w:t>VÀLVULA DE REGULACIÓ MULTIORIFICI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130</w:t>
        </w:r>
        <w:r>
          <w:rPr>
            <w:noProof/>
            <w:webHidden/>
          </w:rPr>
          <w:fldChar w:fldCharType="end"/>
        </w:r>
      </w:hyperlink>
    </w:p>
    <w:p w14:paraId="173A8C3F" w14:textId="1E5BEE6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38" w:history="1">
        <w:r w:rsidRPr="00DC1992">
          <w:rPr>
            <w:rStyle w:val="Hipervnculo"/>
            <w:rFonts w:cs="Arial"/>
            <w:noProof/>
          </w:rPr>
          <w:t>IRUA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130</w:t>
        </w:r>
        <w:r>
          <w:rPr>
            <w:noProof/>
            <w:webHidden/>
          </w:rPr>
          <w:fldChar w:fldCharType="end"/>
        </w:r>
      </w:hyperlink>
    </w:p>
    <w:p w14:paraId="3C22FC51" w14:textId="0DFBFF2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39" w:history="1">
        <w:r w:rsidRPr="00DC1992">
          <w:rPr>
            <w:rStyle w:val="Hipervnculo"/>
            <w:rFonts w:cs="Arial"/>
            <w:noProof/>
          </w:rPr>
          <w:t>VÀLVULA REGULADORA DE PAS ANULAR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131</w:t>
        </w:r>
        <w:r>
          <w:rPr>
            <w:noProof/>
            <w:webHidden/>
          </w:rPr>
          <w:fldChar w:fldCharType="end"/>
        </w:r>
      </w:hyperlink>
    </w:p>
    <w:p w14:paraId="25368871" w14:textId="15616414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40" w:history="1">
        <w:r w:rsidRPr="00DC1992">
          <w:rPr>
            <w:rStyle w:val="Hipervnculo"/>
            <w:rFonts w:cs="Arial"/>
            <w:noProof/>
          </w:rPr>
          <w:t>ERHARD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131</w:t>
        </w:r>
        <w:r>
          <w:rPr>
            <w:noProof/>
            <w:webHidden/>
          </w:rPr>
          <w:fldChar w:fldCharType="end"/>
        </w:r>
      </w:hyperlink>
    </w:p>
    <w:p w14:paraId="381D28CC" w14:textId="2D0C3C55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41" w:history="1">
        <w:r w:rsidRPr="00DC1992">
          <w:rPr>
            <w:rStyle w:val="Hipervnculo"/>
            <w:rFonts w:cs="Arial"/>
            <w:noProof/>
          </w:rPr>
          <w:t>VÀLVULA REGULADORA MULTIRAIG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>
          <w:rPr>
            <w:noProof/>
            <w:webHidden/>
          </w:rPr>
          <w:fldChar w:fldCharType="end"/>
        </w:r>
      </w:hyperlink>
    </w:p>
    <w:p w14:paraId="51B2FA77" w14:textId="438229B3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42" w:history="1">
        <w:r w:rsidRPr="00DC1992">
          <w:rPr>
            <w:rStyle w:val="Hipervnculo"/>
            <w:rFonts w:cs="Arial"/>
            <w:noProof/>
          </w:rPr>
          <w:t>SAPAG/EINAR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>
          <w:rPr>
            <w:noProof/>
            <w:webHidden/>
          </w:rPr>
          <w:fldChar w:fldCharType="end"/>
        </w:r>
      </w:hyperlink>
    </w:p>
    <w:p w14:paraId="5A3F97B2" w14:textId="7599F11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43" w:history="1">
        <w:r w:rsidRPr="00DC1992">
          <w:rPr>
            <w:rStyle w:val="Hipervnculo"/>
            <w:rFonts w:cs="Arial"/>
            <w:noProof/>
          </w:rPr>
          <w:t>VÀLVULA DE RETENCIÓ  (NORVAL)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133</w:t>
        </w:r>
        <w:r>
          <w:rPr>
            <w:noProof/>
            <w:webHidden/>
          </w:rPr>
          <w:fldChar w:fldCharType="end"/>
        </w:r>
      </w:hyperlink>
    </w:p>
    <w:p w14:paraId="54AB7A27" w14:textId="5A7C0B2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44" w:history="1">
        <w:r w:rsidRPr="00DC1992">
          <w:rPr>
            <w:rStyle w:val="Hipervnculo"/>
            <w:rFonts w:cs="Arial"/>
            <w:noProof/>
          </w:rPr>
          <w:t>NORTHVALE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133</w:t>
        </w:r>
        <w:r>
          <w:rPr>
            <w:noProof/>
            <w:webHidden/>
          </w:rPr>
          <w:fldChar w:fldCharType="end"/>
        </w:r>
      </w:hyperlink>
    </w:p>
    <w:p w14:paraId="517A18FC" w14:textId="70DE4A23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45" w:history="1">
        <w:r w:rsidRPr="00DC1992">
          <w:rPr>
            <w:rStyle w:val="Hipervnculo"/>
            <w:rFonts w:cs="Arial"/>
            <w:noProof/>
          </w:rPr>
          <w:t>VÀLVULA DE RETENCIÓ MURAL (CLAPETA)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134</w:t>
        </w:r>
        <w:r>
          <w:rPr>
            <w:noProof/>
            <w:webHidden/>
          </w:rPr>
          <w:fldChar w:fldCharType="end"/>
        </w:r>
      </w:hyperlink>
    </w:p>
    <w:p w14:paraId="541D6E30" w14:textId="7E19AD0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46" w:history="1">
        <w:r w:rsidRPr="00DC1992">
          <w:rPr>
            <w:rStyle w:val="Hipervnculo"/>
            <w:rFonts w:cs="Arial"/>
            <w:noProof/>
          </w:rPr>
          <w:t>VAG HADE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134</w:t>
        </w:r>
        <w:r>
          <w:rPr>
            <w:noProof/>
            <w:webHidden/>
          </w:rPr>
          <w:fldChar w:fldCharType="end"/>
        </w:r>
      </w:hyperlink>
    </w:p>
    <w:p w14:paraId="0818FDD5" w14:textId="3CB2D14A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47" w:history="1">
        <w:r w:rsidRPr="00DC1992">
          <w:rPr>
            <w:rStyle w:val="Hipervnculo"/>
            <w:rFonts w:cs="Arial"/>
            <w:noProof/>
          </w:rPr>
          <w:t xml:space="preserve">VÀLVULA DE RETENCIÓ D’OBTURADOR MÒBIL (CLASAR) DN </w:t>
        </w:r>
        <w:r w:rsidRPr="00DC1992">
          <w:rPr>
            <w:rStyle w:val="Hipervnculo"/>
            <w:rFonts w:cs="Arial"/>
            <w:noProof/>
          </w:rPr>
          <w:sym w:font="Symbol" w:char="F0B3"/>
        </w:r>
        <w:r w:rsidRPr="00DC1992">
          <w:rPr>
            <w:rStyle w:val="Hipervnculo"/>
            <w:rFonts w:cs="Arial"/>
            <w:noProof/>
          </w:rPr>
          <w:t xml:space="preserve"> 80 mm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14:paraId="41CE986A" w14:textId="297074A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48" w:history="1">
        <w:r w:rsidRPr="00DC1992">
          <w:rPr>
            <w:rStyle w:val="Hipervnculo"/>
            <w:rFonts w:cs="Arial"/>
            <w:noProof/>
          </w:rPr>
          <w:t>SAPAG/EINAR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14:paraId="2DB9F1A7" w14:textId="3F38F2DD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49" w:history="1">
        <w:r w:rsidRPr="00DC1992">
          <w:rPr>
            <w:rStyle w:val="Hipervnculo"/>
            <w:rFonts w:cs="Arial"/>
            <w:noProof/>
          </w:rPr>
          <w:t>VÀLVULA DE SEGURETAT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136</w:t>
        </w:r>
        <w:r>
          <w:rPr>
            <w:noProof/>
            <w:webHidden/>
          </w:rPr>
          <w:fldChar w:fldCharType="end"/>
        </w:r>
      </w:hyperlink>
    </w:p>
    <w:p w14:paraId="517850A9" w14:textId="68B58BC7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50" w:history="1">
        <w:r w:rsidRPr="00DC1992">
          <w:rPr>
            <w:rStyle w:val="Hipervnculo"/>
            <w:rFonts w:cs="Arial"/>
            <w:noProof/>
          </w:rPr>
          <w:t>LESER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136</w:t>
        </w:r>
        <w:r>
          <w:rPr>
            <w:noProof/>
            <w:webHidden/>
          </w:rPr>
          <w:fldChar w:fldCharType="end"/>
        </w:r>
      </w:hyperlink>
    </w:p>
    <w:p w14:paraId="0FBB37B1" w14:textId="4ADE5271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51" w:history="1">
        <w:r w:rsidRPr="00DC1992">
          <w:rPr>
            <w:rStyle w:val="Hipervnculo"/>
            <w:rFonts w:cs="Arial"/>
            <w:noProof/>
          </w:rPr>
          <w:t>VÀLVULA DE SEGURETAT D’OBERTURA PROGRESSIVA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137</w:t>
        </w:r>
        <w:r>
          <w:rPr>
            <w:noProof/>
            <w:webHidden/>
          </w:rPr>
          <w:fldChar w:fldCharType="end"/>
        </w:r>
      </w:hyperlink>
    </w:p>
    <w:p w14:paraId="1C54420B" w14:textId="37A6C625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52" w:history="1">
        <w:r w:rsidRPr="00DC1992">
          <w:rPr>
            <w:rStyle w:val="Hipervnculo"/>
            <w:rFonts w:cs="Arial"/>
            <w:noProof/>
          </w:rPr>
          <w:t>VYC INDUSTRIA, S.A.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137</w:t>
        </w:r>
        <w:r>
          <w:rPr>
            <w:noProof/>
            <w:webHidden/>
          </w:rPr>
          <w:fldChar w:fldCharType="end"/>
        </w:r>
      </w:hyperlink>
    </w:p>
    <w:p w14:paraId="67765112" w14:textId="7A906E7F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53" w:history="1">
        <w:r w:rsidRPr="00DC1992">
          <w:rPr>
            <w:rStyle w:val="Hipervnculo"/>
            <w:rFonts w:cs="Arial"/>
            <w:noProof/>
          </w:rPr>
          <w:t>VÀLVULA SOLENOIDE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138</w:t>
        </w:r>
        <w:r>
          <w:rPr>
            <w:noProof/>
            <w:webHidden/>
          </w:rPr>
          <w:fldChar w:fldCharType="end"/>
        </w:r>
      </w:hyperlink>
    </w:p>
    <w:p w14:paraId="41111EC4" w14:textId="2275CB5A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54" w:history="1">
        <w:r w:rsidRPr="00DC1992">
          <w:rPr>
            <w:rStyle w:val="Hipervnculo"/>
            <w:rFonts w:cs="Arial"/>
            <w:noProof/>
          </w:rPr>
          <w:t>ASCO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138</w:t>
        </w:r>
        <w:r>
          <w:rPr>
            <w:noProof/>
            <w:webHidden/>
          </w:rPr>
          <w:fldChar w:fldCharType="end"/>
        </w:r>
      </w:hyperlink>
    </w:p>
    <w:p w14:paraId="48D62F60" w14:textId="4CF20C87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55" w:history="1">
        <w:r w:rsidRPr="00DC1992">
          <w:rPr>
            <w:rStyle w:val="Hipervnculo"/>
            <w:rFonts w:cs="Arial"/>
            <w:noProof/>
          </w:rPr>
          <w:t>VÀLVULA VENTOSA-PURGADOR 1” (PN-16)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139</w:t>
        </w:r>
        <w:r>
          <w:rPr>
            <w:noProof/>
            <w:webHidden/>
          </w:rPr>
          <w:fldChar w:fldCharType="end"/>
        </w:r>
      </w:hyperlink>
    </w:p>
    <w:p w14:paraId="5BE45E79" w14:textId="4F28B5CF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56" w:history="1">
        <w:r w:rsidRPr="00DC1992">
          <w:rPr>
            <w:rStyle w:val="Hipervnculo"/>
            <w:rFonts w:cs="Arial"/>
            <w:noProof/>
          </w:rPr>
          <w:t>BERMAD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139</w:t>
        </w:r>
        <w:r>
          <w:rPr>
            <w:noProof/>
            <w:webHidden/>
          </w:rPr>
          <w:fldChar w:fldCharType="end"/>
        </w:r>
      </w:hyperlink>
    </w:p>
    <w:p w14:paraId="630937AC" w14:textId="54914E84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57" w:history="1">
        <w:r w:rsidRPr="00DC1992">
          <w:rPr>
            <w:rStyle w:val="Hipervnculo"/>
            <w:rFonts w:cs="Arial"/>
            <w:noProof/>
          </w:rPr>
          <w:t>VÀLVULA VENTOSA-PURGADOR (DUOJET)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140</w:t>
        </w:r>
        <w:r>
          <w:rPr>
            <w:noProof/>
            <w:webHidden/>
          </w:rPr>
          <w:fldChar w:fldCharType="end"/>
        </w:r>
      </w:hyperlink>
    </w:p>
    <w:p w14:paraId="73A9BB04" w14:textId="2DA9E420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58" w:history="1">
        <w:r w:rsidRPr="00DC1992">
          <w:rPr>
            <w:rStyle w:val="Hipervnculo"/>
            <w:rFonts w:cs="Arial"/>
            <w:noProof/>
          </w:rPr>
          <w:t>VAG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140</w:t>
        </w:r>
        <w:r>
          <w:rPr>
            <w:noProof/>
            <w:webHidden/>
          </w:rPr>
          <w:fldChar w:fldCharType="end"/>
        </w:r>
      </w:hyperlink>
    </w:p>
    <w:p w14:paraId="51787A1E" w14:textId="3044728E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59" w:history="1">
        <w:r w:rsidRPr="00DC1992">
          <w:rPr>
            <w:rStyle w:val="Hipervnculo"/>
            <w:rFonts w:cs="Arial"/>
            <w:noProof/>
          </w:rPr>
          <w:t>VÀLVULA VENTOSA-PURGADOR PN-40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15F1BFDF" w14:textId="4477F08B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60" w:history="1">
        <w:r w:rsidRPr="00DC1992">
          <w:rPr>
            <w:rStyle w:val="Hipervnculo"/>
            <w:rFonts w:cs="Arial"/>
            <w:noProof/>
          </w:rPr>
          <w:t>IRUA - MULTIPLEX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14:paraId="765A81DC" w14:textId="5FED1606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61" w:history="1">
        <w:r w:rsidRPr="00DC1992">
          <w:rPr>
            <w:rStyle w:val="Hipervnculo"/>
            <w:rFonts w:cs="Arial"/>
            <w:noProof/>
          </w:rPr>
          <w:t>VÀLVULA VENTOSA TRIFUNCIONAL PN10-40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14:paraId="0934C970" w14:textId="7489D044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62" w:history="1">
        <w:r w:rsidRPr="00DC1992">
          <w:rPr>
            <w:rStyle w:val="Hipervnculo"/>
            <w:rFonts w:cs="Arial"/>
            <w:noProof/>
          </w:rPr>
          <w:t>BERMAD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14:paraId="4920928C" w14:textId="557ED01F" w:rsidR="00406C33" w:rsidRDefault="00406C33">
      <w:pPr>
        <w:pStyle w:val="TDC1"/>
        <w:rPr>
          <w:rFonts w:asciiTheme="minorHAnsi" w:eastAsiaTheme="minorEastAsia" w:hAnsiTheme="minorHAnsi" w:cstheme="minorBidi"/>
          <w:noProof/>
          <w:snapToGrid/>
          <w:sz w:val="22"/>
          <w:szCs w:val="22"/>
          <w:lang w:val="es-ES"/>
        </w:rPr>
      </w:pPr>
      <w:hyperlink w:anchor="_Toc137214963" w:history="1">
        <w:r w:rsidRPr="00DC1992">
          <w:rPr>
            <w:rStyle w:val="Hipervnculo"/>
            <w:rFonts w:cs="Arial"/>
            <w:noProof/>
          </w:rPr>
          <w:t>VENTOSA TRIFUNCIONAL CINÈTICA AMB VÀLVULA DE TANCAMENT LENT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14:paraId="01A2DBEE" w14:textId="1948F782" w:rsidR="00406C33" w:rsidRDefault="00406C33">
      <w:pPr>
        <w:pStyle w:val="TDC2"/>
        <w:rPr>
          <w:rFonts w:asciiTheme="minorHAnsi" w:eastAsiaTheme="minorEastAsia" w:hAnsiTheme="minorHAnsi" w:cstheme="minorBidi"/>
          <w:i w:val="0"/>
          <w:noProof/>
          <w:snapToGrid/>
          <w:color w:val="auto"/>
          <w:sz w:val="22"/>
          <w:szCs w:val="22"/>
          <w:lang w:val="es-ES"/>
        </w:rPr>
      </w:pPr>
      <w:hyperlink w:anchor="_Toc137214964" w:history="1">
        <w:r w:rsidRPr="00DC1992">
          <w:rPr>
            <w:rStyle w:val="Hipervnculo"/>
            <w:rFonts w:cs="Arial"/>
            <w:noProof/>
          </w:rPr>
          <w:t>IRUA Tech Industries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_Toc137214964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14:paraId="373E6F5C" w14:textId="5FDBEF7C" w:rsidR="009203ED" w:rsidRDefault="00772FCE" w:rsidP="005F0473">
      <w:pPr>
        <w:widowControl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end"/>
      </w:r>
    </w:p>
    <w:p w14:paraId="7142FF53" w14:textId="77777777" w:rsidR="007F44D2" w:rsidRDefault="007F44D2">
      <w:pPr>
        <w:widowControl/>
        <w:rPr>
          <w:rFonts w:ascii="Arial" w:hAnsi="Arial" w:cs="Arial"/>
        </w:rPr>
      </w:pPr>
    </w:p>
    <w:p w14:paraId="324A0A5D" w14:textId="77777777" w:rsidR="007F44D2" w:rsidRDefault="007F44D2">
      <w:pPr>
        <w:widowControl/>
        <w:rPr>
          <w:rFonts w:ascii="Arial" w:hAnsi="Arial" w:cs="Arial"/>
        </w:rPr>
        <w:sectPr w:rsidR="007F44D2" w:rsidSect="00016F5C">
          <w:headerReference w:type="default" r:id="rId7"/>
          <w:footerReference w:type="default" r:id="rId8"/>
          <w:pgSz w:w="11905" w:h="16837" w:code="9"/>
          <w:pgMar w:top="1701" w:right="851" w:bottom="1418" w:left="1418" w:header="680" w:footer="567" w:gutter="0"/>
          <w:pgNumType w:start="2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016F5C" w:rsidRPr="00056BC6" w14:paraId="092E2B51" w14:textId="77777777" w:rsidTr="00A953E7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5D7C6B53" w14:textId="77777777" w:rsidR="00016F5C" w:rsidRPr="00056BC6" w:rsidRDefault="00016F5C" w:rsidP="007612DC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016F5C" w:rsidRPr="00056BC6" w14:paraId="62388A40" w14:textId="77777777" w:rsidTr="00A953E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4B4085F0" w14:textId="77777777" w:rsidR="00016F5C" w:rsidRPr="00056BC6" w:rsidRDefault="00016F5C" w:rsidP="007612D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055F14EB" w14:textId="77777777" w:rsidR="00016F5C" w:rsidRPr="00056BC6" w:rsidRDefault="00016F5C" w:rsidP="007612D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2BB22ED9" w14:textId="77777777" w:rsidR="00016F5C" w:rsidRPr="00056BC6" w:rsidRDefault="00016F5C" w:rsidP="007612DC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6DBC0C80" w14:textId="77777777" w:rsidR="00016F5C" w:rsidRPr="00056BC6" w:rsidRDefault="00016F5C" w:rsidP="007612D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01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2018</w:t>
            </w:r>
          </w:p>
        </w:tc>
      </w:tr>
      <w:tr w:rsidR="00016F5C" w:rsidRPr="00056BC6" w14:paraId="0A7D19CB" w14:textId="77777777" w:rsidTr="00A953E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E1CADEA" w14:textId="77777777" w:rsidR="00016F5C" w:rsidRPr="00056BC6" w:rsidRDefault="00016F5C" w:rsidP="007612D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1D48BCBB" w14:textId="58EC4166" w:rsidR="00016F5C" w:rsidRPr="00056BC6" w:rsidRDefault="00016F5C" w:rsidP="007612DC">
            <w:pPr>
              <w:jc w:val="both"/>
              <w:outlineLvl w:val="0"/>
              <w:rPr>
                <w:rFonts w:ascii="Arial" w:hAnsi="Arial" w:cs="Arial"/>
              </w:rPr>
            </w:pPr>
            <w:bookmarkStart w:id="0" w:name="_Toc14429489"/>
            <w:bookmarkStart w:id="1" w:name="_Toc137214765"/>
            <w:r>
              <w:rPr>
                <w:rFonts w:ascii="Arial" w:hAnsi="Arial" w:cs="Arial"/>
              </w:rPr>
              <w:t>ABRAÇADORA ANTI-FUITES CANONADES FOSA D</w:t>
            </w:r>
            <w:r w:rsidR="00EC6C6D">
              <w:rPr>
                <w:rFonts w:ascii="Arial" w:hAnsi="Arial" w:cs="Arial"/>
              </w:rPr>
              <w:t>Ú</w:t>
            </w:r>
            <w:r>
              <w:rPr>
                <w:rFonts w:ascii="Arial" w:hAnsi="Arial" w:cs="Arial"/>
              </w:rPr>
              <w:t>CTIL</w:t>
            </w:r>
            <w:bookmarkEnd w:id="0"/>
            <w:bookmarkEnd w:id="1"/>
          </w:p>
        </w:tc>
      </w:tr>
      <w:tr w:rsidR="00016F5C" w:rsidRPr="00056BC6" w14:paraId="197895E2" w14:textId="77777777" w:rsidTr="00A953E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7C533BA3" w14:textId="77777777" w:rsidR="00016F5C" w:rsidRPr="00056BC6" w:rsidRDefault="00016F5C" w:rsidP="007612D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2023D394" w14:textId="77777777" w:rsidR="00016F5C" w:rsidRPr="00056BC6" w:rsidRDefault="00016F5C" w:rsidP="007612DC">
            <w:pPr>
              <w:jc w:val="both"/>
              <w:outlineLvl w:val="1"/>
              <w:rPr>
                <w:rFonts w:ascii="Arial" w:hAnsi="Arial" w:cs="Arial"/>
              </w:rPr>
            </w:pPr>
            <w:bookmarkStart w:id="2" w:name="_Toc14429490"/>
            <w:bookmarkStart w:id="3" w:name="_Toc137214766"/>
            <w:r>
              <w:rPr>
                <w:rFonts w:ascii="Arial" w:hAnsi="Arial" w:cs="Arial"/>
              </w:rPr>
              <w:t>PLASTICOS TECONOLÓGICOS / CAG, S.L.</w:t>
            </w:r>
            <w:bookmarkEnd w:id="2"/>
            <w:bookmarkEnd w:id="3"/>
          </w:p>
        </w:tc>
      </w:tr>
      <w:tr w:rsidR="00016F5C" w:rsidRPr="00056BC6" w14:paraId="0B5359B8" w14:textId="77777777" w:rsidTr="00A953E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421AACA8" w14:textId="77777777" w:rsidR="00016F5C" w:rsidRPr="00056BC6" w:rsidRDefault="00016F5C" w:rsidP="007612D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145E93A8" w14:textId="77777777" w:rsidR="00016F5C" w:rsidRPr="00056BC6" w:rsidRDefault="00016F5C" w:rsidP="007612D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Reparacions puntuals de canonades de distribució en fosa dúctil</w:t>
            </w:r>
          </w:p>
        </w:tc>
      </w:tr>
      <w:tr w:rsidR="00016F5C" w:rsidRPr="00056BC6" w14:paraId="46D72F60" w14:textId="77777777" w:rsidTr="00340D68">
        <w:trPr>
          <w:trHeight w:val="567"/>
          <w:jc w:val="center"/>
        </w:trPr>
        <w:tc>
          <w:tcPr>
            <w:tcW w:w="9412" w:type="dxa"/>
            <w:gridSpan w:val="4"/>
            <w:shd w:val="clear" w:color="auto" w:fill="auto"/>
            <w:vAlign w:val="center"/>
          </w:tcPr>
          <w:p w14:paraId="17A5987A" w14:textId="7A95B9F9" w:rsidR="00016F5C" w:rsidRPr="00056BC6" w:rsidRDefault="00016F5C" w:rsidP="00340D68">
            <w:pPr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</w:rPr>
              <w:t>Unió rígida per a reparacions de les campanes en unions de canonades d’aigua potable de fosa dúctil GG40, formada per 2 peces.</w:t>
            </w:r>
          </w:p>
        </w:tc>
      </w:tr>
    </w:tbl>
    <w:p w14:paraId="48415269" w14:textId="77777777" w:rsidR="00016F5C" w:rsidRDefault="00016F5C" w:rsidP="00016F5C">
      <w:pPr>
        <w:spacing w:line="360" w:lineRule="auto"/>
        <w:jc w:val="both"/>
        <w:rPr>
          <w:rFonts w:ascii="Arial" w:hAnsi="Arial" w:cs="Arial"/>
        </w:rPr>
      </w:pPr>
    </w:p>
    <w:p w14:paraId="0D036C80" w14:textId="77777777" w:rsidR="000548E2" w:rsidRPr="000B74FE" w:rsidRDefault="000548E2" w:rsidP="000548E2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637074C3" wp14:editId="6C3C44E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0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97BFA9" id="Line 59" o:spid="_x0000_s1026" style="position:absolute;z-index:25171404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DG0SxNEQIA&#10;ACs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127"/>
        <w:gridCol w:w="7512"/>
      </w:tblGrid>
      <w:tr w:rsidR="000548E2" w:rsidRPr="00733832" w14:paraId="0C208E0F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5766229F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044B097A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DN</w:t>
            </w:r>
            <w:r w:rsidR="00937A5E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80</w:t>
            </w:r>
            <w:r w:rsidRPr="00733832">
              <w:rPr>
                <w:rFonts w:ascii="Arial" w:hAnsi="Arial" w:cs="Arial"/>
              </w:rPr>
              <w:t xml:space="preserve">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="00213149">
              <w:rPr>
                <w:rFonts w:ascii="Arial" w:hAnsi="Arial" w:cs="Arial"/>
              </w:rPr>
              <w:t>DN</w:t>
            </w:r>
            <w:r w:rsidR="00937A5E">
              <w:rPr>
                <w:rFonts w:ascii="Arial" w:hAnsi="Arial" w:cs="Arial"/>
              </w:rPr>
              <w:t>-1200</w:t>
            </w:r>
          </w:p>
          <w:p w14:paraId="4DB74D62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3D5CAA26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57F686AD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279981A7" w14:textId="77777777" w:rsidR="00937A5E" w:rsidRDefault="00937A5E" w:rsidP="00937A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PN-</w:t>
            </w:r>
            <w:r w:rsidR="000548E2" w:rsidRPr="00733832">
              <w:rPr>
                <w:rFonts w:ascii="Arial" w:hAnsi="Arial" w:cs="Arial"/>
              </w:rPr>
              <w:t xml:space="preserve">10 </w:t>
            </w:r>
            <w:r w:rsidR="000548E2"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 xml:space="preserve"> P</w:t>
            </w:r>
            <w:r w:rsidR="000548E2" w:rsidRPr="00733832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-</w:t>
            </w:r>
            <w:r w:rsidR="000548E2">
              <w:rPr>
                <w:rFonts w:ascii="Arial" w:hAnsi="Arial" w:cs="Arial"/>
              </w:rPr>
              <w:t>16</w:t>
            </w:r>
          </w:p>
          <w:p w14:paraId="470F9F3C" w14:textId="77777777" w:rsidR="000548E2" w:rsidRPr="00733832" w:rsidRDefault="000548E2" w:rsidP="00937A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Per </w:t>
            </w:r>
            <w:r w:rsidR="00937A5E">
              <w:rPr>
                <w:rFonts w:ascii="Arial" w:hAnsi="Arial" w:cs="Arial"/>
              </w:rPr>
              <w:t xml:space="preserve">a </w:t>
            </w:r>
            <w:r>
              <w:rPr>
                <w:rFonts w:ascii="Arial" w:hAnsi="Arial" w:cs="Arial"/>
              </w:rPr>
              <w:t>tots els casos caldrà aportar certificat de</w:t>
            </w:r>
            <w:r w:rsidR="00937A5E">
              <w:rPr>
                <w:rFonts w:ascii="Arial" w:hAnsi="Arial" w:cs="Arial"/>
              </w:rPr>
              <w:t>l</w:t>
            </w:r>
            <w:r>
              <w:rPr>
                <w:rFonts w:ascii="Arial" w:hAnsi="Arial" w:cs="Arial"/>
              </w:rPr>
              <w:t xml:space="preserve"> fabricant sobre la capacitat portant de la peça per la PN exigida.</w:t>
            </w:r>
          </w:p>
        </w:tc>
      </w:tr>
      <w:tr w:rsidR="000548E2" w:rsidRPr="00733832" w14:paraId="24D972C2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26F8361E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1B40ED39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27F8F223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45144827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3620EB8B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7E447C3E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146DFCDD" w14:textId="77777777" w:rsidR="000548E2" w:rsidRPr="00867BAA" w:rsidRDefault="00937A5E" w:rsidP="000548E2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Cos</w:t>
            </w:r>
          </w:p>
          <w:p w14:paraId="5A8A5D16" w14:textId="77777777" w:rsidR="000548E2" w:rsidRPr="00867BAA" w:rsidRDefault="000548E2" w:rsidP="000548E2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Pintura</w:t>
            </w:r>
          </w:p>
          <w:p w14:paraId="0921F4AE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 w:rsidRPr="00867BAA">
              <w:rPr>
                <w:rFonts w:ascii="Arial" w:hAnsi="Arial" w:cs="Arial"/>
                <w:i/>
                <w:iCs/>
              </w:rPr>
              <w:t>Cargols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76B468F6" w14:textId="77777777" w:rsidR="00937A5E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Carcassa de ferro (fosa dúctil) protegida amb recobriment de pintura epoxy.</w:t>
            </w:r>
          </w:p>
          <w:p w14:paraId="022B9697" w14:textId="77777777" w:rsidR="000548E2" w:rsidRDefault="00937A5E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Recobriment interior i exterior</w:t>
            </w:r>
          </w:p>
          <w:p w14:paraId="5D3CBDA6" w14:textId="77777777" w:rsidR="000548E2" w:rsidRPr="009D1C57" w:rsidRDefault="000548E2" w:rsidP="00937A5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Femelles, volanderes i </w:t>
            </w:r>
            <w:r w:rsidR="00937A5E">
              <w:rPr>
                <w:rFonts w:ascii="Arial" w:hAnsi="Arial" w:cs="Arial"/>
              </w:rPr>
              <w:t>varilles</w:t>
            </w:r>
            <w:r>
              <w:rPr>
                <w:rFonts w:ascii="Arial" w:hAnsi="Arial" w:cs="Arial"/>
              </w:rPr>
              <w:t xml:space="preserve"> (6.6) d’ajustament </w:t>
            </w:r>
            <w:r w:rsidR="00937A5E">
              <w:rPr>
                <w:rFonts w:ascii="Arial" w:hAnsi="Arial" w:cs="Arial"/>
              </w:rPr>
              <w:t>d’acer</w:t>
            </w:r>
            <w:r>
              <w:rPr>
                <w:rFonts w:ascii="Arial" w:hAnsi="Arial" w:cs="Arial"/>
              </w:rPr>
              <w:t xml:space="preserve"> galvanitzat o INOX A4 (AISI 316).</w:t>
            </w:r>
          </w:p>
        </w:tc>
      </w:tr>
      <w:tr w:rsidR="000548E2" w:rsidRPr="00733832" w14:paraId="745A7DF0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245F5FCB" w14:textId="77777777" w:rsidR="000548E2" w:rsidRPr="00867BAA" w:rsidRDefault="000548E2" w:rsidP="000548E2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Junta de goma</w:t>
            </w:r>
          </w:p>
          <w:p w14:paraId="79EABF97" w14:textId="77777777" w:rsidR="000548E2" w:rsidRPr="00733832" w:rsidRDefault="000548E2" w:rsidP="000548E2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3DC503AF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EPDM, amb certificat d’idoneïtat per a Aigua Potable.</w:t>
            </w:r>
          </w:p>
          <w:p w14:paraId="4A2B25EB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7032FAF7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4E9E4AA9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29A31395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14BD91E4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6ED2CCA4" w14:textId="77777777" w:rsidR="000548E2" w:rsidRPr="00733832" w:rsidRDefault="00213149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2801939C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Brida anti fuga para campana o STOP-C</w:t>
            </w:r>
          </w:p>
          <w:p w14:paraId="5F888E07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166123B6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47928828" w14:textId="7B509E80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7E4670" w14:textId="77777777" w:rsidR="000548E2" w:rsidRPr="00733832" w:rsidRDefault="000548E2" w:rsidP="000548E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PLASTICOS TECONOLÓGICOS</w:t>
            </w:r>
            <w:r w:rsidR="00937A5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/ CAG,</w:t>
            </w:r>
            <w:r w:rsidR="00937A5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S.L</w:t>
            </w:r>
            <w:r w:rsidR="00937A5E">
              <w:rPr>
                <w:rFonts w:ascii="Arial" w:hAnsi="Arial" w:cs="Arial"/>
              </w:rPr>
              <w:t>.</w:t>
            </w:r>
            <w:r w:rsidR="00760FC7">
              <w:rPr>
                <w:rFonts w:ascii="Arial" w:hAnsi="Arial" w:cs="Arial"/>
              </w:rPr>
              <w:t xml:space="preserve"> </w:t>
            </w:r>
            <w:r w:rsidR="00995311">
              <w:rPr>
                <w:rFonts w:ascii="Arial" w:hAnsi="Arial" w:cs="Arial"/>
              </w:rPr>
              <w:t>o similar</w:t>
            </w:r>
          </w:p>
        </w:tc>
      </w:tr>
      <w:tr w:rsidR="000548E2" w:rsidRPr="00733832" w14:paraId="5A913A25" w14:textId="77777777" w:rsidTr="00867BAA">
        <w:trPr>
          <w:jc w:val="center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27A3BB9C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4F6115E1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</w:tbl>
    <w:p w14:paraId="10707C61" w14:textId="11964EDF" w:rsidR="00601793" w:rsidRDefault="00601793" w:rsidP="00635ED3">
      <w:pPr>
        <w:rPr>
          <w:sz w:val="18"/>
          <w:szCs w:val="18"/>
        </w:rPr>
      </w:pPr>
    </w:p>
    <w:p w14:paraId="1D60D36D" w14:textId="77777777" w:rsidR="00601793" w:rsidRDefault="00601793">
      <w:pPr>
        <w:widowControl/>
        <w:rPr>
          <w:sz w:val="18"/>
          <w:szCs w:val="18"/>
        </w:rPr>
      </w:pPr>
      <w:r>
        <w:rPr>
          <w:sz w:val="18"/>
          <w:szCs w:val="18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01793" w:rsidRPr="00056BC6" w14:paraId="334DE3DF" w14:textId="77777777" w:rsidTr="00297E34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74A9DB45" w14:textId="77777777" w:rsidR="00601793" w:rsidRPr="00056BC6" w:rsidRDefault="00601793" w:rsidP="00297E34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01793" w:rsidRPr="00056BC6" w14:paraId="1356291F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4E2BBAF3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7EAFED6A" w14:textId="77777777" w:rsidR="00601793" w:rsidRPr="00056BC6" w:rsidRDefault="00601793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3E34065A" w14:textId="77777777" w:rsidR="00601793" w:rsidRPr="00056BC6" w:rsidRDefault="00601793" w:rsidP="00297E34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6CE4747F" w14:textId="77777777" w:rsidR="00601793" w:rsidRPr="00056BC6" w:rsidRDefault="00601793" w:rsidP="00297E3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02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2021</w:t>
            </w:r>
          </w:p>
        </w:tc>
      </w:tr>
      <w:tr w:rsidR="00601793" w:rsidRPr="00056BC6" w14:paraId="1B6398BC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B743CD6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654ECEE2" w14:textId="0DC9DA71" w:rsidR="00601793" w:rsidRPr="00056BC6" w:rsidRDefault="00601793" w:rsidP="00297E34">
            <w:pPr>
              <w:jc w:val="both"/>
              <w:outlineLvl w:val="0"/>
              <w:rPr>
                <w:rFonts w:ascii="Arial" w:hAnsi="Arial" w:cs="Arial"/>
              </w:rPr>
            </w:pPr>
            <w:bookmarkStart w:id="4" w:name="_Toc137214767"/>
            <w:r>
              <w:rPr>
                <w:rFonts w:ascii="Arial" w:hAnsi="Arial" w:cs="Arial"/>
              </w:rPr>
              <w:t>ABRAÇADORA PRESA UNIVERSAL CANONADES ACER I FOSA D</w:t>
            </w:r>
            <w:r w:rsidR="00EC6C6D">
              <w:rPr>
                <w:rFonts w:ascii="Arial" w:hAnsi="Arial" w:cs="Arial"/>
              </w:rPr>
              <w:t>ÚCTIL, sortida brida</w:t>
            </w:r>
            <w:bookmarkEnd w:id="4"/>
          </w:p>
        </w:tc>
      </w:tr>
      <w:tr w:rsidR="00601793" w:rsidRPr="00056BC6" w14:paraId="4A936681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56E71599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7A347C59" w14:textId="77777777" w:rsidR="00601793" w:rsidRPr="00056BC6" w:rsidRDefault="00601793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5" w:name="_Toc137214768"/>
            <w:r>
              <w:rPr>
                <w:rFonts w:ascii="Arial" w:hAnsi="Arial" w:cs="Arial"/>
              </w:rPr>
              <w:t>HAWLE</w:t>
            </w:r>
            <w:bookmarkEnd w:id="5"/>
          </w:p>
        </w:tc>
      </w:tr>
      <w:tr w:rsidR="00601793" w:rsidRPr="00056BC6" w14:paraId="41C0CB06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3D04C97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3916FBA5" w14:textId="77777777" w:rsidR="00601793" w:rsidRPr="00056BC6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Derivacions puntuals de canonades de distribució en acer o fosa dúctil</w:t>
            </w:r>
          </w:p>
        </w:tc>
      </w:tr>
      <w:tr w:rsidR="00601793" w:rsidRPr="00056BC6" w14:paraId="6374A3E0" w14:textId="77777777" w:rsidTr="001D1058">
        <w:trPr>
          <w:trHeight w:val="850"/>
          <w:jc w:val="center"/>
        </w:trPr>
        <w:tc>
          <w:tcPr>
            <w:tcW w:w="9412" w:type="dxa"/>
            <w:gridSpan w:val="4"/>
            <w:shd w:val="clear" w:color="auto" w:fill="auto"/>
            <w:vAlign w:val="center"/>
          </w:tcPr>
          <w:p w14:paraId="1C39761B" w14:textId="5D0C7014" w:rsidR="00601793" w:rsidRPr="00056BC6" w:rsidRDefault="00601793" w:rsidP="001D1058">
            <w:pPr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</w:rPr>
              <w:t>Collarí de presa universal per a canonades d’aigua potable de fosa dúctil GG40 o acer segons UNE-EN 845, formada per 2 peces (carcassa de fosa dúctil i banda d’acer inoxidable). La sortida del collarí serà amb brida segons UNE-EN 1092-2.</w:t>
            </w:r>
          </w:p>
        </w:tc>
      </w:tr>
    </w:tbl>
    <w:p w14:paraId="0CBFBFD0" w14:textId="77777777" w:rsidR="00601793" w:rsidRDefault="00601793" w:rsidP="00601793">
      <w:pPr>
        <w:spacing w:line="360" w:lineRule="auto"/>
        <w:jc w:val="both"/>
        <w:rPr>
          <w:rFonts w:ascii="Arial" w:hAnsi="Arial" w:cs="Arial"/>
        </w:rPr>
      </w:pPr>
    </w:p>
    <w:p w14:paraId="332E5692" w14:textId="77777777" w:rsidR="00601793" w:rsidRPr="000B74FE" w:rsidRDefault="00601793" w:rsidP="00601793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49672C27" wp14:editId="1615BD85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10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7263CD" id="Line 59" o:spid="_x0000_s1026" style="position:absolute;z-index:25174681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" strokeweight=".5pt"/>
            </w:pict>
          </mc:Fallback>
        </mc:AlternateContent>
      </w:r>
      <w:r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985"/>
        <w:gridCol w:w="7654"/>
      </w:tblGrid>
      <w:tr w:rsidR="00601793" w:rsidRPr="00733832" w14:paraId="5410C1F7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3BBE7DF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ABB1EC5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DN</w:t>
            </w:r>
            <w:r>
              <w:rPr>
                <w:rFonts w:ascii="Arial" w:hAnsi="Arial" w:cs="Arial"/>
              </w:rPr>
              <w:t>-80</w:t>
            </w:r>
            <w:r w:rsidRPr="00733832">
              <w:rPr>
                <w:rFonts w:ascii="Arial" w:hAnsi="Arial" w:cs="Arial"/>
              </w:rPr>
              <w:t xml:space="preserve">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>DN-600</w:t>
            </w:r>
          </w:p>
          <w:p w14:paraId="67982D5A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64C2B151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1EE0CA1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4467458B" w14:textId="77777777" w:rsidR="00601793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PN-</w:t>
            </w:r>
            <w:r w:rsidRPr="00733832">
              <w:rPr>
                <w:rFonts w:ascii="Arial" w:hAnsi="Arial" w:cs="Arial"/>
              </w:rPr>
              <w:t xml:space="preserve">10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 xml:space="preserve"> P</w:t>
            </w:r>
            <w:r w:rsidRPr="00733832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-16</w:t>
            </w:r>
          </w:p>
          <w:p w14:paraId="48E3C328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 a tots els casos caldrà aportar certificat del fabricant sobre la capacitat portant de la peça per la PN exigida.</w:t>
            </w:r>
          </w:p>
        </w:tc>
      </w:tr>
      <w:tr w:rsidR="00601793" w:rsidRPr="00733832" w14:paraId="3C0A05BA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C195DD3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43122A0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01C9DC8B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78A93D9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4A56DF85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259BF435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81E7133" w14:textId="77777777" w:rsidR="00601793" w:rsidRPr="00867BAA" w:rsidRDefault="00601793" w:rsidP="00297E34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Cos</w:t>
            </w:r>
          </w:p>
          <w:p w14:paraId="54F6396D" w14:textId="77777777" w:rsidR="00601793" w:rsidRPr="00867BAA" w:rsidRDefault="00601793" w:rsidP="00297E34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Pintura</w:t>
            </w:r>
          </w:p>
          <w:p w14:paraId="0505E844" w14:textId="77777777" w:rsidR="00601793" w:rsidRPr="00867BAA" w:rsidRDefault="00601793" w:rsidP="00297E34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Cargols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4EAC1EC4" w14:textId="77777777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Carcassa de ferro (fosa dúctil) protegida amb recobriment de pintura epoxy en pols.</w:t>
            </w:r>
          </w:p>
          <w:p w14:paraId="3C252988" w14:textId="09BF2A87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Recobriment interior i exterior</w:t>
            </w:r>
            <w:r w:rsidR="001D1058">
              <w:rPr>
                <w:rFonts w:ascii="Arial" w:hAnsi="Arial" w:cs="Arial"/>
              </w:rPr>
              <w:t>.</w:t>
            </w:r>
          </w:p>
          <w:p w14:paraId="78B7288F" w14:textId="77777777" w:rsidR="00601793" w:rsidRPr="009D1C57" w:rsidRDefault="00601793" w:rsidP="00297E3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Femelles, volanderes i cargols (6.6) d’ajustament d’acer INOX A4 (AISI 316).</w:t>
            </w:r>
          </w:p>
        </w:tc>
      </w:tr>
      <w:tr w:rsidR="00601793" w:rsidRPr="00733832" w14:paraId="7CB01F5B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AF44B46" w14:textId="77777777" w:rsidR="00601793" w:rsidRPr="00867BAA" w:rsidRDefault="00601793" w:rsidP="00297E34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Junta de goma</w:t>
            </w:r>
          </w:p>
          <w:p w14:paraId="38F8BB36" w14:textId="77777777" w:rsidR="00601793" w:rsidRPr="00867BAA" w:rsidRDefault="00601793" w:rsidP="00297E34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Banda</w:t>
            </w:r>
          </w:p>
          <w:p w14:paraId="6C086625" w14:textId="33B3FE53" w:rsidR="00601793" w:rsidRPr="00867BAA" w:rsidRDefault="00601793" w:rsidP="001D1058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867BAA">
              <w:rPr>
                <w:rFonts w:ascii="Arial" w:hAnsi="Arial" w:cs="Arial"/>
                <w:i/>
                <w:iCs/>
              </w:rPr>
              <w:t>Brida sortida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94386EA" w14:textId="503F4B2D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Elastòmer EPDM, amb certificat d’idoneïtat per a </w:t>
            </w:r>
            <w:r w:rsidR="001D1058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igua </w:t>
            </w:r>
            <w:r w:rsidR="001D1058">
              <w:rPr>
                <w:rFonts w:ascii="Arial" w:hAnsi="Arial" w:cs="Arial"/>
              </w:rPr>
              <w:t>p</w:t>
            </w:r>
            <w:r>
              <w:rPr>
                <w:rFonts w:ascii="Arial" w:hAnsi="Arial" w:cs="Arial"/>
              </w:rPr>
              <w:t>otable.</w:t>
            </w:r>
          </w:p>
          <w:p w14:paraId="4E9B8105" w14:textId="2733CFFF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Acer inoxidable passivat, gruix de 1,5 mm amb tapa de goma aïllant d’elastòmer</w:t>
            </w:r>
            <w:r w:rsidR="001D1058">
              <w:rPr>
                <w:rFonts w:ascii="Arial" w:hAnsi="Arial" w:cs="Arial"/>
              </w:rPr>
              <w:t>.</w:t>
            </w:r>
          </w:p>
          <w:p w14:paraId="39473B06" w14:textId="1B3096AA" w:rsidR="00601793" w:rsidRPr="00733832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Brida de fosa dúctil segons norma EN-1092-2.</w:t>
            </w:r>
          </w:p>
        </w:tc>
      </w:tr>
      <w:tr w:rsidR="00601793" w:rsidRPr="00733832" w14:paraId="362E7431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BAFDF85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751EB5B9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4300A9CB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F2C4A8D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5134D964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3510</w:t>
            </w:r>
          </w:p>
          <w:p w14:paraId="7384A6D2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52F18E67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B7EB2FB" w14:textId="6DCDC5BD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A4FFAF" w14:textId="77777777" w:rsidR="00601793" w:rsidRPr="00733832" w:rsidRDefault="00601793" w:rsidP="00297E3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HAWLE o similar</w:t>
            </w:r>
          </w:p>
        </w:tc>
      </w:tr>
      <w:tr w:rsidR="00601793" w:rsidRPr="00733832" w14:paraId="3B974F65" w14:textId="77777777" w:rsidTr="00867BAA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7F0D73E" w14:textId="77777777" w:rsidR="00601793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D7E267D" w14:textId="77777777" w:rsidR="00601793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</w:tbl>
    <w:p w14:paraId="36CDA232" w14:textId="77777777" w:rsidR="00601793" w:rsidRDefault="00601793" w:rsidP="00601793">
      <w:pPr>
        <w:jc w:val="both"/>
        <w:rPr>
          <w:rFonts w:ascii="Arial" w:hAnsi="Arial" w:cs="Arial"/>
        </w:rPr>
      </w:pPr>
    </w:p>
    <w:p w14:paraId="09D41D1A" w14:textId="77777777" w:rsidR="00601793" w:rsidRDefault="00601793" w:rsidP="00601793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01793" w:rsidRPr="00056BC6" w14:paraId="5B5C252A" w14:textId="77777777" w:rsidTr="00297E34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296D261E" w14:textId="77777777" w:rsidR="00601793" w:rsidRPr="00056BC6" w:rsidRDefault="00601793" w:rsidP="00297E34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01793" w:rsidRPr="00056BC6" w14:paraId="7F3120F0" w14:textId="77777777" w:rsidTr="00297E3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90A950B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2604D091" w14:textId="77777777" w:rsidR="00601793" w:rsidRPr="00056BC6" w:rsidRDefault="00601793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21C21109" w14:textId="77777777" w:rsidR="00601793" w:rsidRPr="00056BC6" w:rsidRDefault="00601793" w:rsidP="00297E34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2D144F40" w14:textId="77777777" w:rsidR="00601793" w:rsidRPr="00056BC6" w:rsidRDefault="00601793" w:rsidP="00297E3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02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2021</w:t>
            </w:r>
          </w:p>
        </w:tc>
      </w:tr>
      <w:tr w:rsidR="00601793" w:rsidRPr="00056BC6" w14:paraId="5CF4B0FA" w14:textId="77777777" w:rsidTr="00297E3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1AC99D76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7EC4BF88" w14:textId="74BC1D53" w:rsidR="00601793" w:rsidRPr="00056BC6" w:rsidRDefault="00601793" w:rsidP="00601793">
            <w:pPr>
              <w:jc w:val="both"/>
              <w:outlineLvl w:val="0"/>
              <w:rPr>
                <w:rFonts w:ascii="Arial" w:hAnsi="Arial" w:cs="Arial"/>
              </w:rPr>
            </w:pPr>
            <w:bookmarkStart w:id="6" w:name="_Toc137214769"/>
            <w:r>
              <w:rPr>
                <w:rFonts w:ascii="Arial" w:hAnsi="Arial" w:cs="Arial"/>
              </w:rPr>
              <w:t>ABRAÇADORA PRESA UNIVERSAL CANONADES POLIETILÈ (PEAD)</w:t>
            </w:r>
            <w:r w:rsidR="00EC6C6D">
              <w:rPr>
                <w:rFonts w:ascii="Arial" w:hAnsi="Arial" w:cs="Arial"/>
              </w:rPr>
              <w:t>, sortida brida</w:t>
            </w:r>
            <w:bookmarkEnd w:id="6"/>
          </w:p>
        </w:tc>
      </w:tr>
      <w:tr w:rsidR="00601793" w:rsidRPr="00056BC6" w14:paraId="4B4F476A" w14:textId="77777777" w:rsidTr="00297E3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3236484E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678097DF" w14:textId="77777777" w:rsidR="00601793" w:rsidRPr="00056BC6" w:rsidRDefault="00601793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7" w:name="_Toc137214770"/>
            <w:r>
              <w:rPr>
                <w:rFonts w:ascii="Arial" w:hAnsi="Arial" w:cs="Arial"/>
              </w:rPr>
              <w:t>HAWLE</w:t>
            </w:r>
            <w:bookmarkEnd w:id="7"/>
          </w:p>
        </w:tc>
      </w:tr>
      <w:tr w:rsidR="00601793" w:rsidRPr="00056BC6" w14:paraId="65AE95EB" w14:textId="77777777" w:rsidTr="00297E3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3B737B95" w14:textId="77777777" w:rsidR="00601793" w:rsidRPr="00056BC6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5858E74F" w14:textId="77777777" w:rsidR="00601793" w:rsidRPr="00056BC6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Derivacions puntuals de canonades de distribució en polietilè</w:t>
            </w:r>
          </w:p>
        </w:tc>
      </w:tr>
      <w:tr w:rsidR="00601793" w:rsidRPr="00056BC6" w14:paraId="0416886E" w14:textId="77777777" w:rsidTr="001D1058">
        <w:trPr>
          <w:trHeight w:val="850"/>
          <w:jc w:val="center"/>
        </w:trPr>
        <w:tc>
          <w:tcPr>
            <w:tcW w:w="9639" w:type="dxa"/>
            <w:gridSpan w:val="4"/>
            <w:shd w:val="clear" w:color="auto" w:fill="auto"/>
            <w:vAlign w:val="center"/>
          </w:tcPr>
          <w:p w14:paraId="75BA3880" w14:textId="0B36ABC2" w:rsidR="00601793" w:rsidRPr="00056BC6" w:rsidRDefault="00601793" w:rsidP="001D1058">
            <w:pPr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</w:rPr>
              <w:t>Collarí de presa universal per a canonades d’aigua potable de PEAD  segons UNE-EN 12201 i de PVC, formada per 2 peces  de fosa dúctil (carcassa superior i inferior). La sortida del collarí serà amb brida segons UNE-EN 1092-2.</w:t>
            </w:r>
          </w:p>
        </w:tc>
      </w:tr>
    </w:tbl>
    <w:p w14:paraId="6F7C963C" w14:textId="77777777" w:rsidR="00601793" w:rsidRDefault="00601793" w:rsidP="00601793">
      <w:pPr>
        <w:spacing w:line="360" w:lineRule="auto"/>
        <w:jc w:val="both"/>
        <w:rPr>
          <w:rFonts w:ascii="Arial" w:hAnsi="Arial" w:cs="Arial"/>
        </w:rPr>
      </w:pPr>
    </w:p>
    <w:p w14:paraId="199C776E" w14:textId="77777777" w:rsidR="00601793" w:rsidRPr="000B74FE" w:rsidRDefault="00601793" w:rsidP="00601793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5B1459A0" wp14:editId="36BF45D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1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689E2C" id="Line 59" o:spid="_x0000_s1026" style="position:absolute;z-index:25174784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" strokeweight=".5pt"/>
            </w:pict>
          </mc:Fallback>
        </mc:AlternateContent>
      </w:r>
      <w:r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985"/>
        <w:gridCol w:w="7654"/>
      </w:tblGrid>
      <w:tr w:rsidR="00601793" w:rsidRPr="00733832" w14:paraId="713ED998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29E85B6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367C6D49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DN</w:t>
            </w:r>
            <w:r>
              <w:rPr>
                <w:rFonts w:ascii="Arial" w:hAnsi="Arial" w:cs="Arial"/>
              </w:rPr>
              <w:t>-110</w:t>
            </w:r>
            <w:r w:rsidRPr="00733832">
              <w:rPr>
                <w:rFonts w:ascii="Arial" w:hAnsi="Arial" w:cs="Arial"/>
              </w:rPr>
              <w:t xml:space="preserve">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>DN-600</w:t>
            </w:r>
          </w:p>
          <w:p w14:paraId="5E795F03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6457C2A4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32E7E74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79B5E0B5" w14:textId="77777777" w:rsidR="00601793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PN-</w:t>
            </w:r>
            <w:r w:rsidRPr="00733832">
              <w:rPr>
                <w:rFonts w:ascii="Arial" w:hAnsi="Arial" w:cs="Arial"/>
              </w:rPr>
              <w:t xml:space="preserve">10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 xml:space="preserve"> P</w:t>
            </w:r>
            <w:r w:rsidRPr="00733832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-16</w:t>
            </w:r>
          </w:p>
          <w:p w14:paraId="517A8547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 a tots els casos caldrà aportar certificat del fabricant sobre la capacitat portant de la peça per la PN exigida.</w:t>
            </w:r>
          </w:p>
        </w:tc>
      </w:tr>
      <w:tr w:rsidR="00601793" w:rsidRPr="00733832" w14:paraId="3D26B452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5D30338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5B2F3590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557BBD5A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0E093EB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29767F4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24F5C3E2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9DEC8A7" w14:textId="59E14F81" w:rsidR="00601793" w:rsidRPr="000D0B27" w:rsidRDefault="00601793" w:rsidP="00297E34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0D0B27">
              <w:rPr>
                <w:rFonts w:ascii="Arial" w:hAnsi="Arial" w:cs="Arial"/>
                <w:i/>
                <w:iCs/>
              </w:rPr>
              <w:t>Cos</w:t>
            </w:r>
          </w:p>
          <w:p w14:paraId="52C49DB6" w14:textId="77777777" w:rsidR="00601793" w:rsidRPr="000D0B27" w:rsidRDefault="00601793" w:rsidP="00297E34">
            <w:pPr>
              <w:spacing w:line="360" w:lineRule="auto"/>
              <w:ind w:left="360"/>
              <w:rPr>
                <w:rFonts w:ascii="Arial" w:hAnsi="Arial" w:cs="Arial"/>
                <w:i/>
                <w:iCs/>
              </w:rPr>
            </w:pPr>
            <w:r w:rsidRPr="000D0B27">
              <w:rPr>
                <w:rFonts w:ascii="Arial" w:hAnsi="Arial" w:cs="Arial"/>
                <w:i/>
                <w:iCs/>
              </w:rPr>
              <w:t>Pintura</w:t>
            </w:r>
          </w:p>
          <w:p w14:paraId="5BE3304C" w14:textId="77777777" w:rsidR="00601793" w:rsidRPr="000D0B27" w:rsidRDefault="00601793" w:rsidP="00297E34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0D0B27">
              <w:rPr>
                <w:rFonts w:ascii="Arial" w:hAnsi="Arial" w:cs="Arial"/>
                <w:i/>
                <w:iCs/>
              </w:rPr>
              <w:t>Cargols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35C0C401" w14:textId="77777777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Carcassa de ferro (fosa dúctil) protegida amb recobriment de pintura epoxy en pols.</w:t>
            </w:r>
          </w:p>
          <w:p w14:paraId="3F2C1F86" w14:textId="63396534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Recobriment interior i exterior</w:t>
            </w:r>
            <w:r w:rsidR="00735486">
              <w:rPr>
                <w:rFonts w:ascii="Arial" w:hAnsi="Arial" w:cs="Arial"/>
              </w:rPr>
              <w:t>.</w:t>
            </w:r>
          </w:p>
          <w:p w14:paraId="1AC22442" w14:textId="77777777" w:rsidR="00601793" w:rsidRPr="009D1C57" w:rsidRDefault="00601793" w:rsidP="00297E3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Femelles, volanderes i cargols (6.6) d’ajustament d’acer INOX A4 (AISI 316).</w:t>
            </w:r>
          </w:p>
        </w:tc>
      </w:tr>
      <w:tr w:rsidR="00601793" w:rsidRPr="00733832" w14:paraId="043CA8BF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36868A8" w14:textId="77777777" w:rsidR="00601793" w:rsidRPr="000D0B27" w:rsidRDefault="00601793" w:rsidP="00297E34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0D0B27">
              <w:rPr>
                <w:rFonts w:ascii="Arial" w:hAnsi="Arial" w:cs="Arial"/>
                <w:i/>
                <w:iCs/>
              </w:rPr>
              <w:t>Junta de goma</w:t>
            </w:r>
          </w:p>
          <w:p w14:paraId="70B656F7" w14:textId="3B410DD4" w:rsidR="00601793" w:rsidRPr="000D0B27" w:rsidRDefault="00601793" w:rsidP="00807992">
            <w:pPr>
              <w:spacing w:line="360" w:lineRule="auto"/>
              <w:ind w:left="357"/>
              <w:rPr>
                <w:rFonts w:ascii="Arial" w:hAnsi="Arial" w:cs="Arial"/>
                <w:i/>
                <w:iCs/>
              </w:rPr>
            </w:pPr>
            <w:r w:rsidRPr="000D0B27">
              <w:rPr>
                <w:rFonts w:ascii="Arial" w:hAnsi="Arial" w:cs="Arial"/>
                <w:i/>
                <w:iCs/>
              </w:rPr>
              <w:t>Brida sortida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E3336B2" w14:textId="77777777" w:rsidR="00601793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Elastòmer EPDM, amb certificat d’idoneïtat per a Aigua Potable.</w:t>
            </w:r>
          </w:p>
          <w:p w14:paraId="22D298CD" w14:textId="49BC45DF" w:rsidR="00601793" w:rsidRPr="00733832" w:rsidRDefault="00601793" w:rsidP="00297E34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Brida de fosa dúctil segons norma EN-1092-2.</w:t>
            </w:r>
          </w:p>
        </w:tc>
      </w:tr>
      <w:tr w:rsidR="00601793" w:rsidRPr="00733832" w14:paraId="23CF5453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6226AAD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16326AC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11ECD86C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3E2C4B3" w14:textId="77777777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DA0EAFC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5230</w:t>
            </w:r>
          </w:p>
          <w:p w14:paraId="716384DC" w14:textId="77777777" w:rsidR="00601793" w:rsidRPr="00733832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601793" w:rsidRPr="00733832" w14:paraId="034072E7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6375B4F" w14:textId="2AD2FB70" w:rsidR="00601793" w:rsidRPr="00733832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6C8C1" w14:textId="77777777" w:rsidR="00601793" w:rsidRPr="00733832" w:rsidRDefault="00601793" w:rsidP="00297E3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HAWLE o similar</w:t>
            </w:r>
          </w:p>
        </w:tc>
      </w:tr>
      <w:tr w:rsidR="00601793" w:rsidRPr="00733832" w14:paraId="261EC5C1" w14:textId="77777777" w:rsidTr="000D0B27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A84B2C7" w14:textId="77777777" w:rsidR="00601793" w:rsidRDefault="00601793" w:rsidP="00297E34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FCB523D" w14:textId="77777777" w:rsidR="00601793" w:rsidRDefault="00601793" w:rsidP="00297E34">
            <w:pPr>
              <w:jc w:val="both"/>
              <w:rPr>
                <w:rFonts w:ascii="Arial" w:hAnsi="Arial" w:cs="Arial"/>
              </w:rPr>
            </w:pPr>
          </w:p>
        </w:tc>
      </w:tr>
    </w:tbl>
    <w:p w14:paraId="05953D8E" w14:textId="77777777" w:rsidR="00601793" w:rsidRPr="002610A3" w:rsidRDefault="00601793" w:rsidP="00601793">
      <w:pPr>
        <w:jc w:val="both"/>
        <w:rPr>
          <w:rFonts w:ascii="Arial" w:hAnsi="Arial" w:cs="Arial"/>
        </w:rPr>
      </w:pPr>
    </w:p>
    <w:p w14:paraId="4E5C89B1" w14:textId="0D439E7E" w:rsidR="00601793" w:rsidRDefault="00601793">
      <w:pPr>
        <w:widowControl/>
        <w:rPr>
          <w:sz w:val="18"/>
          <w:szCs w:val="18"/>
        </w:rPr>
      </w:pPr>
    </w:p>
    <w:p w14:paraId="13F3F8A3" w14:textId="77777777" w:rsidR="00394163" w:rsidRPr="007E7E7F" w:rsidRDefault="00394163" w:rsidP="00635ED3">
      <w:pPr>
        <w:rPr>
          <w:sz w:val="18"/>
          <w:szCs w:val="18"/>
        </w:rPr>
        <w:sectPr w:rsidR="00394163" w:rsidRPr="007E7E7F" w:rsidSect="003A0F14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B828C1" w:rsidRPr="00056BC6" w14:paraId="779E7CF8" w14:textId="77777777" w:rsidTr="00F153EF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46604E09" w14:textId="77777777" w:rsidR="00B828C1" w:rsidRPr="00056BC6" w:rsidRDefault="00B828C1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324A3E" w:rsidRPr="00056BC6" w14:paraId="04231D16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62D1DCC" w14:textId="77777777" w:rsidR="00324A3E" w:rsidRPr="00056BC6" w:rsidRDefault="00324A3E" w:rsidP="00324A3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BDCDD92" w14:textId="77777777" w:rsidR="00324A3E" w:rsidRPr="00056BC6" w:rsidRDefault="00324A3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32D084D" w14:textId="77777777" w:rsidR="00324A3E" w:rsidRPr="00056BC6" w:rsidRDefault="00324A3E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31A438C8" w14:textId="77777777" w:rsidR="00324A3E" w:rsidRPr="00056BC6" w:rsidRDefault="00324A3E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B828C1" w:rsidRPr="00056BC6" w14:paraId="106133CA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21F92F5" w14:textId="77777777" w:rsidR="00B828C1" w:rsidRPr="00056BC6" w:rsidRDefault="00B828C1" w:rsidP="00B828C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055A32A" w14:textId="77777777" w:rsidR="00B828C1" w:rsidRPr="00056BC6" w:rsidRDefault="00B828C1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8" w:name="_Toc14429491"/>
            <w:bookmarkStart w:id="9" w:name="_Toc137214771"/>
            <w:r w:rsidRPr="00056BC6">
              <w:rPr>
                <w:rFonts w:ascii="Arial" w:hAnsi="Arial" w:cs="Arial"/>
              </w:rPr>
              <w:t>AÏLLAMENT ACÚSTIC</w:t>
            </w:r>
            <w:bookmarkEnd w:id="8"/>
            <w:bookmarkEnd w:id="9"/>
          </w:p>
        </w:tc>
      </w:tr>
      <w:tr w:rsidR="00BF0640" w:rsidRPr="00056BC6" w14:paraId="5E420313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C0C8254" w14:textId="77777777" w:rsidR="00BF0640" w:rsidRPr="00056BC6" w:rsidRDefault="00BF0640" w:rsidP="00BF0640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6F0C854" w14:textId="77777777" w:rsidR="00BF0640" w:rsidRPr="00056BC6" w:rsidRDefault="00BF0640" w:rsidP="00BF0640">
            <w:pPr>
              <w:jc w:val="both"/>
              <w:outlineLvl w:val="1"/>
              <w:rPr>
                <w:rFonts w:ascii="Arial" w:hAnsi="Arial" w:cs="Arial"/>
              </w:rPr>
            </w:pPr>
            <w:bookmarkStart w:id="10" w:name="_Toc14429492"/>
            <w:bookmarkStart w:id="11" w:name="_Toc137214772"/>
            <w:r w:rsidRPr="002610A3">
              <w:rPr>
                <w:rFonts w:ascii="Arial" w:hAnsi="Arial" w:cs="Arial"/>
                <w:bCs/>
              </w:rPr>
              <w:t>STOPSON</w:t>
            </w:r>
            <w:r w:rsidR="00824C09">
              <w:rPr>
                <w:rFonts w:ascii="Arial" w:hAnsi="Arial" w:cs="Arial"/>
                <w:bCs/>
              </w:rPr>
              <w:t xml:space="preserve"> </w:t>
            </w:r>
            <w:bookmarkStart w:id="12" w:name="OLE_LINK7"/>
            <w:bookmarkStart w:id="13" w:name="OLE_LINK8"/>
            <w:r w:rsidR="00824C09">
              <w:rPr>
                <w:rFonts w:ascii="Arial" w:hAnsi="Arial" w:cs="Arial"/>
                <w:bCs/>
              </w:rPr>
              <w:t>ESPAÑOLA</w:t>
            </w:r>
            <w:bookmarkEnd w:id="12"/>
            <w:bookmarkEnd w:id="13"/>
            <w:bookmarkEnd w:id="10"/>
            <w:bookmarkEnd w:id="11"/>
            <w:r w:rsidR="00824C09">
              <w:rPr>
                <w:rFonts w:ascii="Arial" w:hAnsi="Arial" w:cs="Arial"/>
                <w:bCs/>
              </w:rPr>
              <w:t xml:space="preserve"> </w:t>
            </w:r>
          </w:p>
        </w:tc>
      </w:tr>
      <w:tr w:rsidR="00B828C1" w:rsidRPr="00056BC6" w14:paraId="7ED6D3CA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57CD176" w14:textId="77777777" w:rsidR="00B828C1" w:rsidRPr="00056BC6" w:rsidRDefault="00B828C1" w:rsidP="00B828C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07C6260" w14:textId="77777777" w:rsidR="00B828C1" w:rsidRPr="00056BC6" w:rsidRDefault="00B828C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Insonorització sorolls produïts per maquinària i equips hidràulics</w:t>
            </w:r>
          </w:p>
        </w:tc>
      </w:tr>
      <w:tr w:rsidR="00B828C1" w:rsidRPr="00056BC6" w14:paraId="01D71BE7" w14:textId="77777777" w:rsidTr="006A0879">
        <w:trPr>
          <w:trHeight w:val="567"/>
          <w:jc w:val="center"/>
        </w:trPr>
        <w:tc>
          <w:tcPr>
            <w:tcW w:w="9234" w:type="dxa"/>
            <w:gridSpan w:val="4"/>
            <w:shd w:val="clear" w:color="auto" w:fill="auto"/>
            <w:vAlign w:val="center"/>
          </w:tcPr>
          <w:p w14:paraId="1287E133" w14:textId="37BC9395" w:rsidR="00B828C1" w:rsidRPr="00056BC6" w:rsidRDefault="00B828C1" w:rsidP="006A0879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Conjunt de materials d’aïllament acústic destinat a insonoritzar habitacles on es produeix soroll contaminant de l’ambient a zones urbanes o properes a habitatges.</w:t>
            </w:r>
          </w:p>
        </w:tc>
      </w:tr>
    </w:tbl>
    <w:p w14:paraId="34560D23" w14:textId="77777777" w:rsidR="00394163" w:rsidRPr="002610A3" w:rsidRDefault="00394163" w:rsidP="00F14E02">
      <w:pPr>
        <w:spacing w:line="360" w:lineRule="auto"/>
        <w:jc w:val="both"/>
        <w:rPr>
          <w:rFonts w:ascii="Arial" w:hAnsi="Arial" w:cs="Arial"/>
        </w:rPr>
      </w:pPr>
    </w:p>
    <w:p w14:paraId="6442D59A" w14:textId="77777777" w:rsidR="00394163" w:rsidRPr="002610A3" w:rsidRDefault="00394163" w:rsidP="00F15646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2610A3">
        <w:rPr>
          <w:rFonts w:ascii="Arial" w:hAnsi="Arial" w:cs="Arial"/>
          <w:b/>
          <w:bCs/>
          <w:u w:val="single"/>
        </w:rPr>
        <w:t>GENERALI</w:t>
      </w:r>
      <w:r w:rsidR="00F15646" w:rsidRPr="002610A3">
        <w:rPr>
          <w:rFonts w:ascii="Arial" w:hAnsi="Arial" w:cs="Arial"/>
          <w:b/>
          <w:bCs/>
          <w:u w:val="single"/>
        </w:rPr>
        <w:t>TATS</w:t>
      </w:r>
    </w:p>
    <w:p w14:paraId="73095646" w14:textId="2FE5E6B4" w:rsidR="00394163" w:rsidRPr="002610A3" w:rsidRDefault="004C2DF1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S’h</w:t>
      </w:r>
      <w:r w:rsidR="00D65A81" w:rsidRPr="002610A3">
        <w:rPr>
          <w:rFonts w:ascii="Arial" w:hAnsi="Arial" w:cs="Arial"/>
        </w:rPr>
        <w:t>a de garantir una atenuació d</w:t>
      </w:r>
      <w:r w:rsidR="00394163" w:rsidRPr="002610A3">
        <w:rPr>
          <w:rFonts w:ascii="Arial" w:hAnsi="Arial" w:cs="Arial"/>
        </w:rPr>
        <w:t>e 30 dB(A) a 1</w:t>
      </w:r>
      <w:r w:rsidR="00664BAB">
        <w:rPr>
          <w:rFonts w:ascii="Arial" w:hAnsi="Arial" w:cs="Arial"/>
        </w:rPr>
        <w:t>,00</w:t>
      </w:r>
      <w:r w:rsidR="00394163" w:rsidRPr="002610A3">
        <w:rPr>
          <w:rFonts w:ascii="Arial" w:hAnsi="Arial" w:cs="Arial"/>
        </w:rPr>
        <w:t xml:space="preserve"> m del </w:t>
      </w:r>
      <w:r w:rsidR="00D65A81" w:rsidRPr="002610A3">
        <w:rPr>
          <w:rFonts w:ascii="Arial" w:hAnsi="Arial" w:cs="Arial"/>
        </w:rPr>
        <w:t>recinte</w:t>
      </w:r>
      <w:r w:rsidR="00394163" w:rsidRPr="002610A3">
        <w:rPr>
          <w:rFonts w:ascii="Arial" w:hAnsi="Arial" w:cs="Arial"/>
        </w:rPr>
        <w:t xml:space="preserve">, </w:t>
      </w:r>
      <w:r w:rsidR="00D65A81" w:rsidRPr="002610A3">
        <w:rPr>
          <w:rFonts w:ascii="Arial" w:hAnsi="Arial" w:cs="Arial"/>
        </w:rPr>
        <w:t>part</w:t>
      </w:r>
      <w:r w:rsidR="00394163" w:rsidRPr="002610A3">
        <w:rPr>
          <w:rFonts w:ascii="Arial" w:hAnsi="Arial" w:cs="Arial"/>
        </w:rPr>
        <w:t xml:space="preserve"> exterior de </w:t>
      </w:r>
      <w:smartTag w:uri="urn:schemas-microsoft-com:office:smarttags" w:element="PersonName">
        <w:smartTagPr>
          <w:attr w:name="ProductID" w:val="la paret. L"/>
        </w:smartTagPr>
        <w:r w:rsidR="00394163" w:rsidRPr="002610A3">
          <w:rPr>
            <w:rFonts w:ascii="Arial" w:hAnsi="Arial" w:cs="Arial"/>
          </w:rPr>
          <w:t xml:space="preserve">la </w:t>
        </w:r>
        <w:r w:rsidR="00D65A81" w:rsidRPr="002610A3">
          <w:rPr>
            <w:rFonts w:ascii="Arial" w:hAnsi="Arial" w:cs="Arial"/>
          </w:rPr>
          <w:t>paret. L</w:t>
        </w:r>
      </w:smartTag>
      <w:r w:rsidR="00D65A81" w:rsidRPr="002610A3">
        <w:rPr>
          <w:rFonts w:ascii="Arial" w:hAnsi="Arial" w:cs="Arial"/>
        </w:rPr>
        <w:t>’atenuació</w:t>
      </w:r>
      <w:r w:rsidR="00394163" w:rsidRPr="002610A3">
        <w:rPr>
          <w:rFonts w:ascii="Arial" w:hAnsi="Arial" w:cs="Arial"/>
        </w:rPr>
        <w:t xml:space="preserve"> </w:t>
      </w:r>
      <w:r w:rsidR="00D65A81" w:rsidRPr="002610A3">
        <w:rPr>
          <w:rFonts w:ascii="Arial" w:hAnsi="Arial" w:cs="Arial"/>
        </w:rPr>
        <w:t>es</w:t>
      </w:r>
      <w:r w:rsidR="00394163" w:rsidRPr="002610A3">
        <w:rPr>
          <w:rFonts w:ascii="Arial" w:hAnsi="Arial" w:cs="Arial"/>
        </w:rPr>
        <w:t xml:space="preserve"> me</w:t>
      </w:r>
      <w:r w:rsidR="00D65A81" w:rsidRPr="002610A3">
        <w:rPr>
          <w:rFonts w:ascii="Arial" w:hAnsi="Arial" w:cs="Arial"/>
        </w:rPr>
        <w:t>surarà amb una precisió</w:t>
      </w:r>
      <w:r w:rsidR="00394163" w:rsidRPr="002610A3">
        <w:rPr>
          <w:rFonts w:ascii="Arial" w:hAnsi="Arial" w:cs="Arial"/>
        </w:rPr>
        <w:t xml:space="preserve"> de ± 2 dB, s</w:t>
      </w:r>
      <w:r w:rsidR="00D65A81" w:rsidRPr="002610A3">
        <w:rPr>
          <w:rFonts w:ascii="Arial" w:hAnsi="Arial" w:cs="Arial"/>
        </w:rPr>
        <w:t>eguint les norme</w:t>
      </w:r>
      <w:r w:rsidR="00394163" w:rsidRPr="002610A3">
        <w:rPr>
          <w:rFonts w:ascii="Arial" w:hAnsi="Arial" w:cs="Arial"/>
        </w:rPr>
        <w:t>s ISO.</w:t>
      </w:r>
    </w:p>
    <w:p w14:paraId="483FB9C2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FC62AE8" w14:textId="77777777" w:rsidR="00394163" w:rsidRPr="002610A3" w:rsidRDefault="00D65A81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 xml:space="preserve">Els equips de mesura compliran les normes </w:t>
      </w:r>
      <w:r w:rsidR="00394163" w:rsidRPr="002610A3">
        <w:rPr>
          <w:rFonts w:ascii="Arial" w:hAnsi="Arial" w:cs="Arial"/>
        </w:rPr>
        <w:t>IEC o ISO.</w:t>
      </w:r>
    </w:p>
    <w:p w14:paraId="0068E18C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52A1747A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16FE4424" w14:textId="77777777" w:rsidR="00394163" w:rsidRPr="002610A3" w:rsidRDefault="00394163" w:rsidP="00F15646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2610A3">
        <w:rPr>
          <w:rFonts w:ascii="Arial" w:hAnsi="Arial" w:cs="Arial"/>
          <w:b/>
          <w:bCs/>
          <w:u w:val="single"/>
        </w:rPr>
        <w:t>INSONORI</w:t>
      </w:r>
      <w:r w:rsidR="00FE4A24" w:rsidRPr="002610A3">
        <w:rPr>
          <w:rFonts w:ascii="Arial" w:hAnsi="Arial" w:cs="Arial"/>
          <w:b/>
          <w:bCs/>
          <w:u w:val="single"/>
        </w:rPr>
        <w:t>TZACIÓ</w:t>
      </w:r>
      <w:r w:rsidRPr="002610A3">
        <w:rPr>
          <w:rFonts w:ascii="Arial" w:hAnsi="Arial" w:cs="Arial"/>
          <w:b/>
          <w:bCs/>
          <w:u w:val="single"/>
        </w:rPr>
        <w:t xml:space="preserve"> MURAL</w:t>
      </w:r>
    </w:p>
    <w:p w14:paraId="3388D672" w14:textId="77777777" w:rsidR="00394163" w:rsidRPr="002610A3" w:rsidRDefault="00A71B5E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Plafons fono-absorvents,</w:t>
      </w:r>
      <w:r w:rsidR="00394163" w:rsidRPr="002610A3">
        <w:rPr>
          <w:rFonts w:ascii="Arial" w:hAnsi="Arial" w:cs="Arial"/>
        </w:rPr>
        <w:t xml:space="preserve"> de </w:t>
      </w:r>
      <w:smartTag w:uri="urn:schemas-microsoft-com:office:smarttags" w:element="metricconverter">
        <w:smartTagPr>
          <w:attr w:name="ProductID" w:val="52 mm"/>
        </w:smartTagPr>
        <w:r w:rsidR="00394163" w:rsidRPr="002610A3">
          <w:rPr>
            <w:rFonts w:ascii="Arial" w:hAnsi="Arial" w:cs="Arial"/>
          </w:rPr>
          <w:t>52 mm</w:t>
        </w:r>
      </w:smartTag>
      <w:r w:rsidR="00394163" w:rsidRPr="002610A3">
        <w:rPr>
          <w:rFonts w:ascii="Arial" w:hAnsi="Arial" w:cs="Arial"/>
        </w:rPr>
        <w:t xml:space="preserve"> de </w:t>
      </w:r>
      <w:r w:rsidRPr="002610A3">
        <w:rPr>
          <w:rFonts w:ascii="Arial" w:hAnsi="Arial" w:cs="Arial"/>
        </w:rPr>
        <w:t xml:space="preserve">gruix, tipus </w:t>
      </w:r>
      <w:r w:rsidR="00C35321" w:rsidRPr="002610A3">
        <w:rPr>
          <w:rFonts w:ascii="Arial" w:hAnsi="Arial" w:cs="Arial"/>
        </w:rPr>
        <w:t>Sandvitx</w:t>
      </w:r>
      <w:r w:rsidR="00394163" w:rsidRPr="002610A3">
        <w:rPr>
          <w:rFonts w:ascii="Arial" w:hAnsi="Arial" w:cs="Arial"/>
        </w:rPr>
        <w:t xml:space="preserve">, de </w:t>
      </w:r>
      <w:r w:rsidRPr="002610A3">
        <w:rPr>
          <w:rFonts w:ascii="Arial" w:hAnsi="Arial" w:cs="Arial"/>
        </w:rPr>
        <w:t>cèl·lula</w:t>
      </w:r>
      <w:r w:rsidR="00394163" w:rsidRPr="002610A3">
        <w:rPr>
          <w:rFonts w:ascii="Arial" w:hAnsi="Arial" w:cs="Arial"/>
        </w:rPr>
        <w:t xml:space="preserve"> </w:t>
      </w:r>
      <w:r w:rsidRPr="002610A3">
        <w:rPr>
          <w:rFonts w:ascii="Arial" w:hAnsi="Arial" w:cs="Arial"/>
        </w:rPr>
        <w:t xml:space="preserve">oberta, col·locació </w:t>
      </w:r>
      <w:r w:rsidR="00394163" w:rsidRPr="002610A3">
        <w:rPr>
          <w:rFonts w:ascii="Arial" w:hAnsi="Arial" w:cs="Arial"/>
        </w:rPr>
        <w:t xml:space="preserve">encolada </w:t>
      </w:r>
      <w:r w:rsidRPr="002610A3">
        <w:rPr>
          <w:rFonts w:ascii="Arial" w:hAnsi="Arial" w:cs="Arial"/>
        </w:rPr>
        <w:t>directament</w:t>
      </w:r>
      <w:r w:rsidR="00394163" w:rsidRPr="002610A3">
        <w:rPr>
          <w:rFonts w:ascii="Arial" w:hAnsi="Arial" w:cs="Arial"/>
        </w:rPr>
        <w:t xml:space="preserve"> a </w:t>
      </w:r>
      <w:r w:rsidRPr="002610A3">
        <w:rPr>
          <w:rFonts w:ascii="Arial" w:hAnsi="Arial" w:cs="Arial"/>
        </w:rPr>
        <w:t>paret d’</w:t>
      </w:r>
      <w:r w:rsidR="00394163" w:rsidRPr="002610A3">
        <w:rPr>
          <w:rFonts w:ascii="Arial" w:hAnsi="Arial" w:cs="Arial"/>
        </w:rPr>
        <w:t xml:space="preserve">obra, </w:t>
      </w:r>
      <w:r w:rsidRPr="002610A3">
        <w:rPr>
          <w:rFonts w:ascii="Arial" w:hAnsi="Arial" w:cs="Arial"/>
        </w:rPr>
        <w:t>amb perfil</w:t>
      </w:r>
      <w:r w:rsidR="00394163" w:rsidRPr="002610A3">
        <w:rPr>
          <w:rFonts w:ascii="Arial" w:hAnsi="Arial" w:cs="Arial"/>
        </w:rPr>
        <w:t xml:space="preserve">s omega </w:t>
      </w:r>
      <w:r w:rsidRPr="002610A3">
        <w:rPr>
          <w:rFonts w:ascii="Arial" w:hAnsi="Arial" w:cs="Arial"/>
        </w:rPr>
        <w:t xml:space="preserve">perforats i fixats a paret amb cargols i tacs. </w:t>
      </w:r>
    </w:p>
    <w:p w14:paraId="2397A430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0B8297F0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 xml:space="preserve">El material </w:t>
      </w:r>
      <w:r w:rsidR="00EF45B1" w:rsidRPr="002610A3">
        <w:rPr>
          <w:rFonts w:ascii="Arial" w:hAnsi="Arial" w:cs="Arial"/>
        </w:rPr>
        <w:t>és ignífug</w:t>
      </w:r>
      <w:r w:rsidRPr="002610A3">
        <w:rPr>
          <w:rFonts w:ascii="Arial" w:hAnsi="Arial" w:cs="Arial"/>
        </w:rPr>
        <w:t>, hidr</w:t>
      </w:r>
      <w:r w:rsidR="00EF45B1" w:rsidRPr="002610A3">
        <w:rPr>
          <w:rFonts w:ascii="Arial" w:hAnsi="Arial" w:cs="Arial"/>
        </w:rPr>
        <w:t>òfug, antireverberació</w:t>
      </w:r>
      <w:r w:rsidRPr="002610A3">
        <w:rPr>
          <w:rFonts w:ascii="Arial" w:hAnsi="Arial" w:cs="Arial"/>
        </w:rPr>
        <w:t>, color antracita.</w:t>
      </w:r>
    </w:p>
    <w:p w14:paraId="2C0B8524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50FF7D56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4781C1D" w14:textId="406B1E9B" w:rsidR="00394163" w:rsidRPr="002610A3" w:rsidRDefault="00394163" w:rsidP="00F15646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2610A3">
        <w:rPr>
          <w:rFonts w:ascii="Arial" w:hAnsi="Arial" w:cs="Arial"/>
          <w:b/>
          <w:bCs/>
          <w:u w:val="single"/>
        </w:rPr>
        <w:t>P</w:t>
      </w:r>
      <w:r w:rsidR="00EF45B1" w:rsidRPr="002610A3">
        <w:rPr>
          <w:rFonts w:ascii="Arial" w:hAnsi="Arial" w:cs="Arial"/>
          <w:b/>
          <w:bCs/>
          <w:u w:val="single"/>
        </w:rPr>
        <w:t>ORTA D’ACCÉS</w:t>
      </w:r>
    </w:p>
    <w:p w14:paraId="3EDB7680" w14:textId="583907AE" w:rsidR="00394163" w:rsidRPr="002610A3" w:rsidRDefault="00EF45B1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 xml:space="preserve">Porta insonoritzada, </w:t>
      </w:r>
      <w:r w:rsidR="00394163" w:rsidRPr="002610A3">
        <w:rPr>
          <w:rFonts w:ascii="Arial" w:hAnsi="Arial" w:cs="Arial"/>
        </w:rPr>
        <w:t>formada p</w:t>
      </w:r>
      <w:r w:rsidRPr="002610A3">
        <w:rPr>
          <w:rFonts w:ascii="Arial" w:hAnsi="Arial" w:cs="Arial"/>
        </w:rPr>
        <w:t>e</w:t>
      </w:r>
      <w:r w:rsidR="00394163" w:rsidRPr="002610A3">
        <w:rPr>
          <w:rFonts w:ascii="Arial" w:hAnsi="Arial" w:cs="Arial"/>
        </w:rPr>
        <w:t xml:space="preserve">r </w:t>
      </w:r>
      <w:r w:rsidR="00C35321" w:rsidRPr="002610A3">
        <w:rPr>
          <w:rFonts w:ascii="Arial" w:hAnsi="Arial" w:cs="Arial"/>
        </w:rPr>
        <w:t>sandvitx</w:t>
      </w:r>
      <w:r w:rsidR="00394163" w:rsidRPr="002610A3">
        <w:rPr>
          <w:rFonts w:ascii="Arial" w:hAnsi="Arial" w:cs="Arial"/>
        </w:rPr>
        <w:t xml:space="preserve"> de doble </w:t>
      </w:r>
      <w:r w:rsidRPr="002610A3">
        <w:rPr>
          <w:rFonts w:ascii="Arial" w:hAnsi="Arial" w:cs="Arial"/>
        </w:rPr>
        <w:t>xapa d’acer al carboni galvanitzat, amb material fono-</w:t>
      </w:r>
      <w:r w:rsidR="004C6A66" w:rsidRPr="002610A3">
        <w:rPr>
          <w:rFonts w:ascii="Arial" w:hAnsi="Arial" w:cs="Arial"/>
        </w:rPr>
        <w:t>absorbent</w:t>
      </w:r>
      <w:r w:rsidRPr="002610A3">
        <w:rPr>
          <w:rFonts w:ascii="Arial" w:hAnsi="Arial" w:cs="Arial"/>
        </w:rPr>
        <w:t xml:space="preserve"> d’alta densitat i juntes d’estanquitat</w:t>
      </w:r>
      <w:r w:rsidR="00394163" w:rsidRPr="002610A3">
        <w:rPr>
          <w:rFonts w:ascii="Arial" w:hAnsi="Arial" w:cs="Arial"/>
        </w:rPr>
        <w:t>.</w:t>
      </w:r>
    </w:p>
    <w:p w14:paraId="045DF0FC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22F296EA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Incorpora</w:t>
      </w:r>
      <w:r w:rsidR="009B5005" w:rsidRPr="002610A3">
        <w:rPr>
          <w:rFonts w:ascii="Arial" w:hAnsi="Arial" w:cs="Arial"/>
        </w:rPr>
        <w:t xml:space="preserve"> pany </w:t>
      </w:r>
      <w:r w:rsidRPr="002610A3">
        <w:rPr>
          <w:rFonts w:ascii="Arial" w:hAnsi="Arial" w:cs="Arial"/>
        </w:rPr>
        <w:t>AB</w:t>
      </w:r>
      <w:r w:rsidR="004C2DF1" w:rsidRPr="002610A3">
        <w:rPr>
          <w:rFonts w:ascii="Arial" w:hAnsi="Arial" w:cs="Arial"/>
        </w:rPr>
        <w:t>L</w:t>
      </w:r>
      <w:r w:rsidRPr="002610A3">
        <w:rPr>
          <w:rFonts w:ascii="Arial" w:hAnsi="Arial" w:cs="Arial"/>
        </w:rPr>
        <w:t xml:space="preserve">OY, </w:t>
      </w:r>
      <w:r w:rsidR="009B5005" w:rsidRPr="002610A3">
        <w:rPr>
          <w:rFonts w:ascii="Arial" w:hAnsi="Arial" w:cs="Arial"/>
        </w:rPr>
        <w:t xml:space="preserve">segons tipus de tancament de les fulles, amb clau mestre, segons </w:t>
      </w:r>
      <w:r w:rsidR="00291FCF" w:rsidRPr="002610A3">
        <w:rPr>
          <w:rFonts w:ascii="Arial" w:hAnsi="Arial" w:cs="Arial"/>
        </w:rPr>
        <w:t>a</w:t>
      </w:r>
      <w:r w:rsidRPr="002610A3">
        <w:rPr>
          <w:rFonts w:ascii="Arial" w:hAnsi="Arial" w:cs="Arial"/>
        </w:rPr>
        <w:t>m</w:t>
      </w:r>
      <w:r w:rsidR="00291FCF" w:rsidRPr="002610A3">
        <w:rPr>
          <w:rFonts w:ascii="Arial" w:hAnsi="Arial" w:cs="Arial"/>
        </w:rPr>
        <w:t>a</w:t>
      </w:r>
      <w:r w:rsidRPr="002610A3">
        <w:rPr>
          <w:rFonts w:ascii="Arial" w:hAnsi="Arial" w:cs="Arial"/>
        </w:rPr>
        <w:t>estrament del CAT.</w:t>
      </w:r>
    </w:p>
    <w:p w14:paraId="4F945EA8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0A003019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Acaba</w:t>
      </w:r>
      <w:r w:rsidR="00725A9B" w:rsidRPr="002610A3">
        <w:rPr>
          <w:rFonts w:ascii="Arial" w:hAnsi="Arial" w:cs="Arial"/>
        </w:rPr>
        <w:t xml:space="preserve">t segons normes </w:t>
      </w:r>
      <w:r w:rsidRPr="002610A3">
        <w:rPr>
          <w:rFonts w:ascii="Arial" w:hAnsi="Arial" w:cs="Arial"/>
        </w:rPr>
        <w:t>de pintura del CAT.</w:t>
      </w:r>
    </w:p>
    <w:p w14:paraId="4441D31F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2C4D3444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28DACCAD" w14:textId="77777777" w:rsidR="00394163" w:rsidRPr="002610A3" w:rsidRDefault="00725A9B" w:rsidP="00F15646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2610A3">
        <w:rPr>
          <w:rFonts w:ascii="Arial" w:hAnsi="Arial" w:cs="Arial"/>
          <w:b/>
          <w:bCs/>
          <w:u w:val="single"/>
        </w:rPr>
        <w:t>VENTILACIÓ</w:t>
      </w:r>
    </w:p>
    <w:p w14:paraId="6CEAD69F" w14:textId="77777777" w:rsidR="00394163" w:rsidRPr="002610A3" w:rsidRDefault="00725A9B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Als forats de ventilació, entrada i sortida d’aire, natural o forçada per</w:t>
      </w:r>
      <w:r w:rsidR="00394163" w:rsidRPr="002610A3">
        <w:rPr>
          <w:rFonts w:ascii="Arial" w:hAnsi="Arial" w:cs="Arial"/>
        </w:rPr>
        <w:t xml:space="preserve"> extractor, </w:t>
      </w:r>
      <w:r w:rsidRPr="002610A3">
        <w:rPr>
          <w:rFonts w:ascii="Arial" w:hAnsi="Arial" w:cs="Arial"/>
        </w:rPr>
        <w:t>es</w:t>
      </w:r>
      <w:r w:rsidR="00394163" w:rsidRPr="002610A3">
        <w:rPr>
          <w:rFonts w:ascii="Arial" w:hAnsi="Arial" w:cs="Arial"/>
        </w:rPr>
        <w:t xml:space="preserve"> </w:t>
      </w:r>
      <w:r w:rsidRPr="002610A3">
        <w:rPr>
          <w:rFonts w:ascii="Arial" w:hAnsi="Arial" w:cs="Arial"/>
        </w:rPr>
        <w:t>col·loquen</w:t>
      </w:r>
      <w:r w:rsidR="00394163" w:rsidRPr="002610A3">
        <w:rPr>
          <w:rFonts w:ascii="Arial" w:hAnsi="Arial" w:cs="Arial"/>
        </w:rPr>
        <w:t xml:space="preserve"> </w:t>
      </w:r>
      <w:r w:rsidRPr="002610A3">
        <w:rPr>
          <w:rFonts w:ascii="Arial" w:hAnsi="Arial" w:cs="Arial"/>
        </w:rPr>
        <w:t>silenciadors d’absorció</w:t>
      </w:r>
      <w:r w:rsidR="00394163" w:rsidRPr="002610A3">
        <w:rPr>
          <w:rFonts w:ascii="Arial" w:hAnsi="Arial" w:cs="Arial"/>
        </w:rPr>
        <w:t>. P</w:t>
      </w:r>
      <w:r w:rsidRPr="002610A3">
        <w:rPr>
          <w:rFonts w:ascii="Arial" w:hAnsi="Arial" w:cs="Arial"/>
        </w:rPr>
        <w:t>oden</w:t>
      </w:r>
      <w:r w:rsidR="00394163" w:rsidRPr="002610A3">
        <w:rPr>
          <w:rFonts w:ascii="Arial" w:hAnsi="Arial" w:cs="Arial"/>
        </w:rPr>
        <w:t xml:space="preserve"> incorporar </w:t>
      </w:r>
      <w:r w:rsidRPr="002610A3">
        <w:rPr>
          <w:rFonts w:ascii="Arial" w:hAnsi="Arial" w:cs="Arial"/>
        </w:rPr>
        <w:t>l’</w:t>
      </w:r>
      <w:r w:rsidR="00394163" w:rsidRPr="002610A3">
        <w:rPr>
          <w:rFonts w:ascii="Arial" w:hAnsi="Arial" w:cs="Arial"/>
        </w:rPr>
        <w:t xml:space="preserve">extractor o </w:t>
      </w:r>
      <w:r w:rsidR="009B3440" w:rsidRPr="002610A3">
        <w:rPr>
          <w:rFonts w:ascii="Arial" w:hAnsi="Arial" w:cs="Arial"/>
        </w:rPr>
        <w:t xml:space="preserve">encavalcar-se amb </w:t>
      </w:r>
      <w:r w:rsidR="004C2DF1" w:rsidRPr="002610A3">
        <w:rPr>
          <w:rFonts w:ascii="Arial" w:hAnsi="Arial" w:cs="Arial"/>
        </w:rPr>
        <w:t>aquest</w:t>
      </w:r>
      <w:r w:rsidR="009B3440" w:rsidRPr="002610A3">
        <w:rPr>
          <w:rFonts w:ascii="Arial" w:hAnsi="Arial" w:cs="Arial"/>
        </w:rPr>
        <w:t>.</w:t>
      </w:r>
    </w:p>
    <w:p w14:paraId="0838806F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AA3E0BC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Cont</w:t>
      </w:r>
      <w:r w:rsidR="006D4DB7" w:rsidRPr="002610A3">
        <w:rPr>
          <w:rFonts w:ascii="Arial" w:hAnsi="Arial" w:cs="Arial"/>
        </w:rPr>
        <w:t>enen plafons de</w:t>
      </w:r>
      <w:r w:rsidRPr="002610A3">
        <w:rPr>
          <w:rFonts w:ascii="Arial" w:hAnsi="Arial" w:cs="Arial"/>
        </w:rPr>
        <w:t xml:space="preserve"> fibra fono-absor</w:t>
      </w:r>
      <w:r w:rsidR="006D4DB7" w:rsidRPr="002610A3">
        <w:rPr>
          <w:rFonts w:ascii="Arial" w:hAnsi="Arial" w:cs="Arial"/>
        </w:rPr>
        <w:t xml:space="preserve">vent, </w:t>
      </w:r>
      <w:r w:rsidRPr="002610A3">
        <w:rPr>
          <w:rFonts w:ascii="Arial" w:hAnsi="Arial" w:cs="Arial"/>
        </w:rPr>
        <w:t>fibra de vidr</w:t>
      </w:r>
      <w:r w:rsidR="006D4DB7" w:rsidRPr="002610A3">
        <w:rPr>
          <w:rFonts w:ascii="Arial" w:hAnsi="Arial" w:cs="Arial"/>
        </w:rPr>
        <w:t>e</w:t>
      </w:r>
      <w:r w:rsidRPr="002610A3">
        <w:rPr>
          <w:rFonts w:ascii="Arial" w:hAnsi="Arial" w:cs="Arial"/>
        </w:rPr>
        <w:t xml:space="preserve"> </w:t>
      </w:r>
      <w:r w:rsidR="006D4DB7" w:rsidRPr="002610A3">
        <w:rPr>
          <w:rFonts w:ascii="Arial" w:hAnsi="Arial" w:cs="Arial"/>
        </w:rPr>
        <w:t>i</w:t>
      </w:r>
      <w:r w:rsidRPr="002610A3">
        <w:rPr>
          <w:rFonts w:ascii="Arial" w:hAnsi="Arial" w:cs="Arial"/>
        </w:rPr>
        <w:t xml:space="preserve">/o </w:t>
      </w:r>
      <w:r w:rsidR="006D4DB7" w:rsidRPr="002610A3">
        <w:rPr>
          <w:rFonts w:ascii="Arial" w:hAnsi="Arial" w:cs="Arial"/>
        </w:rPr>
        <w:t>llana</w:t>
      </w:r>
      <w:r w:rsidRPr="002610A3">
        <w:rPr>
          <w:rFonts w:ascii="Arial" w:hAnsi="Arial" w:cs="Arial"/>
        </w:rPr>
        <w:t xml:space="preserve"> de roca protegi</w:t>
      </w:r>
      <w:r w:rsidR="006D4DB7" w:rsidRPr="002610A3">
        <w:rPr>
          <w:rFonts w:ascii="Arial" w:hAnsi="Arial" w:cs="Arial"/>
        </w:rPr>
        <w:t xml:space="preserve">ts amb tela de vidre. El conjunt va dins d’una carcassa de xapa </w:t>
      </w:r>
      <w:r w:rsidR="005A04A5">
        <w:rPr>
          <w:rFonts w:ascii="Arial" w:hAnsi="Arial" w:cs="Arial"/>
        </w:rPr>
        <w:t>d’acer inoxidable</w:t>
      </w:r>
      <w:r w:rsidRPr="002610A3">
        <w:rPr>
          <w:rFonts w:ascii="Arial" w:hAnsi="Arial" w:cs="Arial"/>
        </w:rPr>
        <w:t>.</w:t>
      </w:r>
    </w:p>
    <w:p w14:paraId="7BF19842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E6B27DD" w14:textId="77777777" w:rsidR="00394163" w:rsidRPr="002610A3" w:rsidRDefault="00D82C7A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Podran</w:t>
      </w:r>
      <w:r w:rsidR="00394163" w:rsidRPr="002610A3">
        <w:rPr>
          <w:rFonts w:ascii="Arial" w:hAnsi="Arial" w:cs="Arial"/>
        </w:rPr>
        <w:t xml:space="preserve"> ser r</w:t>
      </w:r>
      <w:r w:rsidRPr="002610A3">
        <w:rPr>
          <w:rFonts w:ascii="Arial" w:hAnsi="Arial" w:cs="Arial"/>
        </w:rPr>
        <w:t>odons</w:t>
      </w:r>
      <w:r w:rsidR="00824C09">
        <w:rPr>
          <w:rFonts w:ascii="Arial" w:hAnsi="Arial" w:cs="Arial"/>
        </w:rPr>
        <w:t xml:space="preserve"> d’inoxidable</w:t>
      </w:r>
      <w:r w:rsidRPr="002610A3">
        <w:rPr>
          <w:rFonts w:ascii="Arial" w:hAnsi="Arial" w:cs="Arial"/>
        </w:rPr>
        <w:t>, tipus NSVC o rectangular</w:t>
      </w:r>
      <w:r w:rsidR="00394163" w:rsidRPr="002610A3">
        <w:rPr>
          <w:rFonts w:ascii="Arial" w:hAnsi="Arial" w:cs="Arial"/>
        </w:rPr>
        <w:t>s</w:t>
      </w:r>
      <w:r w:rsidR="00824C09">
        <w:rPr>
          <w:rFonts w:ascii="Arial" w:hAnsi="Arial" w:cs="Arial"/>
        </w:rPr>
        <w:t xml:space="preserve"> d’acer galvanitzat</w:t>
      </w:r>
      <w:r w:rsidR="00394163" w:rsidRPr="002610A3">
        <w:rPr>
          <w:rFonts w:ascii="Arial" w:hAnsi="Arial" w:cs="Arial"/>
        </w:rPr>
        <w:t xml:space="preserve">, </w:t>
      </w:r>
      <w:r w:rsidRPr="002610A3">
        <w:rPr>
          <w:rFonts w:ascii="Arial" w:hAnsi="Arial" w:cs="Arial"/>
        </w:rPr>
        <w:t>tipus</w:t>
      </w:r>
      <w:r w:rsidR="00394163" w:rsidRPr="002610A3">
        <w:rPr>
          <w:rFonts w:ascii="Arial" w:hAnsi="Arial" w:cs="Arial"/>
        </w:rPr>
        <w:t xml:space="preserve"> SVR. </w:t>
      </w:r>
      <w:r w:rsidRPr="002610A3">
        <w:rPr>
          <w:rFonts w:ascii="Arial" w:hAnsi="Arial" w:cs="Arial"/>
        </w:rPr>
        <w:t xml:space="preserve">Els de sortida d’aire forçada incorporen </w:t>
      </w:r>
      <w:r w:rsidR="00394163" w:rsidRPr="002610A3">
        <w:rPr>
          <w:rFonts w:ascii="Arial" w:hAnsi="Arial" w:cs="Arial"/>
        </w:rPr>
        <w:t>malla anti-</w:t>
      </w:r>
      <w:r w:rsidRPr="002610A3">
        <w:rPr>
          <w:rFonts w:ascii="Arial" w:hAnsi="Arial" w:cs="Arial"/>
        </w:rPr>
        <w:t>ocells i persianes</w:t>
      </w:r>
      <w:r w:rsidR="00394163" w:rsidRPr="002610A3">
        <w:rPr>
          <w:rFonts w:ascii="Arial" w:hAnsi="Arial" w:cs="Arial"/>
        </w:rPr>
        <w:t>.</w:t>
      </w:r>
    </w:p>
    <w:p w14:paraId="6FE54E48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AF909E1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To</w:t>
      </w:r>
      <w:r w:rsidR="0003382A" w:rsidRPr="002610A3">
        <w:rPr>
          <w:rFonts w:ascii="Arial" w:hAnsi="Arial" w:cs="Arial"/>
        </w:rPr>
        <w:t>ts tenen suports i marcs d’encasta</w:t>
      </w:r>
      <w:r w:rsidRPr="002610A3">
        <w:rPr>
          <w:rFonts w:ascii="Arial" w:hAnsi="Arial" w:cs="Arial"/>
        </w:rPr>
        <w:t>r.</w:t>
      </w:r>
    </w:p>
    <w:p w14:paraId="4EFCE1F7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5675A9C7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AFF2A74" w14:textId="05E10A11" w:rsidR="00394163" w:rsidRDefault="0003382A" w:rsidP="00394163">
      <w:pPr>
        <w:jc w:val="both"/>
        <w:rPr>
          <w:rFonts w:ascii="Arial" w:hAnsi="Arial" w:cs="Arial"/>
          <w:bCs/>
        </w:rPr>
      </w:pPr>
      <w:r w:rsidRPr="002610A3">
        <w:rPr>
          <w:rFonts w:ascii="Arial" w:hAnsi="Arial" w:cs="Arial"/>
          <w:b/>
          <w:bCs/>
          <w:u w:val="single"/>
        </w:rPr>
        <w:t>FABRICANT</w:t>
      </w:r>
      <w:r w:rsidR="00394163" w:rsidRPr="002610A3">
        <w:rPr>
          <w:rFonts w:ascii="Arial" w:hAnsi="Arial" w:cs="Arial"/>
          <w:bCs/>
        </w:rPr>
        <w:tab/>
      </w:r>
      <w:r w:rsidR="00BF0640" w:rsidRPr="002610A3">
        <w:rPr>
          <w:rFonts w:ascii="Arial" w:hAnsi="Arial" w:cs="Arial"/>
          <w:bCs/>
        </w:rPr>
        <w:t xml:space="preserve">STOPSON </w:t>
      </w:r>
      <w:r w:rsidR="00824C09">
        <w:rPr>
          <w:rFonts w:ascii="Arial" w:hAnsi="Arial" w:cs="Arial"/>
          <w:bCs/>
        </w:rPr>
        <w:t>ESPAÑOLA</w:t>
      </w:r>
      <w:r w:rsidR="00824C09" w:rsidRPr="002610A3">
        <w:rPr>
          <w:rFonts w:ascii="Arial" w:hAnsi="Arial" w:cs="Arial"/>
          <w:bCs/>
        </w:rPr>
        <w:t xml:space="preserve"> </w:t>
      </w:r>
      <w:r w:rsidR="00995311">
        <w:rPr>
          <w:rFonts w:ascii="Arial" w:hAnsi="Arial" w:cs="Arial"/>
        </w:rPr>
        <w:t>o similar</w:t>
      </w:r>
    </w:p>
    <w:p w14:paraId="2A0CAB50" w14:textId="77777777" w:rsidR="00C93C97" w:rsidRDefault="00C93C97" w:rsidP="00394163">
      <w:pPr>
        <w:jc w:val="both"/>
        <w:rPr>
          <w:rFonts w:ascii="Arial" w:hAnsi="Arial" w:cs="Arial"/>
          <w:bCs/>
        </w:rPr>
      </w:pPr>
    </w:p>
    <w:p w14:paraId="4314E99D" w14:textId="77777777" w:rsidR="00F13DCC" w:rsidRPr="002610A3" w:rsidRDefault="00F13DCC" w:rsidP="00394163">
      <w:pPr>
        <w:jc w:val="both"/>
        <w:rPr>
          <w:rFonts w:ascii="Arial" w:hAnsi="Arial" w:cs="Arial"/>
          <w:bCs/>
        </w:rPr>
      </w:pPr>
    </w:p>
    <w:p w14:paraId="145305CD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FC7C78" w:rsidRPr="00056BC6" w14:paraId="6A341FDB" w14:textId="77777777" w:rsidTr="00F153EF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012542D" w14:textId="77777777" w:rsidR="00FC7C78" w:rsidRPr="00056BC6" w:rsidRDefault="00FC7C78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8D5B1F" w:rsidRPr="00056BC6" w14:paraId="050CEFA5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CB708C5" w14:textId="77777777" w:rsidR="008D5B1F" w:rsidRPr="00056BC6" w:rsidRDefault="008D5B1F" w:rsidP="008D5B1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44D86334" w14:textId="77777777" w:rsidR="008D5B1F" w:rsidRPr="00056BC6" w:rsidRDefault="008D5B1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C62A2A0" w14:textId="77777777" w:rsidR="008D5B1F" w:rsidRPr="00056BC6" w:rsidRDefault="008D5B1F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F059AB5" w14:textId="77777777" w:rsidR="008D5B1F" w:rsidRPr="00056BC6" w:rsidRDefault="002160DA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01</w:t>
            </w:r>
            <w:r w:rsidR="008D5B1F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11</w:t>
            </w:r>
            <w:r w:rsidR="008D5B1F" w:rsidRPr="00056BC6">
              <w:rPr>
                <w:rFonts w:ascii="Arial" w:hAnsi="Arial" w:cs="Arial"/>
              </w:rPr>
              <w:t>/200</w:t>
            </w:r>
            <w:r w:rsidRPr="00056BC6">
              <w:rPr>
                <w:rFonts w:ascii="Arial" w:hAnsi="Arial" w:cs="Arial"/>
              </w:rPr>
              <w:t>7</w:t>
            </w:r>
          </w:p>
        </w:tc>
      </w:tr>
      <w:tr w:rsidR="00FC7C78" w:rsidRPr="00056BC6" w14:paraId="07DD8086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C5230E8" w14:textId="77777777" w:rsidR="00FC7C78" w:rsidRPr="00056BC6" w:rsidRDefault="00FC7C78" w:rsidP="00FC7C7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82B1550" w14:textId="77777777" w:rsidR="00FC7C78" w:rsidRPr="00056BC6" w:rsidRDefault="00FC7C78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4" w:name="_Toc14429493"/>
            <w:bookmarkStart w:id="15" w:name="_Toc137214773"/>
            <w:r w:rsidRPr="00056BC6">
              <w:rPr>
                <w:rFonts w:ascii="Arial" w:hAnsi="Arial" w:cs="Arial"/>
              </w:rPr>
              <w:t>ANTIARIET HIDROPNEUMÀTIC DE BUFETA</w:t>
            </w:r>
            <w:r w:rsidR="00F31426" w:rsidRPr="00056BC6">
              <w:rPr>
                <w:rFonts w:ascii="Arial" w:hAnsi="Arial" w:cs="Arial"/>
              </w:rPr>
              <w:t xml:space="preserve"> </w:t>
            </w:r>
            <w:r w:rsidR="00964379" w:rsidRPr="00056BC6">
              <w:rPr>
                <w:rFonts w:ascii="Arial" w:hAnsi="Arial" w:cs="Arial"/>
              </w:rPr>
              <w:t>(A</w:t>
            </w:r>
            <w:r w:rsidR="00E7762A" w:rsidRPr="00056BC6">
              <w:rPr>
                <w:rFonts w:ascii="Arial" w:hAnsi="Arial" w:cs="Arial"/>
              </w:rPr>
              <w:t>A</w:t>
            </w:r>
            <w:r w:rsidR="00964379" w:rsidRPr="00056BC6">
              <w:rPr>
                <w:rFonts w:ascii="Arial" w:hAnsi="Arial" w:cs="Arial"/>
              </w:rPr>
              <w:t>V)</w:t>
            </w:r>
            <w:bookmarkEnd w:id="14"/>
            <w:bookmarkEnd w:id="15"/>
            <w:r w:rsidR="000C5BC1" w:rsidRPr="00056BC6">
              <w:rPr>
                <w:rFonts w:ascii="Arial" w:hAnsi="Arial" w:cs="Arial"/>
              </w:rPr>
              <w:t xml:space="preserve"> </w:t>
            </w:r>
          </w:p>
        </w:tc>
      </w:tr>
      <w:tr w:rsidR="00BF0640" w:rsidRPr="00056BC6" w14:paraId="25DA126F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7983BB7" w14:textId="77777777" w:rsidR="00BF0640" w:rsidRPr="00056BC6" w:rsidRDefault="00BF0640" w:rsidP="00BF0640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637CDAD" w14:textId="7DA4AC0B" w:rsidR="00BF0640" w:rsidRPr="00056BC6" w:rsidRDefault="002D0A6E" w:rsidP="00BF0640">
            <w:pPr>
              <w:jc w:val="both"/>
              <w:outlineLvl w:val="1"/>
              <w:rPr>
                <w:rFonts w:ascii="Arial" w:hAnsi="Arial" w:cs="Arial"/>
              </w:rPr>
            </w:pPr>
            <w:bookmarkStart w:id="16" w:name="_Toc137214774"/>
            <w:r>
              <w:rPr>
                <w:rFonts w:ascii="Arial" w:hAnsi="Arial" w:cs="Arial"/>
              </w:rPr>
              <w:t>CHARLATTE</w:t>
            </w:r>
            <w:bookmarkEnd w:id="16"/>
          </w:p>
        </w:tc>
      </w:tr>
      <w:tr w:rsidR="00FC7C78" w:rsidRPr="00056BC6" w14:paraId="0B34BF92" w14:textId="77777777" w:rsidTr="00F153E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A01E2B9" w14:textId="77777777" w:rsidR="00FC7C78" w:rsidRPr="00056BC6" w:rsidRDefault="00FC7C78" w:rsidP="00FC7C7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7563A819" w14:textId="77777777" w:rsidR="00FC7C78" w:rsidRPr="00056BC6" w:rsidRDefault="00FC7C7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sobrepressions a Estacions de Bombament</w:t>
            </w:r>
          </w:p>
        </w:tc>
      </w:tr>
      <w:tr w:rsidR="00D151BC" w:rsidRPr="00056BC6" w14:paraId="57884F73" w14:textId="77777777" w:rsidTr="00381141">
        <w:trPr>
          <w:trHeight w:val="397"/>
          <w:jc w:val="center"/>
        </w:trPr>
        <w:tc>
          <w:tcPr>
            <w:tcW w:w="9234" w:type="dxa"/>
            <w:gridSpan w:val="4"/>
            <w:shd w:val="clear" w:color="auto" w:fill="auto"/>
            <w:vAlign w:val="center"/>
          </w:tcPr>
          <w:p w14:paraId="01A5FA84" w14:textId="02E259E5" w:rsidR="00D151BC" w:rsidRPr="00056BC6" w:rsidRDefault="00D151BC" w:rsidP="000D0B2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Antiariet constituït per cos soldat i e</w:t>
            </w:r>
            <w:r w:rsidR="00CB68C0" w:rsidRPr="00056BC6">
              <w:rPr>
                <w:rFonts w:ascii="Arial" w:hAnsi="Arial" w:cs="Arial"/>
              </w:rPr>
              <w:t>quipat amb sistema antiextrusió</w:t>
            </w:r>
          </w:p>
        </w:tc>
      </w:tr>
    </w:tbl>
    <w:p w14:paraId="235CE325" w14:textId="77777777" w:rsidR="00FC7C78" w:rsidRPr="002610A3" w:rsidRDefault="00FC7C78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D82C4C1" w14:textId="77777777" w:rsidR="00F817BA" w:rsidRPr="000B74FE" w:rsidRDefault="00377721" w:rsidP="00F817BA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5F2CAA4F" wp14:editId="4F8E88B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6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61C05A" id="Line 3" o:spid="_x0000_s1026" style="position:absolute;z-index:25161676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i2sEQIAACk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ALOi2s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F817BA"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394163" w:rsidRPr="00056BC6" w14:paraId="29916957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CC2F06F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Documentació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D8EC7B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La requerida </w:t>
            </w:r>
            <w:r w:rsidR="00A5608F" w:rsidRPr="00056BC6">
              <w:rPr>
                <w:rFonts w:ascii="Arial" w:hAnsi="Arial" w:cs="Arial"/>
              </w:rPr>
              <w:t xml:space="preserve">per efectuar la legalització de la instal·lació </w:t>
            </w:r>
          </w:p>
        </w:tc>
      </w:tr>
      <w:tr w:rsidR="00394163" w:rsidRPr="00056BC6" w14:paraId="5A895AC7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A82F39D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CC8B30A" w14:textId="77777777" w:rsidR="00394163" w:rsidRPr="00056BC6" w:rsidRDefault="00C3532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Estàndard</w:t>
            </w:r>
            <w:r w:rsidR="002160DA" w:rsidRPr="00056BC6">
              <w:rPr>
                <w:rFonts w:ascii="Arial" w:hAnsi="Arial" w:cs="Arial"/>
              </w:rPr>
              <w:t xml:space="preserve">, acomplint </w:t>
            </w:r>
            <w:smartTag w:uri="urn:schemas-microsoft-com:office:smarttags" w:element="PersonName">
              <w:smartTagPr>
                <w:attr w:name="ProductID" w:val="la Directiva"/>
              </w:smartTagPr>
              <w:r w:rsidR="002160DA" w:rsidRPr="00056BC6">
                <w:rPr>
                  <w:rFonts w:ascii="Arial" w:hAnsi="Arial" w:cs="Arial"/>
                </w:rPr>
                <w:t>la Directiva</w:t>
              </w:r>
            </w:smartTag>
            <w:r w:rsidR="002160DA" w:rsidRPr="00056BC6">
              <w:rPr>
                <w:rFonts w:ascii="Arial" w:hAnsi="Arial" w:cs="Arial"/>
              </w:rPr>
              <w:t xml:space="preserve"> 97/23 CE</w:t>
            </w:r>
          </w:p>
        </w:tc>
      </w:tr>
      <w:tr w:rsidR="00394163" w:rsidRPr="00056BC6" w14:paraId="234DD68E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26C5D75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màxima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24A312F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10, 1</w:t>
            </w:r>
            <w:r w:rsidR="00E7762A" w:rsidRPr="00056BC6">
              <w:rPr>
                <w:rFonts w:ascii="Arial" w:hAnsi="Arial" w:cs="Arial"/>
              </w:rPr>
              <w:t>6</w:t>
            </w:r>
            <w:r w:rsidRPr="00056BC6">
              <w:rPr>
                <w:rFonts w:ascii="Arial" w:hAnsi="Arial" w:cs="Arial"/>
              </w:rPr>
              <w:t xml:space="preserve"> </w:t>
            </w:r>
            <w:r w:rsidR="00DF6E38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25 Kg/cm² </w:t>
            </w:r>
            <w:r w:rsidR="00DF6E38" w:rsidRPr="00056BC6">
              <w:rPr>
                <w:rFonts w:ascii="Arial" w:hAnsi="Arial" w:cs="Arial"/>
              </w:rPr>
              <w:t xml:space="preserve">segons model a determinar </w:t>
            </w:r>
          </w:p>
        </w:tc>
      </w:tr>
      <w:tr w:rsidR="00394163" w:rsidRPr="00056BC6" w14:paraId="2253B87A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C2CD070" w14:textId="4B67E21B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Ús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E454422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  <w:r w:rsidR="00DF6E38" w:rsidRPr="00056BC6">
              <w:rPr>
                <w:rFonts w:ascii="Arial" w:hAnsi="Arial" w:cs="Arial"/>
              </w:rPr>
              <w:t>igua potable a temperatura ambient</w:t>
            </w:r>
          </w:p>
        </w:tc>
      </w:tr>
      <w:tr w:rsidR="00394163" w:rsidRPr="00056BC6" w14:paraId="46C53409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0D8D7EC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Bufeta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9E023A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Elast</w:t>
            </w:r>
            <w:r w:rsidR="00DF6E38" w:rsidRPr="00056BC6">
              <w:rPr>
                <w:rFonts w:ascii="Arial" w:hAnsi="Arial" w:cs="Arial"/>
              </w:rPr>
              <w:t>òmer G40, atòxic</w:t>
            </w:r>
            <w:r w:rsidRPr="00056BC6">
              <w:rPr>
                <w:rFonts w:ascii="Arial" w:hAnsi="Arial" w:cs="Arial"/>
              </w:rPr>
              <w:t xml:space="preserve"> </w:t>
            </w:r>
            <w:r w:rsidR="00DF6E38" w:rsidRPr="00056BC6">
              <w:rPr>
                <w:rFonts w:ascii="Arial" w:hAnsi="Arial" w:cs="Arial"/>
              </w:rPr>
              <w:t>qualitat</w:t>
            </w:r>
            <w:r w:rsidRPr="00056BC6">
              <w:rPr>
                <w:rFonts w:ascii="Arial" w:hAnsi="Arial" w:cs="Arial"/>
              </w:rPr>
              <w:t xml:space="preserve"> aliment</w:t>
            </w:r>
            <w:r w:rsidR="00DF6E38" w:rsidRPr="00056BC6">
              <w:rPr>
                <w:rFonts w:ascii="Arial" w:hAnsi="Arial" w:cs="Arial"/>
              </w:rPr>
              <w:t>à</w:t>
            </w:r>
            <w:r w:rsidRPr="00056BC6">
              <w:rPr>
                <w:rFonts w:ascii="Arial" w:hAnsi="Arial" w:cs="Arial"/>
              </w:rPr>
              <w:t>ria</w:t>
            </w:r>
          </w:p>
        </w:tc>
      </w:tr>
      <w:tr w:rsidR="00E7762A" w:rsidRPr="00056BC6" w14:paraId="4F7C26DF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66A053E" w14:textId="77777777" w:rsidR="00E7762A" w:rsidRPr="00056BC6" w:rsidRDefault="00E7762A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Acabat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C57CDB9" w14:textId="77777777" w:rsidR="00E7762A" w:rsidRPr="00056BC6" w:rsidRDefault="00E7762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s/estàndard del fabricant</w:t>
            </w:r>
          </w:p>
        </w:tc>
      </w:tr>
      <w:tr w:rsidR="00394163" w:rsidRPr="00056BC6" w14:paraId="55E56A51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8EC0BCE" w14:textId="77777777" w:rsidR="00394163" w:rsidRPr="00056BC6" w:rsidRDefault="00CB589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Inflat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28DD306" w14:textId="77777777" w:rsidR="00394163" w:rsidRPr="00056BC6" w:rsidRDefault="00CB58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Amb </w:t>
            </w:r>
            <w:r w:rsidR="00C35321" w:rsidRPr="00056BC6">
              <w:rPr>
                <w:rFonts w:ascii="Arial" w:hAnsi="Arial" w:cs="Arial"/>
              </w:rPr>
              <w:t xml:space="preserve">nitrogen </w:t>
            </w:r>
            <w:r w:rsidRPr="00056BC6">
              <w:rPr>
                <w:rFonts w:ascii="Arial" w:hAnsi="Arial" w:cs="Arial"/>
              </w:rPr>
              <w:t>mitjançant ve</w:t>
            </w:r>
            <w:r w:rsidR="00394163" w:rsidRPr="00056BC6">
              <w:rPr>
                <w:rFonts w:ascii="Arial" w:hAnsi="Arial" w:cs="Arial"/>
              </w:rPr>
              <w:t>rificador-</w:t>
            </w:r>
            <w:r w:rsidRPr="00056BC6">
              <w:rPr>
                <w:rFonts w:ascii="Arial" w:hAnsi="Arial" w:cs="Arial"/>
              </w:rPr>
              <w:t>inflador</w:t>
            </w:r>
            <w:r w:rsidR="00E7762A" w:rsidRPr="00056BC6">
              <w:rPr>
                <w:rFonts w:ascii="Arial" w:hAnsi="Arial" w:cs="Arial"/>
              </w:rPr>
              <w:t>, a la pressió d’estudi</w:t>
            </w:r>
          </w:p>
        </w:tc>
      </w:tr>
      <w:tr w:rsidR="00394163" w:rsidRPr="00056BC6" w14:paraId="7260EF9E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D2C76CC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 xml:space="preserve">i acabat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DD653FE" w14:textId="77777777" w:rsidR="00394163" w:rsidRPr="00056BC6" w:rsidRDefault="00CB58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prescripcions tècniques generals </w:t>
            </w:r>
            <w:r w:rsidR="00394163" w:rsidRPr="00056BC6">
              <w:rPr>
                <w:rFonts w:ascii="Arial" w:hAnsi="Arial" w:cs="Arial"/>
              </w:rPr>
              <w:t>del CAT</w:t>
            </w:r>
          </w:p>
        </w:tc>
      </w:tr>
      <w:tr w:rsidR="00394163" w:rsidRPr="00056BC6" w14:paraId="1C1B0E67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BD57105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Volum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N2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65D8098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Entre 125 </w:t>
            </w:r>
            <w:r w:rsidR="00CB589E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0 litres"/>
              </w:smartTagPr>
              <w:r w:rsidRPr="00056BC6">
                <w:rPr>
                  <w:rFonts w:ascii="Arial" w:hAnsi="Arial" w:cs="Arial"/>
                </w:rPr>
                <w:t xml:space="preserve">1000 </w:t>
              </w:r>
              <w:r w:rsidR="00CB589E" w:rsidRPr="00056BC6">
                <w:rPr>
                  <w:rFonts w:ascii="Arial" w:hAnsi="Arial" w:cs="Arial"/>
                </w:rPr>
                <w:t>litres</w:t>
              </w:r>
            </w:smartTag>
            <w:r w:rsidRPr="00056BC6">
              <w:rPr>
                <w:rFonts w:ascii="Arial" w:hAnsi="Arial" w:cs="Arial"/>
              </w:rPr>
              <w:t xml:space="preserve"> a determinar</w:t>
            </w:r>
            <w:r w:rsidR="00E7762A" w:rsidRPr="00056BC6">
              <w:rPr>
                <w:rFonts w:ascii="Arial" w:hAnsi="Arial" w:cs="Arial"/>
              </w:rPr>
              <w:t>, segons estudi</w:t>
            </w:r>
          </w:p>
        </w:tc>
      </w:tr>
      <w:tr w:rsidR="00394163" w:rsidRPr="00056BC6" w14:paraId="52AB9667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5044E52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Fixació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13D95E1" w14:textId="77777777" w:rsidR="00394163" w:rsidRPr="00056BC6" w:rsidRDefault="00E7762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Vertical amb 3 potes i forat de fixació</w:t>
            </w:r>
          </w:p>
        </w:tc>
      </w:tr>
      <w:tr w:rsidR="00E7762A" w:rsidRPr="00056BC6" w14:paraId="5EF18C40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BB5DA11" w14:textId="77777777" w:rsidR="00E7762A" w:rsidRPr="00056BC6" w:rsidRDefault="00E7762A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Volum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A7B8030" w14:textId="77777777" w:rsidR="00E7762A" w:rsidRPr="00056BC6" w:rsidRDefault="00E7762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750 - 1000 - 1500 - </w:t>
            </w:r>
            <w:smartTag w:uri="urn:schemas-microsoft-com:office:smarttags" w:element="metricconverter">
              <w:smartTagPr>
                <w:attr w:name="ProductID" w:val="2000 litres"/>
              </w:smartTagPr>
              <w:r w:rsidRPr="00056BC6">
                <w:rPr>
                  <w:rFonts w:ascii="Arial" w:hAnsi="Arial" w:cs="Arial"/>
                </w:rPr>
                <w:t>2000 litres</w:t>
              </w:r>
            </w:smartTag>
            <w:r w:rsidRPr="00056BC6">
              <w:rPr>
                <w:rFonts w:ascii="Arial" w:hAnsi="Arial" w:cs="Arial"/>
              </w:rPr>
              <w:t xml:space="preserve"> (s/projecte)</w:t>
            </w:r>
          </w:p>
        </w:tc>
      </w:tr>
      <w:tr w:rsidR="00394163" w:rsidRPr="00056BC6" w14:paraId="30197EC6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39E52C8" w14:textId="30F90FFB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Reglamentació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de</w:t>
            </w:r>
            <w:r w:rsidRPr="00056BC6">
              <w:rPr>
                <w:rFonts w:ascii="Arial" w:hAnsi="Arial" w:cs="Arial"/>
                <w:b/>
                <w:bCs/>
              </w:rPr>
              <w:t xml:space="preserve"> l’</w:t>
            </w:r>
            <w:r w:rsidR="00340D68">
              <w:rPr>
                <w:rFonts w:ascii="Arial" w:hAnsi="Arial" w:cs="Arial"/>
                <w:b/>
                <w:bCs/>
              </w:rPr>
              <w:t>a</w:t>
            </w:r>
            <w:r w:rsidRPr="00056BC6">
              <w:rPr>
                <w:rFonts w:ascii="Arial" w:hAnsi="Arial" w:cs="Arial"/>
                <w:b/>
                <w:bCs/>
              </w:rPr>
              <w:t>parell a pressió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BDAB333" w14:textId="77777777" w:rsidR="00394163" w:rsidRPr="00056BC6" w:rsidRDefault="00CB58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S/decret</w:t>
            </w:r>
            <w:r w:rsidR="00394163" w:rsidRPr="00056BC6">
              <w:rPr>
                <w:rFonts w:ascii="Arial" w:hAnsi="Arial" w:cs="Arial"/>
              </w:rPr>
              <w:t xml:space="preserve"> 1244/1979</w:t>
            </w:r>
            <w:r w:rsidR="00341DAA" w:rsidRPr="00056BC6">
              <w:rPr>
                <w:rFonts w:ascii="Arial" w:hAnsi="Arial" w:cs="Arial"/>
              </w:rPr>
              <w:t>, RD 1504/1990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 posteriors correccion</w:t>
            </w:r>
            <w:r w:rsidR="00394163" w:rsidRPr="00056BC6">
              <w:rPr>
                <w:rFonts w:ascii="Arial" w:hAnsi="Arial" w:cs="Arial"/>
              </w:rPr>
              <w:t>s</w:t>
            </w:r>
          </w:p>
        </w:tc>
      </w:tr>
      <w:tr w:rsidR="00394163" w:rsidRPr="00056BC6" w14:paraId="691CB497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D214433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de pr</w:t>
            </w:r>
            <w:r w:rsidRPr="00056BC6">
              <w:rPr>
                <w:rFonts w:ascii="Arial" w:hAnsi="Arial" w:cs="Arial"/>
                <w:b/>
                <w:bCs/>
              </w:rPr>
              <w:t xml:space="preserve">ova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042434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1,5 ve</w:t>
            </w:r>
            <w:r w:rsidR="00CB589E" w:rsidRPr="00056BC6">
              <w:rPr>
                <w:rFonts w:ascii="Arial" w:hAnsi="Arial" w:cs="Arial"/>
              </w:rPr>
              <w:t xml:space="preserve">gades la pressió màxima de servei </w:t>
            </w:r>
          </w:p>
        </w:tc>
      </w:tr>
      <w:tr w:rsidR="00394163" w:rsidRPr="00056BC6" w14:paraId="7D6160D4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D48F9F9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Protocol</w:t>
            </w:r>
            <w:r w:rsidR="00394163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3AA7543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 </w:t>
            </w:r>
            <w:r w:rsidR="00CB589E" w:rsidRPr="00056BC6">
              <w:rPr>
                <w:rFonts w:ascii="Arial" w:hAnsi="Arial" w:cs="Arial"/>
              </w:rPr>
              <w:t>donar verificats per indústria</w:t>
            </w:r>
            <w:r w:rsidR="00E7762A" w:rsidRPr="00056BC6">
              <w:rPr>
                <w:rFonts w:ascii="Arial" w:hAnsi="Arial" w:cs="Arial"/>
              </w:rPr>
              <w:t xml:space="preserve"> i amb placa</w:t>
            </w:r>
          </w:p>
        </w:tc>
      </w:tr>
      <w:tr w:rsidR="00394163" w:rsidRPr="00056BC6" w14:paraId="38DC9FDA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BCCAEE3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Accessoris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65DF656" w14:textId="77777777" w:rsidR="00394163" w:rsidRPr="00056BC6" w:rsidRDefault="00CB58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</w:t>
            </w:r>
            <w:r w:rsidR="00394163" w:rsidRPr="00056BC6">
              <w:rPr>
                <w:rFonts w:ascii="Arial" w:hAnsi="Arial" w:cs="Arial"/>
              </w:rPr>
              <w:t xml:space="preserve"> de segur</w:t>
            </w:r>
            <w:r w:rsidRPr="00056BC6">
              <w:rPr>
                <w:rFonts w:ascii="Arial" w:hAnsi="Arial" w:cs="Arial"/>
              </w:rPr>
              <w:t xml:space="preserve">etat </w:t>
            </w:r>
            <w:r w:rsidR="00394163" w:rsidRPr="00056BC6">
              <w:rPr>
                <w:rFonts w:ascii="Arial" w:hAnsi="Arial" w:cs="Arial"/>
              </w:rPr>
              <w:t>LE</w:t>
            </w:r>
            <w:r w:rsidR="00754168">
              <w:rPr>
                <w:rFonts w:ascii="Arial" w:hAnsi="Arial" w:cs="Arial"/>
              </w:rPr>
              <w:t>S</w:t>
            </w:r>
            <w:r w:rsidR="00394163" w:rsidRPr="00056BC6">
              <w:rPr>
                <w:rFonts w:ascii="Arial" w:hAnsi="Arial" w:cs="Arial"/>
              </w:rPr>
              <w:t>SER</w:t>
            </w:r>
            <w:r w:rsidR="00E7762A" w:rsidRPr="00056BC6">
              <w:rPr>
                <w:rFonts w:ascii="Arial" w:hAnsi="Arial" w:cs="Arial"/>
              </w:rPr>
              <w:t>, ta</w:t>
            </w:r>
            <w:r w:rsidR="00966F4A">
              <w:rPr>
                <w:rFonts w:ascii="Arial" w:hAnsi="Arial" w:cs="Arial"/>
              </w:rPr>
              <w:t>r</w:t>
            </w:r>
            <w:r w:rsidR="00E7762A" w:rsidRPr="00056BC6">
              <w:rPr>
                <w:rFonts w:ascii="Arial" w:hAnsi="Arial" w:cs="Arial"/>
              </w:rPr>
              <w:t>ada a la pressió de disseny</w:t>
            </w:r>
          </w:p>
          <w:p w14:paraId="2DBFF9BD" w14:textId="77777777" w:rsidR="00394163" w:rsidRPr="00056BC6" w:rsidRDefault="00CB58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Vàlvules</w:t>
            </w:r>
            <w:r w:rsidR="00394163" w:rsidRPr="00056BC6">
              <w:rPr>
                <w:rFonts w:ascii="Arial" w:hAnsi="Arial" w:cs="Arial"/>
              </w:rPr>
              <w:t xml:space="preserve"> d</w:t>
            </w:r>
            <w:r w:rsidRPr="00056BC6">
              <w:rPr>
                <w:rFonts w:ascii="Arial" w:hAnsi="Arial" w:cs="Arial"/>
              </w:rPr>
              <w:t xml:space="preserve">’ompliment i buidatge </w:t>
            </w:r>
          </w:p>
        </w:tc>
      </w:tr>
      <w:tr w:rsidR="00E7762A" w:rsidRPr="00056BC6" w14:paraId="24997EA5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2ED4005" w14:textId="77777777" w:rsidR="00E7762A" w:rsidRPr="00056BC6" w:rsidRDefault="00E7762A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2BDC0C7" w14:textId="77777777" w:rsidR="00E7762A" w:rsidRPr="00056BC6" w:rsidRDefault="00E7762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DN-150 / PN-10-16-25</w:t>
            </w:r>
          </w:p>
        </w:tc>
      </w:tr>
      <w:tr w:rsidR="00394163" w:rsidRPr="00056BC6" w14:paraId="0EBF46C9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F9C3D16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7E030D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3FFBD9FF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B0B3ED8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976DCA7" w14:textId="24D6B9B3" w:rsidR="00394163" w:rsidRPr="00056BC6" w:rsidRDefault="002D0A6E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CHARLATTE</w:t>
            </w:r>
            <w:r w:rsidRPr="00056BC6">
              <w:rPr>
                <w:rFonts w:ascii="Arial" w:hAnsi="Arial" w:cs="Arial"/>
              </w:rPr>
              <w:t xml:space="preserve"> </w:t>
            </w:r>
            <w:r w:rsidR="00394163" w:rsidRPr="00056BC6">
              <w:rPr>
                <w:rFonts w:ascii="Arial" w:hAnsi="Arial" w:cs="Arial"/>
              </w:rPr>
              <w:t>o similar</w:t>
            </w:r>
          </w:p>
        </w:tc>
      </w:tr>
      <w:tr w:rsidR="00394163" w:rsidRPr="00056BC6" w14:paraId="46AC2EA3" w14:textId="77777777" w:rsidTr="00F153E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BE6D19F" w14:textId="77777777" w:rsidR="00394163" w:rsidRPr="00056BC6" w:rsidRDefault="001A18EF" w:rsidP="0039416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1048D44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AA</w:t>
            </w:r>
            <w:r w:rsidR="00E7762A" w:rsidRPr="00056BC6">
              <w:rPr>
                <w:rFonts w:ascii="Arial" w:hAnsi="Arial" w:cs="Arial"/>
              </w:rPr>
              <w:t>V</w:t>
            </w:r>
          </w:p>
        </w:tc>
      </w:tr>
    </w:tbl>
    <w:p w14:paraId="56860140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6DEACC83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63B4BCBE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FE1CE8" w:rsidRPr="00056BC6" w14:paraId="187A85AA" w14:textId="77777777" w:rsidTr="00F536F7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7B9A84E" w14:textId="77777777" w:rsidR="00FE1CE8" w:rsidRPr="00056BC6" w:rsidRDefault="00FE1CE8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6C3C" w:rsidRPr="00056BC6" w14:paraId="170EAF4B" w14:textId="77777777" w:rsidTr="00F536F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F668F9E" w14:textId="77777777" w:rsidR="007C6C3C" w:rsidRPr="00056BC6" w:rsidRDefault="007C6C3C" w:rsidP="007C6C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CA07778" w14:textId="77777777" w:rsidR="007C6C3C" w:rsidRPr="00056BC6" w:rsidRDefault="007C6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313EC9F" w14:textId="77777777" w:rsidR="007C6C3C" w:rsidRPr="00056BC6" w:rsidRDefault="007C6C3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E6941D1" w14:textId="77777777" w:rsidR="007C6C3C" w:rsidRPr="00056BC6" w:rsidRDefault="007C6C3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FE1CE8" w:rsidRPr="00056BC6" w14:paraId="5CF2BEEB" w14:textId="77777777" w:rsidTr="00F536F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9679BDA" w14:textId="77777777" w:rsidR="00FE1CE8" w:rsidRPr="00056BC6" w:rsidRDefault="00FE1CE8" w:rsidP="00C8108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6D2B83D" w14:textId="77777777" w:rsidR="00FE1CE8" w:rsidRPr="00056BC6" w:rsidRDefault="00FE1CE8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7" w:name="_Toc14429495"/>
            <w:bookmarkStart w:id="18" w:name="_Toc137214775"/>
            <w:r w:rsidRPr="00056BC6">
              <w:rPr>
                <w:rFonts w:ascii="Arial" w:hAnsi="Arial" w:cs="Arial"/>
              </w:rPr>
              <w:t>ANTIARIET HIDROPNEUMÀTIC A BUFETA (HORITZONTAL-GRAN VOLUM)</w:t>
            </w:r>
            <w:bookmarkEnd w:id="17"/>
            <w:bookmarkEnd w:id="18"/>
          </w:p>
        </w:tc>
      </w:tr>
      <w:tr w:rsidR="00036508" w:rsidRPr="00056BC6" w14:paraId="484AEB26" w14:textId="77777777" w:rsidTr="00F536F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7933781" w14:textId="77777777" w:rsidR="00036508" w:rsidRPr="00056BC6" w:rsidRDefault="00036508" w:rsidP="0003650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15C52C8D" w14:textId="2B0F5C4E" w:rsidR="00036508" w:rsidRPr="00056BC6" w:rsidRDefault="002D0A6E" w:rsidP="00036508">
            <w:pPr>
              <w:jc w:val="both"/>
              <w:outlineLvl w:val="1"/>
              <w:rPr>
                <w:rFonts w:ascii="Arial" w:hAnsi="Arial" w:cs="Arial"/>
              </w:rPr>
            </w:pPr>
            <w:bookmarkStart w:id="19" w:name="_Toc137214776"/>
            <w:r>
              <w:rPr>
                <w:rFonts w:ascii="Arial" w:hAnsi="Arial" w:cs="Arial"/>
              </w:rPr>
              <w:t>CHARLATTE</w:t>
            </w:r>
            <w:bookmarkEnd w:id="19"/>
          </w:p>
        </w:tc>
      </w:tr>
      <w:tr w:rsidR="00FE1CE8" w:rsidRPr="00056BC6" w14:paraId="2672BED3" w14:textId="77777777" w:rsidTr="00F536F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D2BE70B" w14:textId="77777777" w:rsidR="00FE1CE8" w:rsidRPr="00056BC6" w:rsidRDefault="00FE1CE8" w:rsidP="00C8108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184B93D3" w14:textId="77777777" w:rsidR="00FE1CE8" w:rsidRPr="00056BC6" w:rsidRDefault="00FE1CE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sobrepressions a Estacions de Bombament</w:t>
            </w:r>
          </w:p>
        </w:tc>
      </w:tr>
      <w:tr w:rsidR="00FE1CE8" w:rsidRPr="00056BC6" w14:paraId="3A1BB47A" w14:textId="77777777" w:rsidTr="000D0B27">
        <w:trPr>
          <w:trHeight w:val="397"/>
          <w:jc w:val="center"/>
        </w:trPr>
        <w:tc>
          <w:tcPr>
            <w:tcW w:w="9234" w:type="dxa"/>
            <w:gridSpan w:val="4"/>
            <w:shd w:val="clear" w:color="auto" w:fill="auto"/>
            <w:vAlign w:val="center"/>
          </w:tcPr>
          <w:p w14:paraId="1B0F6ED5" w14:textId="79E74DD2" w:rsidR="00FE1CE8" w:rsidRPr="00056BC6" w:rsidRDefault="00C81081" w:rsidP="000D0B2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Antiariet de xapa d’acer soldada i equipat amb una bufeta qualitat alimentària i amb una reixeta</w:t>
            </w:r>
          </w:p>
        </w:tc>
      </w:tr>
    </w:tbl>
    <w:p w14:paraId="53E770A7" w14:textId="77777777" w:rsidR="00FE1CE8" w:rsidRPr="002610A3" w:rsidRDefault="00FE1CE8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0D9A9AE" w14:textId="77777777" w:rsidR="00FE1CE8" w:rsidRPr="00F536F7" w:rsidRDefault="00377721" w:rsidP="00F536F7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536F7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2A1FC387" wp14:editId="1F9CCCDD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5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8BC826" id="Line 4" o:spid="_x0000_s1026" style="position:absolute;z-index:2516177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sEHEQIAACk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ASisEH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FE1CE8" w:rsidRPr="00F536F7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394163" w:rsidRPr="00056BC6" w14:paraId="0AA7A203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94F7171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Documentació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7BFF85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La requerida p</w:t>
            </w:r>
            <w:r w:rsidR="00912E87" w:rsidRPr="00056BC6">
              <w:rPr>
                <w:rFonts w:ascii="Arial" w:hAnsi="Arial" w:cs="Arial"/>
              </w:rPr>
              <w:t>er</w:t>
            </w:r>
            <w:r w:rsidRPr="00056BC6">
              <w:rPr>
                <w:rFonts w:ascii="Arial" w:hAnsi="Arial" w:cs="Arial"/>
              </w:rPr>
              <w:t xml:space="preserve"> efectuar la </w:t>
            </w:r>
            <w:r w:rsidR="00912E87" w:rsidRPr="00056BC6">
              <w:rPr>
                <w:rFonts w:ascii="Arial" w:hAnsi="Arial" w:cs="Arial"/>
              </w:rPr>
              <w:t>legalització</w:t>
            </w:r>
            <w:r w:rsidRPr="00056BC6">
              <w:rPr>
                <w:rFonts w:ascii="Arial" w:hAnsi="Arial" w:cs="Arial"/>
              </w:rPr>
              <w:t xml:space="preserve"> de la </w:t>
            </w:r>
            <w:r w:rsidR="00912E87" w:rsidRPr="00056BC6">
              <w:rPr>
                <w:rFonts w:ascii="Arial" w:hAnsi="Arial" w:cs="Arial"/>
              </w:rPr>
              <w:t>instal·lació</w:t>
            </w:r>
          </w:p>
        </w:tc>
      </w:tr>
      <w:tr w:rsidR="00394163" w:rsidRPr="00056BC6" w14:paraId="3A83A794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BFF1698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412A653" w14:textId="77777777" w:rsidR="00394163" w:rsidRPr="00056BC6" w:rsidRDefault="00912E8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Dos fons semi</w:t>
            </w:r>
            <w:r w:rsidR="00894BC2" w:rsidRPr="00056BC6">
              <w:rPr>
                <w:rFonts w:ascii="Arial" w:hAnsi="Arial" w:cs="Arial"/>
              </w:rPr>
              <w:t>el·líptics</w:t>
            </w:r>
            <w:r w:rsidR="00394163" w:rsidRPr="00056BC6">
              <w:rPr>
                <w:rFonts w:ascii="Arial" w:hAnsi="Arial" w:cs="Arial"/>
              </w:rPr>
              <w:t xml:space="preserve"> uni</w:t>
            </w:r>
            <w:r w:rsidRPr="00056BC6">
              <w:rPr>
                <w:rFonts w:ascii="Arial" w:hAnsi="Arial" w:cs="Arial"/>
              </w:rPr>
              <w:t>ts per</w:t>
            </w:r>
            <w:r w:rsidR="00394163" w:rsidRPr="00056BC6">
              <w:rPr>
                <w:rFonts w:ascii="Arial" w:hAnsi="Arial" w:cs="Arial"/>
              </w:rPr>
              <w:t xml:space="preserve"> soldadura a un c</w:t>
            </w:r>
            <w:r w:rsidRPr="00056BC6">
              <w:rPr>
                <w:rFonts w:ascii="Arial" w:hAnsi="Arial" w:cs="Arial"/>
              </w:rPr>
              <w:t>os cilíndric</w:t>
            </w:r>
            <w:r w:rsidR="00894BC2" w:rsidRPr="00056BC6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25D8CDBD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7C0A20B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Xapa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415728F" w14:textId="77777777" w:rsidR="00394163" w:rsidRPr="00056BC6" w:rsidRDefault="00912E8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394163" w:rsidRPr="00056BC6">
              <w:rPr>
                <w:rFonts w:ascii="Arial" w:hAnsi="Arial" w:cs="Arial"/>
              </w:rPr>
              <w:t xml:space="preserve"> A 42 CP o similar</w:t>
            </w:r>
          </w:p>
        </w:tc>
      </w:tr>
      <w:tr w:rsidR="00394163" w:rsidRPr="00056BC6" w14:paraId="2DFD602E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95993D2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Posició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C888FB1" w14:textId="77777777" w:rsidR="00394163" w:rsidRPr="00056BC6" w:rsidRDefault="00912E8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</w:t>
            </w:r>
            <w:r w:rsidR="00394163" w:rsidRPr="00056BC6">
              <w:rPr>
                <w:rFonts w:ascii="Arial" w:hAnsi="Arial" w:cs="Arial"/>
              </w:rPr>
              <w:t xml:space="preserve">, </w:t>
            </w:r>
            <w:r w:rsidRPr="00056BC6">
              <w:rPr>
                <w:rFonts w:ascii="Arial" w:hAnsi="Arial" w:cs="Arial"/>
              </w:rPr>
              <w:t>suportat s</w:t>
            </w:r>
            <w:r w:rsidR="00394163" w:rsidRPr="00056BC6">
              <w:rPr>
                <w:rFonts w:ascii="Arial" w:hAnsi="Arial" w:cs="Arial"/>
              </w:rPr>
              <w:t>obre 4 p</w:t>
            </w:r>
            <w:r w:rsidR="00801A1A" w:rsidRPr="00056BC6">
              <w:rPr>
                <w:rFonts w:ascii="Arial" w:hAnsi="Arial" w:cs="Arial"/>
              </w:rPr>
              <w:t>ote</w:t>
            </w:r>
            <w:r w:rsidRPr="00056BC6">
              <w:rPr>
                <w:rFonts w:ascii="Arial" w:hAnsi="Arial" w:cs="Arial"/>
              </w:rPr>
              <w:t xml:space="preserve">s </w:t>
            </w:r>
          </w:p>
        </w:tc>
      </w:tr>
      <w:tr w:rsidR="00394163" w:rsidRPr="00056BC6" w14:paraId="199E7EAA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C5F873F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màxima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7D4611E" w14:textId="77777777" w:rsidR="00394163" w:rsidRPr="00056BC6" w:rsidRDefault="00F06EE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</w:t>
            </w:r>
            <w:r w:rsidR="00394163" w:rsidRPr="00056BC6">
              <w:rPr>
                <w:rFonts w:ascii="Arial" w:hAnsi="Arial" w:cs="Arial"/>
              </w:rPr>
              <w:t xml:space="preserve">e 10 </w:t>
            </w:r>
            <w:r w:rsidR="00912E87" w:rsidRPr="00056BC6">
              <w:rPr>
                <w:rFonts w:ascii="Arial" w:hAnsi="Arial" w:cs="Arial"/>
              </w:rPr>
              <w:t xml:space="preserve">fins a </w:t>
            </w:r>
            <w:r w:rsidR="00394163" w:rsidRPr="00056BC6">
              <w:rPr>
                <w:rFonts w:ascii="Arial" w:hAnsi="Arial" w:cs="Arial"/>
              </w:rPr>
              <w:t>39 bars</w:t>
            </w:r>
          </w:p>
        </w:tc>
      </w:tr>
      <w:tr w:rsidR="00394163" w:rsidRPr="00056BC6" w14:paraId="0A3851EB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06DED29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Ús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43040F2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  <w:r w:rsidR="00912E87" w:rsidRPr="00056BC6">
              <w:rPr>
                <w:rFonts w:ascii="Arial" w:hAnsi="Arial" w:cs="Arial"/>
              </w:rPr>
              <w:t>igua potable</w:t>
            </w:r>
          </w:p>
        </w:tc>
      </w:tr>
      <w:tr w:rsidR="00394163" w:rsidRPr="00056BC6" w14:paraId="5B7F5855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DAB5B38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Temperatura serv</w:t>
            </w:r>
            <w:r w:rsidR="00813C84" w:rsidRPr="00056BC6">
              <w:rPr>
                <w:rFonts w:ascii="Arial" w:hAnsi="Arial" w:cs="Arial"/>
                <w:b/>
                <w:bCs/>
              </w:rPr>
              <w:t>ei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1D74BB0" w14:textId="77777777" w:rsidR="00394163" w:rsidRPr="00056BC6" w:rsidRDefault="0034575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</w:t>
            </w:r>
            <w:r w:rsidR="00394163" w:rsidRPr="00056BC6">
              <w:rPr>
                <w:rFonts w:ascii="Arial" w:hAnsi="Arial" w:cs="Arial"/>
              </w:rPr>
              <w:t>e 0° a +</w:t>
            </w:r>
            <w:smartTag w:uri="urn:schemas-microsoft-com:office:smarttags" w:element="metricconverter">
              <w:smartTagPr>
                <w:attr w:name="ProductID" w:val="60ﾰC"/>
              </w:smartTagPr>
              <w:r w:rsidR="00394163" w:rsidRPr="00056BC6">
                <w:rPr>
                  <w:rFonts w:ascii="Arial" w:hAnsi="Arial" w:cs="Arial"/>
                </w:rPr>
                <w:t>60°C</w:t>
              </w:r>
            </w:smartTag>
          </w:p>
        </w:tc>
      </w:tr>
      <w:tr w:rsidR="00394163" w:rsidRPr="00056BC6" w14:paraId="01F767B1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F6C93F7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Bufeta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3753177" w14:textId="77777777" w:rsidR="00394163" w:rsidRPr="00056BC6" w:rsidRDefault="00912E8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Elastòmer G40, at</w:t>
            </w:r>
            <w:r w:rsidR="004C2DF1" w:rsidRPr="00056BC6">
              <w:rPr>
                <w:rFonts w:ascii="Arial" w:hAnsi="Arial" w:cs="Arial"/>
              </w:rPr>
              <w:t>ò</w:t>
            </w:r>
            <w:r w:rsidRPr="00056BC6">
              <w:rPr>
                <w:rFonts w:ascii="Arial" w:hAnsi="Arial" w:cs="Arial"/>
              </w:rPr>
              <w:t>xic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qualitat</w:t>
            </w:r>
            <w:r w:rsidR="00394163" w:rsidRPr="00056BC6">
              <w:rPr>
                <w:rFonts w:ascii="Arial" w:hAnsi="Arial" w:cs="Arial"/>
              </w:rPr>
              <w:t xml:space="preserve"> aliment</w:t>
            </w:r>
            <w:r w:rsidRPr="00056BC6">
              <w:rPr>
                <w:rFonts w:ascii="Arial" w:hAnsi="Arial" w:cs="Arial"/>
              </w:rPr>
              <w:t>à</w:t>
            </w:r>
            <w:r w:rsidR="00394163" w:rsidRPr="00056BC6">
              <w:rPr>
                <w:rFonts w:ascii="Arial" w:hAnsi="Arial" w:cs="Arial"/>
              </w:rPr>
              <w:t>ria</w:t>
            </w:r>
          </w:p>
        </w:tc>
      </w:tr>
      <w:tr w:rsidR="00394163" w:rsidRPr="00056BC6" w14:paraId="52B197CB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B51B364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Inflat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85BBEBF" w14:textId="77777777" w:rsidR="00394163" w:rsidRPr="00056BC6" w:rsidRDefault="00912E8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nitrogen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mitjançant </w:t>
            </w:r>
            <w:r w:rsidR="00394163" w:rsidRPr="00056BC6">
              <w:rPr>
                <w:rFonts w:ascii="Arial" w:hAnsi="Arial" w:cs="Arial"/>
              </w:rPr>
              <w:t>verificador-</w:t>
            </w:r>
            <w:r w:rsidRPr="00056BC6">
              <w:rPr>
                <w:rFonts w:ascii="Arial" w:hAnsi="Arial" w:cs="Arial"/>
              </w:rPr>
              <w:t xml:space="preserve">inflador </w:t>
            </w:r>
          </w:p>
        </w:tc>
      </w:tr>
      <w:tr w:rsidR="00394163" w:rsidRPr="00056BC6" w14:paraId="73DAD881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2191F51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Protecció i acabat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8D30E5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Pinta</w:t>
            </w:r>
            <w:r w:rsidR="00912E87" w:rsidRPr="00056BC6">
              <w:rPr>
                <w:rFonts w:ascii="Arial" w:hAnsi="Arial" w:cs="Arial"/>
              </w:rPr>
              <w:t>t interior a base d’</w:t>
            </w:r>
            <w:r w:rsidRPr="00056BC6">
              <w:rPr>
                <w:rFonts w:ascii="Arial" w:hAnsi="Arial" w:cs="Arial"/>
              </w:rPr>
              <w:t>epox</w:t>
            </w:r>
            <w:r w:rsidR="00912E87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r w:rsidR="00912E87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r w:rsidR="00912E87" w:rsidRPr="00056BC6">
              <w:rPr>
                <w:rFonts w:ascii="Arial" w:hAnsi="Arial" w:cs="Arial"/>
              </w:rPr>
              <w:t>anteriorment una capa d’imprimació</w:t>
            </w:r>
            <w:r w:rsidRPr="00056BC6">
              <w:rPr>
                <w:rFonts w:ascii="Arial" w:hAnsi="Arial" w:cs="Arial"/>
              </w:rPr>
              <w:t>, una interm</w:t>
            </w:r>
            <w:r w:rsidR="00912E87" w:rsidRPr="00056BC6">
              <w:rPr>
                <w:rFonts w:ascii="Arial" w:hAnsi="Arial" w:cs="Arial"/>
              </w:rPr>
              <w:t>èd</w:t>
            </w:r>
            <w:r w:rsidRPr="00056BC6">
              <w:rPr>
                <w:rFonts w:ascii="Arial" w:hAnsi="Arial" w:cs="Arial"/>
              </w:rPr>
              <w:t>ia de poliuret</w:t>
            </w:r>
            <w:r w:rsidR="00912E87" w:rsidRPr="00056BC6">
              <w:rPr>
                <w:rFonts w:ascii="Arial" w:hAnsi="Arial" w:cs="Arial"/>
              </w:rPr>
              <w:t>à i una d’acabat</w:t>
            </w:r>
          </w:p>
        </w:tc>
      </w:tr>
      <w:tr w:rsidR="00394163" w:rsidRPr="00056BC6" w14:paraId="6E2D92A3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DB0D216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Volum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3786E54" w14:textId="01909851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Entre 2 </w:t>
            </w:r>
            <w:r w:rsidR="00091B08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50 m³</w:t>
            </w:r>
          </w:p>
        </w:tc>
      </w:tr>
      <w:tr w:rsidR="00394163" w:rsidRPr="00056BC6" w14:paraId="0FC52EDE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55F5672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Reglamentació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de</w:t>
            </w:r>
            <w:r w:rsidRPr="00056BC6">
              <w:rPr>
                <w:rFonts w:ascii="Arial" w:hAnsi="Arial" w:cs="Arial"/>
                <w:b/>
                <w:bCs/>
              </w:rPr>
              <w:t xml:space="preserve"> l’aparell a pressió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5844E86" w14:textId="77777777" w:rsidR="00394163" w:rsidRPr="00056BC6" w:rsidRDefault="00091B0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S/decret</w:t>
            </w:r>
            <w:r w:rsidR="00394163" w:rsidRPr="00056BC6">
              <w:rPr>
                <w:rFonts w:ascii="Arial" w:hAnsi="Arial" w:cs="Arial"/>
              </w:rPr>
              <w:t xml:space="preserve"> 1244/1979 </w:t>
            </w:r>
            <w:r w:rsidRPr="00056BC6">
              <w:rPr>
                <w:rFonts w:ascii="Arial" w:hAnsi="Arial" w:cs="Arial"/>
              </w:rPr>
              <w:t>i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posteriors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correccions</w:t>
            </w:r>
          </w:p>
        </w:tc>
      </w:tr>
      <w:tr w:rsidR="00394163" w:rsidRPr="00056BC6" w14:paraId="3F07EF99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AA3B95E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de pr</w:t>
            </w:r>
            <w:r w:rsidRPr="00056BC6">
              <w:rPr>
                <w:rFonts w:ascii="Arial" w:hAnsi="Arial" w:cs="Arial"/>
                <w:b/>
                <w:bCs/>
              </w:rPr>
              <w:t xml:space="preserve">ova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60AFFE7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1,5 ve</w:t>
            </w:r>
            <w:r w:rsidR="00091B08" w:rsidRPr="00056BC6">
              <w:rPr>
                <w:rFonts w:ascii="Arial" w:hAnsi="Arial" w:cs="Arial"/>
              </w:rPr>
              <w:t xml:space="preserve">gades la pressió màxima de servei </w:t>
            </w:r>
          </w:p>
        </w:tc>
      </w:tr>
      <w:tr w:rsidR="00394163" w:rsidRPr="00056BC6" w14:paraId="206EDC99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E7FA0A4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Protocol</w:t>
            </w:r>
            <w:r w:rsidR="00394163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142882B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 </w:t>
            </w:r>
            <w:r w:rsidR="00091B08" w:rsidRPr="00056BC6">
              <w:rPr>
                <w:rFonts w:ascii="Arial" w:hAnsi="Arial" w:cs="Arial"/>
              </w:rPr>
              <w:t>donar verificats per indústri</w:t>
            </w:r>
            <w:r w:rsidRPr="00056BC6">
              <w:rPr>
                <w:rFonts w:ascii="Arial" w:hAnsi="Arial" w:cs="Arial"/>
              </w:rPr>
              <w:t>a</w:t>
            </w:r>
          </w:p>
        </w:tc>
      </w:tr>
      <w:tr w:rsidR="00394163" w:rsidRPr="00056BC6" w14:paraId="63243CE2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811A08A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Accessoris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748A87F" w14:textId="77777777" w:rsidR="00394163" w:rsidRPr="00056BC6" w:rsidRDefault="00091B0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</w:t>
            </w:r>
            <w:r w:rsidR="00394163" w:rsidRPr="00056BC6">
              <w:rPr>
                <w:rFonts w:ascii="Arial" w:hAnsi="Arial" w:cs="Arial"/>
              </w:rPr>
              <w:t xml:space="preserve"> de segur</w:t>
            </w:r>
            <w:r w:rsidRPr="00056BC6">
              <w:rPr>
                <w:rFonts w:ascii="Arial" w:hAnsi="Arial" w:cs="Arial"/>
              </w:rPr>
              <w:t>etat</w:t>
            </w:r>
            <w:r w:rsidR="00B06D0A">
              <w:rPr>
                <w:rFonts w:ascii="Arial" w:hAnsi="Arial" w:cs="Arial"/>
              </w:rPr>
              <w:t xml:space="preserve"> LE</w:t>
            </w:r>
            <w:r w:rsidR="00394163" w:rsidRPr="00056BC6">
              <w:rPr>
                <w:rFonts w:ascii="Arial" w:hAnsi="Arial" w:cs="Arial"/>
              </w:rPr>
              <w:t>SER</w:t>
            </w:r>
            <w:r w:rsidR="00B06D0A">
              <w:rPr>
                <w:rFonts w:ascii="Arial" w:hAnsi="Arial" w:cs="Arial"/>
              </w:rPr>
              <w:t xml:space="preserve"> </w:t>
            </w:r>
          </w:p>
          <w:p w14:paraId="7974EC38" w14:textId="77777777" w:rsidR="00394163" w:rsidRPr="00056BC6" w:rsidRDefault="00091B0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Nivell òptic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 elèctric</w:t>
            </w:r>
          </w:p>
          <w:p w14:paraId="1597299E" w14:textId="77777777" w:rsidR="00394163" w:rsidRPr="00056BC6" w:rsidRDefault="00091B0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Vàlvules</w:t>
            </w:r>
            <w:r w:rsidR="00394163" w:rsidRPr="00056BC6">
              <w:rPr>
                <w:rFonts w:ascii="Arial" w:hAnsi="Arial" w:cs="Arial"/>
              </w:rPr>
              <w:t xml:space="preserve"> d</w:t>
            </w:r>
            <w:r w:rsidRPr="00056BC6">
              <w:rPr>
                <w:rFonts w:ascii="Arial" w:hAnsi="Arial" w:cs="Arial"/>
              </w:rPr>
              <w:t>’ompliment i buidatge</w:t>
            </w:r>
          </w:p>
        </w:tc>
      </w:tr>
      <w:tr w:rsidR="00394163" w:rsidRPr="00056BC6" w14:paraId="285400A5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0408392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60426DF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23993398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9A994AE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9B9AFC7" w14:textId="152098FA" w:rsidR="00394163" w:rsidRPr="00056BC6" w:rsidRDefault="002D0A6E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CHARLATTE</w:t>
            </w:r>
            <w:r w:rsidRPr="00056BC6">
              <w:rPr>
                <w:rFonts w:ascii="Arial" w:hAnsi="Arial" w:cs="Arial"/>
              </w:rPr>
              <w:t xml:space="preserve"> </w:t>
            </w:r>
            <w:r w:rsidR="00394163" w:rsidRPr="00056BC6">
              <w:rPr>
                <w:rFonts w:ascii="Arial" w:hAnsi="Arial" w:cs="Arial"/>
              </w:rPr>
              <w:t>o similar</w:t>
            </w:r>
          </w:p>
        </w:tc>
      </w:tr>
      <w:tr w:rsidR="00394163" w:rsidRPr="00056BC6" w14:paraId="669BC809" w14:textId="77777777" w:rsidTr="00F536F7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75D20F1" w14:textId="77777777" w:rsidR="00394163" w:rsidRPr="00056BC6" w:rsidRDefault="00813C84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AC58568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AAN</w:t>
            </w:r>
          </w:p>
        </w:tc>
      </w:tr>
    </w:tbl>
    <w:p w14:paraId="0155F8A2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5A301FE3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03443AC9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D25C2" w:rsidRPr="00056BC6" w14:paraId="0957B829" w14:textId="77777777" w:rsidTr="00ED091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B8FDE80" w14:textId="77777777" w:rsidR="00AD25C2" w:rsidRPr="00056BC6" w:rsidRDefault="00AD25C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6C3C" w:rsidRPr="00056BC6" w14:paraId="038999F2" w14:textId="77777777" w:rsidTr="00ED091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540B76B" w14:textId="77777777" w:rsidR="007C6C3C" w:rsidRPr="00056BC6" w:rsidRDefault="007C6C3C" w:rsidP="007C6C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EC93207" w14:textId="77777777" w:rsidR="007C6C3C" w:rsidRPr="00056BC6" w:rsidRDefault="007C6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7910C30" w14:textId="77777777" w:rsidR="007C6C3C" w:rsidRPr="00056BC6" w:rsidRDefault="007C6C3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28D5885" w14:textId="77777777" w:rsidR="007C6C3C" w:rsidRPr="00056BC6" w:rsidRDefault="007C6C3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AD25C2" w:rsidRPr="00056BC6" w14:paraId="385F9142" w14:textId="77777777" w:rsidTr="00ED091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0E39229" w14:textId="77777777" w:rsidR="00AD25C2" w:rsidRPr="00056BC6" w:rsidRDefault="00AD25C2" w:rsidP="00AD25C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56B1709" w14:textId="77777777" w:rsidR="00AD25C2" w:rsidRPr="00056BC6" w:rsidRDefault="00AD25C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0" w:name="_Toc14429497"/>
            <w:bookmarkStart w:id="21" w:name="_Toc137214777"/>
            <w:r w:rsidRPr="00056BC6">
              <w:rPr>
                <w:rFonts w:ascii="Arial" w:hAnsi="Arial" w:cs="Arial"/>
              </w:rPr>
              <w:t>ARQUETA CIMENT ARMAT</w:t>
            </w:r>
            <w:bookmarkEnd w:id="20"/>
            <w:bookmarkEnd w:id="21"/>
          </w:p>
        </w:tc>
      </w:tr>
      <w:tr w:rsidR="00036508" w:rsidRPr="00056BC6" w14:paraId="12AA0AAB" w14:textId="77777777" w:rsidTr="00ED091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5545469" w14:textId="77777777" w:rsidR="00036508" w:rsidRPr="00056BC6" w:rsidRDefault="00036508" w:rsidP="0003650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F372C44" w14:textId="77777777" w:rsidR="00036508" w:rsidRPr="00056BC6" w:rsidRDefault="00036508" w:rsidP="00036508">
            <w:pPr>
              <w:jc w:val="both"/>
              <w:outlineLvl w:val="1"/>
              <w:rPr>
                <w:rFonts w:ascii="Arial" w:hAnsi="Arial" w:cs="Arial"/>
              </w:rPr>
            </w:pPr>
            <w:bookmarkStart w:id="22" w:name="_Toc14429498"/>
            <w:bookmarkStart w:id="23" w:name="_Toc137214778"/>
            <w:r>
              <w:rPr>
                <w:rFonts w:ascii="Arial" w:hAnsi="Arial" w:cs="Arial"/>
              </w:rPr>
              <w:t>PRADINSA</w:t>
            </w:r>
            <w:bookmarkEnd w:id="22"/>
            <w:bookmarkEnd w:id="23"/>
          </w:p>
        </w:tc>
      </w:tr>
      <w:tr w:rsidR="00AD25C2" w:rsidRPr="00056BC6" w14:paraId="26922F78" w14:textId="77777777" w:rsidTr="00ED091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067ED0F" w14:textId="77777777" w:rsidR="00AD25C2" w:rsidRPr="00056BC6" w:rsidRDefault="00AD25C2" w:rsidP="00AD25C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DFE0EFF" w14:textId="77777777" w:rsidR="00AD25C2" w:rsidRPr="00056BC6" w:rsidRDefault="00AD25C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Allotjament comptador-indicador d’usuari</w:t>
            </w:r>
          </w:p>
        </w:tc>
      </w:tr>
      <w:tr w:rsidR="00AD25C2" w:rsidRPr="00056BC6" w14:paraId="02C5C295" w14:textId="77777777" w:rsidTr="00ED091B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5133D879" w14:textId="77777777" w:rsidR="00AD25C2" w:rsidRPr="00056BC6" w:rsidRDefault="00AD25C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Arqueta de ciment armat a ubicar els comptadors-indicadors de l’usuari en aquells llocs que no </w:t>
            </w:r>
            <w:r w:rsidR="004C2DF1" w:rsidRPr="00056BC6">
              <w:rPr>
                <w:rFonts w:ascii="Arial" w:hAnsi="Arial" w:cs="Arial"/>
              </w:rPr>
              <w:t xml:space="preserve">es </w:t>
            </w:r>
            <w:r w:rsidRPr="00056BC6">
              <w:rPr>
                <w:rFonts w:ascii="Arial" w:hAnsi="Arial" w:cs="Arial"/>
              </w:rPr>
              <w:t>puguin col·locar la tapa registre a la caseta de dipòsit del CAT.</w:t>
            </w:r>
          </w:p>
          <w:p w14:paraId="4D04778B" w14:textId="77777777" w:rsidR="00AD25C2" w:rsidRPr="00056BC6" w:rsidRDefault="00AD25C2" w:rsidP="00056BC6">
            <w:pPr>
              <w:jc w:val="both"/>
              <w:rPr>
                <w:rFonts w:ascii="Arial" w:hAnsi="Arial" w:cs="Arial"/>
              </w:rPr>
            </w:pPr>
          </w:p>
          <w:p w14:paraId="3F6AE451" w14:textId="77777777" w:rsidR="00AD25C2" w:rsidRPr="00056BC6" w:rsidRDefault="00AD25C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 col·locarà als límits entre el CAT i l’usuari o del CAT amb el domini públic de forma que l’usuari tingui lliure accés a l’arqueta.</w:t>
            </w:r>
          </w:p>
        </w:tc>
      </w:tr>
    </w:tbl>
    <w:p w14:paraId="77C688B8" w14:textId="77777777" w:rsidR="00AD25C2" w:rsidRPr="002610A3" w:rsidRDefault="00AD25C2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677FCB3" w14:textId="77777777" w:rsidR="00AD25C2" w:rsidRPr="00ED091B" w:rsidRDefault="00377721" w:rsidP="00AD25C2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ED091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5D6C0450" wp14:editId="13EE5C96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4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C9415" id="Line 5" o:spid="_x0000_s1026" style="position:absolute;z-index:25161881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8bqEQIAACk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B0s8bq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AD25C2" w:rsidRPr="00ED091B">
        <w:rPr>
          <w:rFonts w:ascii="Arial" w:hAnsi="Arial" w:cs="Arial"/>
          <w:b/>
          <w:bCs/>
          <w:i/>
        </w:rPr>
        <w:t>CARACTERÍSTIQUES</w:t>
      </w:r>
    </w:p>
    <w:p w14:paraId="14262131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P</w:t>
      </w:r>
      <w:r w:rsidR="004612FB" w:rsidRPr="002610A3">
        <w:rPr>
          <w:rFonts w:ascii="Arial" w:hAnsi="Arial" w:cs="Arial"/>
        </w:rPr>
        <w:t>orta</w:t>
      </w:r>
      <w:r w:rsidRPr="002610A3">
        <w:rPr>
          <w:rFonts w:ascii="Arial" w:hAnsi="Arial" w:cs="Arial"/>
        </w:rPr>
        <w:t xml:space="preserve"> de 40 x </w:t>
      </w:r>
      <w:smartTag w:uri="urn:schemas-microsoft-com:office:smarttags" w:element="metricconverter">
        <w:smartTagPr>
          <w:attr w:name="ProductID" w:val="40 cm"/>
        </w:smartTagPr>
        <w:r w:rsidRPr="002610A3">
          <w:rPr>
            <w:rFonts w:ascii="Arial" w:hAnsi="Arial" w:cs="Arial"/>
          </w:rPr>
          <w:t>40 cm</w:t>
        </w:r>
      </w:smartTag>
      <w:r w:rsidRPr="002610A3">
        <w:rPr>
          <w:rFonts w:ascii="Arial" w:hAnsi="Arial" w:cs="Arial"/>
        </w:rPr>
        <w:t xml:space="preserve"> en f</w:t>
      </w:r>
      <w:r w:rsidR="004612FB" w:rsidRPr="002610A3">
        <w:rPr>
          <w:rFonts w:ascii="Arial" w:hAnsi="Arial" w:cs="Arial"/>
        </w:rPr>
        <w:t xml:space="preserve">osa d’alumini endurit. </w:t>
      </w:r>
    </w:p>
    <w:p w14:paraId="15D41731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048A63BC" w14:textId="77777777" w:rsidR="00394163" w:rsidRPr="002610A3" w:rsidRDefault="004612FB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Tancament d’inoxidable previst per col·locar cadenat</w:t>
      </w:r>
      <w:r w:rsidR="00394163" w:rsidRPr="002610A3">
        <w:rPr>
          <w:rFonts w:ascii="Arial" w:hAnsi="Arial" w:cs="Arial"/>
        </w:rPr>
        <w:t xml:space="preserve"> ALBOY.</w:t>
      </w:r>
    </w:p>
    <w:p w14:paraId="4C20C7DD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20A03557" w14:textId="77777777" w:rsidR="00394163" w:rsidRPr="002610A3" w:rsidRDefault="004612FB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Únic orifici d’accés per la base amb un</w:t>
      </w:r>
      <w:r w:rsidR="00394163" w:rsidRPr="002610A3">
        <w:rPr>
          <w:rFonts w:ascii="Arial" w:hAnsi="Arial" w:cs="Arial"/>
        </w:rPr>
        <w:t xml:space="preserve"> Ø </w:t>
      </w:r>
      <w:smartTag w:uri="urn:schemas-microsoft-com:office:smarttags" w:element="metricconverter">
        <w:smartTagPr>
          <w:attr w:name="ProductID" w:val="110 mm"/>
        </w:smartTagPr>
        <w:r w:rsidR="00394163" w:rsidRPr="002610A3">
          <w:rPr>
            <w:rFonts w:ascii="Arial" w:hAnsi="Arial" w:cs="Arial"/>
          </w:rPr>
          <w:t>110 mm</w:t>
        </w:r>
      </w:smartTag>
      <w:r w:rsidR="00394163" w:rsidRPr="002610A3">
        <w:rPr>
          <w:rFonts w:ascii="Arial" w:hAnsi="Arial" w:cs="Arial"/>
        </w:rPr>
        <w:t>. Rest</w:t>
      </w:r>
      <w:r w:rsidRPr="002610A3">
        <w:rPr>
          <w:rFonts w:ascii="Arial" w:hAnsi="Arial" w:cs="Arial"/>
        </w:rPr>
        <w:t xml:space="preserve">a d’orificis cecs. </w:t>
      </w:r>
    </w:p>
    <w:p w14:paraId="3D2B0C18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377BC51E" w14:textId="77777777" w:rsidR="00394163" w:rsidRPr="002610A3" w:rsidRDefault="00394163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P</w:t>
      </w:r>
      <w:r w:rsidR="004612FB" w:rsidRPr="002610A3">
        <w:rPr>
          <w:rFonts w:ascii="Arial" w:hAnsi="Arial" w:cs="Arial"/>
        </w:rPr>
        <w:t xml:space="preserve">orta sense gravats ni lletres. </w:t>
      </w:r>
    </w:p>
    <w:p w14:paraId="2245E5EB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6E922FED" w14:textId="77777777" w:rsidR="00394163" w:rsidRPr="002610A3" w:rsidRDefault="004612FB" w:rsidP="00394163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Dimension</w:t>
      </w:r>
      <w:r w:rsidR="00394163" w:rsidRPr="002610A3">
        <w:rPr>
          <w:rFonts w:ascii="Arial" w:hAnsi="Arial" w:cs="Arial"/>
        </w:rPr>
        <w:t xml:space="preserve">s:  75 x 52 x </w:t>
      </w:r>
      <w:smartTag w:uri="urn:schemas-microsoft-com:office:smarttags" w:element="metricconverter">
        <w:smartTagPr>
          <w:attr w:name="ProductID" w:val="26 cm"/>
        </w:smartTagPr>
        <w:r w:rsidR="00394163" w:rsidRPr="002610A3">
          <w:rPr>
            <w:rFonts w:ascii="Arial" w:hAnsi="Arial" w:cs="Arial"/>
          </w:rPr>
          <w:t>26 cm</w:t>
        </w:r>
      </w:smartTag>
    </w:p>
    <w:p w14:paraId="794582D7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AB97A19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388E04FF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3B62847A" w14:textId="77777777" w:rsidR="00394163" w:rsidRPr="002610A3" w:rsidRDefault="004612FB" w:rsidP="00394163">
      <w:pPr>
        <w:jc w:val="both"/>
        <w:rPr>
          <w:rFonts w:ascii="Arial" w:hAnsi="Arial" w:cs="Arial"/>
          <w:bCs/>
        </w:rPr>
      </w:pPr>
      <w:r w:rsidRPr="002610A3">
        <w:rPr>
          <w:rFonts w:ascii="Arial" w:hAnsi="Arial" w:cs="Arial"/>
          <w:b/>
          <w:bCs/>
          <w:u w:val="single"/>
        </w:rPr>
        <w:t>FABRICANT</w:t>
      </w:r>
      <w:r w:rsidR="00394163" w:rsidRPr="002610A3">
        <w:rPr>
          <w:rFonts w:ascii="Arial" w:hAnsi="Arial" w:cs="Arial"/>
          <w:b/>
          <w:bCs/>
        </w:rPr>
        <w:tab/>
      </w:r>
      <w:r w:rsidR="00394163" w:rsidRPr="002610A3">
        <w:rPr>
          <w:rFonts w:ascii="Arial" w:hAnsi="Arial" w:cs="Arial"/>
          <w:b/>
          <w:bCs/>
        </w:rPr>
        <w:tab/>
      </w:r>
      <w:r w:rsidR="00394163" w:rsidRPr="002610A3">
        <w:rPr>
          <w:rFonts w:ascii="Arial" w:hAnsi="Arial" w:cs="Arial"/>
          <w:bCs/>
        </w:rPr>
        <w:t>PRADINSA o similar</w:t>
      </w:r>
    </w:p>
    <w:p w14:paraId="4D810DFE" w14:textId="77777777" w:rsidR="00F13DCC" w:rsidRPr="002610A3" w:rsidRDefault="00F13DCC" w:rsidP="00394163">
      <w:pPr>
        <w:jc w:val="both"/>
        <w:rPr>
          <w:rFonts w:ascii="Arial" w:hAnsi="Arial" w:cs="Arial"/>
          <w:bCs/>
        </w:rPr>
      </w:pPr>
    </w:p>
    <w:p w14:paraId="6B02A2A9" w14:textId="77777777" w:rsidR="00394163" w:rsidRPr="002610A3" w:rsidRDefault="00394163" w:rsidP="00394163">
      <w:pPr>
        <w:jc w:val="both"/>
        <w:rPr>
          <w:rFonts w:ascii="Arial" w:hAnsi="Arial" w:cs="Arial"/>
          <w:bCs/>
        </w:rPr>
      </w:pPr>
      <w:r w:rsidRPr="002610A3">
        <w:rPr>
          <w:rFonts w:ascii="Arial" w:hAnsi="Arial" w:cs="Arial"/>
          <w:b/>
          <w:bCs/>
          <w:u w:val="single"/>
        </w:rPr>
        <w:t>TIP</w:t>
      </w:r>
      <w:r w:rsidR="004612FB" w:rsidRPr="002610A3">
        <w:rPr>
          <w:rFonts w:ascii="Arial" w:hAnsi="Arial" w:cs="Arial"/>
          <w:b/>
          <w:bCs/>
          <w:u w:val="single"/>
        </w:rPr>
        <w:t>US</w:t>
      </w:r>
      <w:r w:rsidR="00F15646" w:rsidRPr="002610A3">
        <w:rPr>
          <w:rFonts w:ascii="Arial" w:hAnsi="Arial" w:cs="Arial"/>
          <w:b/>
          <w:bCs/>
        </w:rPr>
        <w:tab/>
      </w:r>
      <w:r w:rsidRPr="002610A3">
        <w:rPr>
          <w:rFonts w:ascii="Arial" w:hAnsi="Arial" w:cs="Arial"/>
          <w:bCs/>
        </w:rPr>
        <w:tab/>
      </w:r>
      <w:r w:rsidRPr="002610A3">
        <w:rPr>
          <w:rFonts w:ascii="Arial" w:hAnsi="Arial" w:cs="Arial"/>
          <w:bCs/>
        </w:rPr>
        <w:tab/>
        <w:t>AC 1001</w:t>
      </w:r>
    </w:p>
    <w:p w14:paraId="5F2721FB" w14:textId="77777777" w:rsidR="00394163" w:rsidRDefault="00394163" w:rsidP="00394163">
      <w:pPr>
        <w:jc w:val="both"/>
        <w:rPr>
          <w:rFonts w:ascii="Arial" w:hAnsi="Arial" w:cs="Arial"/>
          <w:bCs/>
        </w:rPr>
      </w:pPr>
    </w:p>
    <w:p w14:paraId="7B4F8C4C" w14:textId="77777777" w:rsidR="00A06F86" w:rsidRDefault="00A06F86" w:rsidP="00394163">
      <w:pPr>
        <w:jc w:val="both"/>
        <w:rPr>
          <w:rFonts w:ascii="Arial" w:hAnsi="Arial" w:cs="Arial"/>
          <w:bCs/>
        </w:rPr>
      </w:pPr>
    </w:p>
    <w:p w14:paraId="35C631F3" w14:textId="77777777" w:rsidR="00F13DCC" w:rsidRDefault="00F13DCC" w:rsidP="00394163">
      <w:pPr>
        <w:jc w:val="both"/>
        <w:rPr>
          <w:rFonts w:ascii="Arial" w:hAnsi="Arial" w:cs="Arial"/>
          <w:bCs/>
        </w:rPr>
        <w:sectPr w:rsidR="00F13DCC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06F86" w:rsidRPr="00A22E83" w14:paraId="66EC7127" w14:textId="77777777" w:rsidTr="002B377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0F771850" w14:textId="77777777" w:rsidR="00A06F86" w:rsidRPr="00A22E83" w:rsidRDefault="00A06F86" w:rsidP="00A06F8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A22E83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06F86" w:rsidRPr="00A22E83" w14:paraId="60BA2300" w14:textId="77777777" w:rsidTr="002B377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7BDD8EF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93814A6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77D1D9E" w14:textId="77777777" w:rsidR="00A06F86" w:rsidRPr="00A22E83" w:rsidRDefault="00A06F86" w:rsidP="00A06F86">
            <w:pPr>
              <w:jc w:val="center"/>
              <w:rPr>
                <w:rFonts w:ascii="Arial" w:hAnsi="Arial" w:cs="Arial"/>
                <w:b/>
              </w:rPr>
            </w:pPr>
            <w:r w:rsidRPr="00A22E8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5E5ECCD" w14:textId="77777777" w:rsidR="00A06F86" w:rsidRPr="00A22E83" w:rsidRDefault="00A06F86" w:rsidP="00A06F86">
            <w:pPr>
              <w:jc w:val="center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25/02/2010</w:t>
            </w:r>
          </w:p>
        </w:tc>
      </w:tr>
      <w:tr w:rsidR="00A06F86" w:rsidRPr="00A22E83" w14:paraId="20A22DF7" w14:textId="77777777" w:rsidTr="002B377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FDDAF7C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6A204E2" w14:textId="77777777" w:rsidR="00A06F86" w:rsidRPr="00A22E83" w:rsidRDefault="00A06F86" w:rsidP="00A06F86">
            <w:pPr>
              <w:jc w:val="both"/>
              <w:outlineLvl w:val="0"/>
              <w:rPr>
                <w:rFonts w:ascii="Arial" w:hAnsi="Arial" w:cs="Arial"/>
              </w:rPr>
            </w:pPr>
            <w:bookmarkStart w:id="24" w:name="_Toc260816367"/>
            <w:bookmarkStart w:id="25" w:name="_Toc14429499"/>
            <w:bookmarkStart w:id="26" w:name="_Toc137214779"/>
            <w:r w:rsidRPr="00A22E83">
              <w:rPr>
                <w:rFonts w:ascii="Arial" w:hAnsi="Arial" w:cs="Arial"/>
              </w:rPr>
              <w:t>ASSECADOR FRIGORÍFIC</w:t>
            </w:r>
            <w:bookmarkEnd w:id="24"/>
            <w:bookmarkEnd w:id="25"/>
            <w:bookmarkEnd w:id="26"/>
          </w:p>
        </w:tc>
      </w:tr>
      <w:tr w:rsidR="00A06F86" w:rsidRPr="00A22E83" w14:paraId="085BD4C9" w14:textId="77777777" w:rsidTr="002B377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8CA2ABC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ED62525" w14:textId="77777777" w:rsidR="00A06F86" w:rsidRPr="00A22E83" w:rsidRDefault="00A06F86" w:rsidP="00A06F86">
            <w:pPr>
              <w:jc w:val="both"/>
              <w:outlineLvl w:val="1"/>
              <w:rPr>
                <w:rFonts w:ascii="Arial" w:hAnsi="Arial" w:cs="Arial"/>
              </w:rPr>
            </w:pPr>
            <w:bookmarkStart w:id="27" w:name="_Toc260816368"/>
            <w:bookmarkStart w:id="28" w:name="_Toc14429500"/>
            <w:bookmarkStart w:id="29" w:name="_Toc137214780"/>
            <w:r w:rsidRPr="00A22E83">
              <w:rPr>
                <w:rFonts w:ascii="Arial" w:hAnsi="Arial" w:cs="Arial"/>
              </w:rPr>
              <w:t>INGERSOLL RAND</w:t>
            </w:r>
            <w:bookmarkEnd w:id="27"/>
            <w:bookmarkEnd w:id="28"/>
            <w:bookmarkEnd w:id="29"/>
          </w:p>
        </w:tc>
      </w:tr>
      <w:tr w:rsidR="00A06F86" w:rsidRPr="00A22E83" w14:paraId="7AC266F3" w14:textId="77777777" w:rsidTr="002B377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5FEDC6A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D5AAD97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Assecat d’aire</w:t>
            </w:r>
          </w:p>
        </w:tc>
      </w:tr>
    </w:tbl>
    <w:p w14:paraId="0EF4641A" w14:textId="77777777" w:rsidR="00A06F86" w:rsidRPr="00A22E83" w:rsidRDefault="00A06F86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0B0FB9B" w14:textId="77777777" w:rsidR="00A06F86" w:rsidRPr="002B377B" w:rsidRDefault="00377721" w:rsidP="002B377B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2B377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A62B312" wp14:editId="777C857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3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475FFC" id="Line 62" o:spid="_x0000_s1026" style="position:absolute;z-index:25167308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Xl8EgIAACo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ZtF5f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2F581F">
        <w:rPr>
          <w:rFonts w:ascii="Arial" w:hAnsi="Arial" w:cs="Arial"/>
          <w:b/>
          <w:bCs/>
          <w:i/>
        </w:rPr>
        <w:t>CARACTERÍSTIQUES DE DISSENY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045"/>
        <w:gridCol w:w="7594"/>
      </w:tblGrid>
      <w:tr w:rsidR="00A06F86" w:rsidRPr="00A22E83" w14:paraId="7FABA3F3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0B1520F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 xml:space="preserve">Capacitat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DA5E0BE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</w:t>
            </w:r>
            <w:r w:rsidRPr="00A22E83">
              <w:rPr>
                <w:rFonts w:ascii="Arial" w:hAnsi="Arial" w:cs="Arial"/>
              </w:rPr>
              <w:t>0 l/min</w:t>
            </w:r>
          </w:p>
        </w:tc>
      </w:tr>
      <w:tr w:rsidR="00A06F86" w:rsidRPr="00A22E83" w14:paraId="301BE983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BD93B1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Pressió màxima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1D7D539" w14:textId="77777777" w:rsidR="00A06F86" w:rsidRPr="00A22E83" w:rsidRDefault="00A06F86" w:rsidP="007E01A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  <w:r w:rsidR="001D30D5">
              <w:rPr>
                <w:rFonts w:ascii="Arial" w:hAnsi="Arial" w:cs="Arial"/>
              </w:rPr>
              <w:t xml:space="preserve"> K</w:t>
            </w:r>
            <w:r w:rsidRPr="00A22E83">
              <w:rPr>
                <w:rFonts w:ascii="Arial" w:hAnsi="Arial" w:cs="Arial"/>
              </w:rPr>
              <w:t>g/cm</w:t>
            </w:r>
            <w:r w:rsidR="007E01AC">
              <w:rPr>
                <w:rFonts w:ascii="Arial" w:hAnsi="Arial" w:cs="Arial"/>
              </w:rPr>
              <w:t>²</w:t>
            </w:r>
          </w:p>
        </w:tc>
      </w:tr>
      <w:tr w:rsidR="00A06F86" w:rsidRPr="00A22E83" w14:paraId="0A87D8AA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9DA1F75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Potència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FF58F4F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0,12 kW</w:t>
            </w:r>
          </w:p>
        </w:tc>
      </w:tr>
      <w:tr w:rsidR="00A06F86" w:rsidRPr="00A22E83" w14:paraId="67AF5D0E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88FBB1E" w14:textId="77777777" w:rsidR="00A06F86" w:rsidRPr="00CC2315" w:rsidRDefault="00A06F86" w:rsidP="00A06F86">
            <w:pPr>
              <w:jc w:val="both"/>
              <w:rPr>
                <w:rFonts w:ascii="Arial" w:hAnsi="Arial" w:cs="Arial"/>
                <w:b/>
              </w:rPr>
            </w:pPr>
            <w:r w:rsidRPr="00CC2315">
              <w:rPr>
                <w:rFonts w:ascii="Arial" w:hAnsi="Arial" w:cs="Arial"/>
                <w:b/>
              </w:rPr>
              <w:t>Normativa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D0A1AB4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CC2315">
              <w:rPr>
                <w:rFonts w:ascii="Arial" w:hAnsi="Arial" w:cs="Arial"/>
              </w:rPr>
              <w:t>ISO 7183</w:t>
            </w:r>
          </w:p>
        </w:tc>
      </w:tr>
      <w:tr w:rsidR="00A06F86" w:rsidRPr="00A22E83" w14:paraId="371C4E3C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D91D0FB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E0B006D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A22E83" w14:paraId="702B3FE7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3F2185B" w14:textId="1CB39FAE" w:rsidR="00A06F86" w:rsidRPr="00A22E83" w:rsidRDefault="00A06F86" w:rsidP="00A06F86">
            <w:pPr>
              <w:keepNext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99D3C9E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D25IN-A</w:t>
            </w:r>
          </w:p>
        </w:tc>
      </w:tr>
      <w:tr w:rsidR="00A06F86" w:rsidRPr="00A22E83" w14:paraId="046BAF7B" w14:textId="77777777" w:rsidTr="002B377B">
        <w:trPr>
          <w:trHeight w:val="28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63F7E33" w14:textId="320191A1" w:rsidR="00A06F86" w:rsidRPr="00A22E83" w:rsidRDefault="00A06F86" w:rsidP="00A06F86">
            <w:pPr>
              <w:keepNext/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CD938FB" w14:textId="77777777" w:rsidR="00A06F86" w:rsidRPr="00A22E83" w:rsidRDefault="00995311" w:rsidP="00A06F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INGERSOLL RAND o similar </w:t>
            </w:r>
          </w:p>
        </w:tc>
      </w:tr>
    </w:tbl>
    <w:p w14:paraId="3237C14D" w14:textId="77777777" w:rsidR="00A06F86" w:rsidRDefault="00A06F86" w:rsidP="00394163">
      <w:pPr>
        <w:jc w:val="both"/>
        <w:rPr>
          <w:rFonts w:ascii="Arial" w:hAnsi="Arial" w:cs="Arial"/>
          <w:bCs/>
        </w:rPr>
      </w:pPr>
    </w:p>
    <w:p w14:paraId="1FFF629E" w14:textId="77777777" w:rsidR="00A06F86" w:rsidRPr="002610A3" w:rsidRDefault="00A06F86" w:rsidP="00394163">
      <w:pPr>
        <w:jc w:val="both"/>
        <w:rPr>
          <w:rFonts w:ascii="Arial" w:hAnsi="Arial" w:cs="Arial"/>
          <w:bCs/>
        </w:rPr>
      </w:pPr>
    </w:p>
    <w:p w14:paraId="2377115B" w14:textId="77777777" w:rsidR="00F63DFA" w:rsidRPr="002610A3" w:rsidRDefault="00F63DFA" w:rsidP="00394163">
      <w:pPr>
        <w:jc w:val="both"/>
        <w:rPr>
          <w:rFonts w:ascii="Arial" w:hAnsi="Arial" w:cs="Arial"/>
          <w:bCs/>
        </w:rPr>
        <w:sectPr w:rsidR="00F63DF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909"/>
        <w:gridCol w:w="5405"/>
        <w:gridCol w:w="825"/>
        <w:gridCol w:w="1500"/>
      </w:tblGrid>
      <w:tr w:rsidR="00D52BC3" w:rsidRPr="002C51F0" w14:paraId="4D1AFDF3" w14:textId="77777777" w:rsidTr="002F581F">
        <w:trPr>
          <w:trHeight w:val="284"/>
          <w:jc w:val="center"/>
        </w:trPr>
        <w:tc>
          <w:tcPr>
            <w:tcW w:w="9427" w:type="dxa"/>
            <w:gridSpan w:val="4"/>
            <w:shd w:val="clear" w:color="auto" w:fill="C6D9F1" w:themeFill="text2" w:themeFillTint="33"/>
            <w:vAlign w:val="center"/>
          </w:tcPr>
          <w:p w14:paraId="29E18E40" w14:textId="77777777" w:rsidR="00D52BC3" w:rsidRPr="002C51F0" w:rsidRDefault="00D52BC3" w:rsidP="00D52BC3">
            <w:pPr>
              <w:jc w:val="center"/>
              <w:rPr>
                <w:rFonts w:ascii="Helvetica" w:eastAsia="Times New Roman" w:hAnsi="Helvetica" w:cs="Arial"/>
                <w:b/>
                <w:bCs/>
                <w:sz w:val="22"/>
                <w:szCs w:val="22"/>
              </w:rPr>
            </w:pPr>
            <w:r w:rsidRPr="002C51F0">
              <w:rPr>
                <w:rFonts w:ascii="Helvetica" w:eastAsia="Times New Roman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52BC3" w:rsidRPr="00FB5404" w14:paraId="407C86B6" w14:textId="77777777" w:rsidTr="002F581F">
        <w:trPr>
          <w:trHeight w:val="227"/>
          <w:jc w:val="center"/>
        </w:trPr>
        <w:tc>
          <w:tcPr>
            <w:tcW w:w="1867" w:type="dxa"/>
            <w:shd w:val="clear" w:color="auto" w:fill="E6E6E6"/>
          </w:tcPr>
          <w:p w14:paraId="1F8D1ECF" w14:textId="77777777" w:rsidR="00D52BC3" w:rsidRPr="00FB5404" w:rsidRDefault="00D52BC3" w:rsidP="00D52BC3">
            <w:pPr>
              <w:rPr>
                <w:rFonts w:ascii="Arial" w:eastAsia="Times New Roman" w:hAnsi="Arial" w:cs="Arial"/>
                <w:b/>
                <w:bCs/>
              </w:rPr>
            </w:pPr>
            <w:r w:rsidRPr="00FB5404">
              <w:rPr>
                <w:rFonts w:ascii="Arial" w:eastAsia="Times New Roman" w:hAnsi="Arial" w:cs="Arial"/>
                <w:b/>
                <w:bCs/>
              </w:rPr>
              <w:t>Núm. d’ORDRE:</w:t>
            </w:r>
          </w:p>
        </w:tc>
        <w:tc>
          <w:tcPr>
            <w:tcW w:w="5286" w:type="dxa"/>
          </w:tcPr>
          <w:p w14:paraId="03E3A247" w14:textId="77777777" w:rsidR="00D52BC3" w:rsidRPr="00FB5404" w:rsidRDefault="00D52BC3" w:rsidP="00D52BC3">
            <w:pPr>
              <w:jc w:val="both"/>
              <w:rPr>
                <w:rFonts w:ascii="Arial" w:eastAsia="Times New Roman" w:hAnsi="Arial" w:cs="Arial"/>
              </w:rPr>
            </w:pPr>
            <w:r w:rsidRPr="00FB5404">
              <w:rPr>
                <w:rFonts w:ascii="Arial" w:eastAsia="Times New Roman" w:hAnsi="Arial" w:cs="Arial"/>
              </w:rPr>
              <w:t>ETG</w:t>
            </w:r>
          </w:p>
        </w:tc>
        <w:tc>
          <w:tcPr>
            <w:tcW w:w="807" w:type="dxa"/>
            <w:shd w:val="clear" w:color="auto" w:fill="E6E6E6"/>
          </w:tcPr>
          <w:p w14:paraId="4ED51E50" w14:textId="77777777" w:rsidR="00D52BC3" w:rsidRPr="00FB5404" w:rsidRDefault="00D52BC3" w:rsidP="00D52BC3">
            <w:pPr>
              <w:jc w:val="center"/>
              <w:rPr>
                <w:rFonts w:ascii="Arial" w:eastAsia="Times New Roman" w:hAnsi="Arial" w:cs="Arial"/>
                <w:b/>
              </w:rPr>
            </w:pPr>
            <w:r w:rsidRPr="00FB5404">
              <w:rPr>
                <w:rFonts w:ascii="Arial" w:eastAsia="Times New Roman" w:hAnsi="Arial" w:cs="Arial"/>
                <w:b/>
              </w:rPr>
              <w:t>Rev.:</w:t>
            </w:r>
          </w:p>
        </w:tc>
        <w:tc>
          <w:tcPr>
            <w:tcW w:w="1467" w:type="dxa"/>
          </w:tcPr>
          <w:p w14:paraId="60F8B675" w14:textId="77777777" w:rsidR="00D52BC3" w:rsidRPr="00FB5404" w:rsidRDefault="00D52BC3" w:rsidP="00D52BC3">
            <w:pPr>
              <w:jc w:val="center"/>
              <w:rPr>
                <w:rFonts w:ascii="Arial" w:eastAsia="Times New Roman" w:hAnsi="Arial" w:cs="Arial"/>
              </w:rPr>
            </w:pPr>
            <w:r w:rsidRPr="00FB5404">
              <w:rPr>
                <w:rFonts w:ascii="Arial" w:eastAsia="Times New Roman" w:hAnsi="Arial" w:cs="Arial"/>
              </w:rPr>
              <w:t>29/05/2008</w:t>
            </w:r>
          </w:p>
        </w:tc>
      </w:tr>
      <w:tr w:rsidR="00D52BC3" w:rsidRPr="00FB5404" w14:paraId="5DBF1E8D" w14:textId="77777777" w:rsidTr="002F581F">
        <w:trPr>
          <w:trHeight w:val="227"/>
          <w:jc w:val="center"/>
        </w:trPr>
        <w:tc>
          <w:tcPr>
            <w:tcW w:w="1867" w:type="dxa"/>
            <w:shd w:val="clear" w:color="auto" w:fill="E6E6E6"/>
          </w:tcPr>
          <w:p w14:paraId="0448D6A7" w14:textId="77777777" w:rsidR="00D52BC3" w:rsidRPr="00FB5404" w:rsidRDefault="00D52BC3" w:rsidP="00D52BC3">
            <w:pPr>
              <w:rPr>
                <w:rFonts w:ascii="Arial" w:eastAsia="Times New Roman" w:hAnsi="Arial" w:cs="Arial"/>
                <w:b/>
                <w:bCs/>
              </w:rPr>
            </w:pPr>
            <w:r w:rsidRPr="00FB5404">
              <w:rPr>
                <w:rFonts w:ascii="Arial" w:eastAsia="Times New Roman" w:hAnsi="Arial" w:cs="Arial"/>
                <w:b/>
                <w:bCs/>
              </w:rPr>
              <w:t>EQUIP:</w:t>
            </w:r>
          </w:p>
        </w:tc>
        <w:tc>
          <w:tcPr>
            <w:tcW w:w="7560" w:type="dxa"/>
            <w:gridSpan w:val="3"/>
          </w:tcPr>
          <w:p w14:paraId="795F72AC" w14:textId="77777777" w:rsidR="00D52BC3" w:rsidRPr="00FB5404" w:rsidRDefault="00D52BC3" w:rsidP="00D52BC3">
            <w:pPr>
              <w:jc w:val="both"/>
              <w:outlineLvl w:val="0"/>
              <w:rPr>
                <w:rFonts w:ascii="Arial" w:eastAsia="Times New Roman" w:hAnsi="Arial" w:cs="Arial"/>
              </w:rPr>
            </w:pPr>
            <w:bookmarkStart w:id="30" w:name="_Toc245092246"/>
            <w:bookmarkStart w:id="31" w:name="_Toc14429501"/>
            <w:bookmarkStart w:id="32" w:name="_Toc137214781"/>
            <w:r w:rsidRPr="00FB5404">
              <w:rPr>
                <w:rFonts w:ascii="Arial" w:eastAsia="Times New Roman" w:hAnsi="Arial" w:cs="Arial"/>
              </w:rPr>
              <w:t>BARANES DE SEGURETAT</w:t>
            </w:r>
            <w:bookmarkEnd w:id="30"/>
            <w:r w:rsidRPr="00FB5404">
              <w:rPr>
                <w:rFonts w:ascii="Arial" w:eastAsia="Times New Roman" w:hAnsi="Arial" w:cs="Arial"/>
              </w:rPr>
              <w:t xml:space="preserve"> A L’ETAP</w:t>
            </w:r>
            <w:bookmarkEnd w:id="31"/>
            <w:bookmarkEnd w:id="32"/>
          </w:p>
        </w:tc>
      </w:tr>
      <w:tr w:rsidR="00D52BC3" w:rsidRPr="00056BC6" w14:paraId="3A2547DC" w14:textId="77777777" w:rsidTr="002F581F">
        <w:trPr>
          <w:trHeight w:val="227"/>
          <w:jc w:val="center"/>
        </w:trPr>
        <w:tc>
          <w:tcPr>
            <w:tcW w:w="1867" w:type="dxa"/>
            <w:shd w:val="clear" w:color="auto" w:fill="E6E6E6"/>
          </w:tcPr>
          <w:p w14:paraId="080400FC" w14:textId="77777777" w:rsidR="00D52BC3" w:rsidRPr="00056BC6" w:rsidRDefault="00D52BC3" w:rsidP="00D52BC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560" w:type="dxa"/>
            <w:gridSpan w:val="3"/>
          </w:tcPr>
          <w:p w14:paraId="1CA67D65" w14:textId="77777777" w:rsidR="00D52BC3" w:rsidRPr="00056BC6" w:rsidRDefault="00D52BC3" w:rsidP="00D52BC3">
            <w:pPr>
              <w:jc w:val="both"/>
              <w:outlineLvl w:val="1"/>
              <w:rPr>
                <w:rFonts w:ascii="Arial" w:hAnsi="Arial" w:cs="Arial"/>
              </w:rPr>
            </w:pPr>
            <w:bookmarkStart w:id="33" w:name="_Toc14429502"/>
            <w:bookmarkStart w:id="34" w:name="_Toc137214782"/>
            <w:r>
              <w:rPr>
                <w:rFonts w:ascii="Arial" w:hAnsi="Arial" w:cs="Arial"/>
              </w:rPr>
              <w:t>KEE LITE</w:t>
            </w:r>
            <w:bookmarkEnd w:id="33"/>
            <w:bookmarkEnd w:id="34"/>
          </w:p>
        </w:tc>
      </w:tr>
      <w:tr w:rsidR="00D52BC3" w:rsidRPr="00FB5404" w14:paraId="254666F6" w14:textId="77777777" w:rsidTr="002F581F">
        <w:trPr>
          <w:trHeight w:val="227"/>
          <w:jc w:val="center"/>
        </w:trPr>
        <w:tc>
          <w:tcPr>
            <w:tcW w:w="1867" w:type="dxa"/>
            <w:shd w:val="clear" w:color="auto" w:fill="E6E6E6"/>
          </w:tcPr>
          <w:p w14:paraId="4342974B" w14:textId="77777777" w:rsidR="00D52BC3" w:rsidRPr="00FB5404" w:rsidRDefault="00D52BC3" w:rsidP="00D52BC3">
            <w:pPr>
              <w:rPr>
                <w:rFonts w:ascii="Arial" w:eastAsia="Times New Roman" w:hAnsi="Arial" w:cs="Arial"/>
                <w:b/>
                <w:bCs/>
              </w:rPr>
            </w:pPr>
            <w:r w:rsidRPr="00FB5404">
              <w:rPr>
                <w:rFonts w:ascii="Arial" w:eastAsia="Times New Roman" w:hAnsi="Arial" w:cs="Arial"/>
                <w:b/>
                <w:bCs/>
              </w:rPr>
              <w:t>SERVEI:</w:t>
            </w:r>
          </w:p>
        </w:tc>
        <w:tc>
          <w:tcPr>
            <w:tcW w:w="7560" w:type="dxa"/>
            <w:gridSpan w:val="3"/>
          </w:tcPr>
          <w:p w14:paraId="6CB2DFF3" w14:textId="77777777" w:rsidR="00D52BC3" w:rsidRPr="00FB5404" w:rsidRDefault="00D52BC3" w:rsidP="00D52BC3">
            <w:pPr>
              <w:jc w:val="both"/>
              <w:rPr>
                <w:rFonts w:ascii="Arial" w:eastAsia="Times New Roman" w:hAnsi="Arial" w:cs="Arial"/>
              </w:rPr>
            </w:pPr>
            <w:r w:rsidRPr="00FB5404">
              <w:rPr>
                <w:rFonts w:ascii="Arial" w:eastAsia="Times New Roman" w:hAnsi="Arial" w:cs="Arial"/>
              </w:rPr>
              <w:t>Protecció col·lectiva contra caigudes des d’alçada o a diferent nivell</w:t>
            </w:r>
            <w:r>
              <w:rPr>
                <w:rFonts w:ascii="Arial" w:eastAsia="Times New Roman" w:hAnsi="Arial" w:cs="Arial"/>
              </w:rPr>
              <w:t xml:space="preserve"> (ETAP)</w:t>
            </w:r>
          </w:p>
        </w:tc>
      </w:tr>
    </w:tbl>
    <w:p w14:paraId="18E8C49C" w14:textId="77777777" w:rsidR="00D52BC3" w:rsidRPr="00B75F39" w:rsidRDefault="00D52BC3" w:rsidP="00B75F39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4CB54F6" w14:textId="77777777" w:rsidR="00D52BC3" w:rsidRDefault="00D52BC3" w:rsidP="00097B47">
      <w:pPr>
        <w:keepNext/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DEFINICIÓ</w:t>
      </w:r>
    </w:p>
    <w:p w14:paraId="7787355C" w14:textId="77777777" w:rsidR="00D52BC3" w:rsidRDefault="00D52BC3" w:rsidP="00D52B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Les baranes de seguretat seran d’alumini, s’empraran com a protecció de seguretat en els punts que hi hagi un risc de caiguda a diferent nivell a totes les instal·lacions interiors i exteriors, per superar rampes, escales, altells, passarel·les, teulades i altres punts de risc.</w:t>
      </w:r>
    </w:p>
    <w:p w14:paraId="1916FC04" w14:textId="77777777" w:rsidR="00D52BC3" w:rsidRDefault="00D52BC3" w:rsidP="00D52BC3">
      <w:pPr>
        <w:jc w:val="both"/>
        <w:rPr>
          <w:rFonts w:ascii="Arial" w:hAnsi="Arial" w:cs="Arial"/>
        </w:rPr>
      </w:pPr>
    </w:p>
    <w:p w14:paraId="21CEE704" w14:textId="77777777" w:rsidR="00D52BC3" w:rsidRPr="00097B47" w:rsidRDefault="00D52BC3" w:rsidP="00097B47">
      <w:pPr>
        <w:keepNext/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CONFIGURACIÓ DE LES BARANES</w:t>
      </w:r>
    </w:p>
    <w:p w14:paraId="19815BD2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Les baranes es composen de perfils tubulars de </w:t>
      </w:r>
      <w:smartTag w:uri="urn:schemas-microsoft-com:office:smarttags" w:element="metricconverter">
        <w:smartTagPr>
          <w:attr w:name="ProductID" w:val="32 mm"/>
        </w:smartTagPr>
        <w:r>
          <w:rPr>
            <w:rFonts w:ascii="Arial" w:hAnsi="Arial" w:cs="Arial"/>
          </w:rPr>
          <w:t>32 mm</w:t>
        </w:r>
      </w:smartTag>
      <w:r>
        <w:rPr>
          <w:rFonts w:ascii="Arial" w:hAnsi="Arial" w:cs="Arial"/>
        </w:rPr>
        <w:t xml:space="preserve"> DI (1 ¼) i </w:t>
      </w:r>
      <w:smartTag w:uri="urn:schemas-microsoft-com:office:smarttags" w:element="metricconverter">
        <w:smartTagPr>
          <w:attr w:name="ProductID" w:val="42,5 mm"/>
        </w:smartTagPr>
        <w:r>
          <w:rPr>
            <w:rFonts w:ascii="Arial" w:hAnsi="Arial" w:cs="Arial"/>
          </w:rPr>
          <w:t>42,5 mm</w:t>
        </w:r>
      </w:smartTag>
      <w:r>
        <w:rPr>
          <w:rFonts w:ascii="Arial" w:hAnsi="Arial" w:cs="Arial"/>
        </w:rPr>
        <w:t xml:space="preserve"> DE d’alumini anoditzat, un horitzontal a </w:t>
      </w:r>
      <w:smartTag w:uri="urn:schemas-microsoft-com:office:smarttags" w:element="metricconverter">
        <w:smartTagPr>
          <w:attr w:name="ProductID" w:val="1000 mm"/>
        </w:smartTagPr>
        <w:r>
          <w:rPr>
            <w:rFonts w:ascii="Arial" w:hAnsi="Arial" w:cs="Arial"/>
          </w:rPr>
          <w:t>1000 mm</w:t>
        </w:r>
      </w:smartTag>
      <w:r>
        <w:rPr>
          <w:rFonts w:ascii="Arial" w:hAnsi="Arial" w:cs="Arial"/>
        </w:rPr>
        <w:t xml:space="preserve"> d’alçada, que actua de passamà, un al centre i puntals verticals almenys o igual de </w:t>
      </w:r>
      <w:smartTag w:uri="urn:schemas-microsoft-com:office:smarttags" w:element="metricconverter">
        <w:smartTagPr>
          <w:attr w:name="ProductID" w:val="1500 mm"/>
        </w:smartTagPr>
        <w:r>
          <w:rPr>
            <w:rFonts w:ascii="Arial" w:hAnsi="Arial" w:cs="Arial"/>
          </w:rPr>
          <w:t>1500 mm</w:t>
        </w:r>
      </w:smartTag>
      <w:r>
        <w:rPr>
          <w:rFonts w:ascii="Arial" w:hAnsi="Arial" w:cs="Arial"/>
        </w:rPr>
        <w:t xml:space="preserve"> de distància en trams rectes. A la part inferior s’incorpora un entornpeus de </w:t>
      </w:r>
      <w:smartTag w:uri="urn:schemas-microsoft-com:office:smarttags" w:element="metricconverter">
        <w:smartTagPr>
          <w:attr w:name="ProductID" w:val="150 mm"/>
        </w:smartTagPr>
        <w:r>
          <w:rPr>
            <w:rFonts w:ascii="Arial" w:hAnsi="Arial" w:cs="Arial"/>
          </w:rPr>
          <w:t>150 mm</w:t>
        </w:r>
      </w:smartTag>
      <w:r>
        <w:rPr>
          <w:rFonts w:ascii="Arial" w:hAnsi="Arial" w:cs="Arial"/>
        </w:rPr>
        <w:t xml:space="preserve"> d’alçada i </w:t>
      </w:r>
      <w:smartTag w:uri="urn:schemas-microsoft-com:office:smarttags" w:element="metricconverter">
        <w:smartTagPr>
          <w:attr w:name="ProductID" w:val="4 mm"/>
        </w:smartTagPr>
        <w:r>
          <w:rPr>
            <w:rFonts w:ascii="Arial" w:hAnsi="Arial" w:cs="Arial"/>
          </w:rPr>
          <w:t>4 mm</w:t>
        </w:r>
      </w:smartTag>
      <w:r>
        <w:rPr>
          <w:rFonts w:ascii="Arial" w:hAnsi="Arial" w:cs="Arial"/>
        </w:rPr>
        <w:t xml:space="preserve"> de gruix, amb els cantells polits, també d’alumini anoditzat. El tubulars estan units per accessoris, també d’alumini. El diàmetre intern dels accessoris és de </w:t>
      </w:r>
      <w:smartTag w:uri="urn:schemas-microsoft-com:office:smarttags" w:element="metricconverter">
        <w:smartTagPr>
          <w:attr w:name="ProductID" w:val="43,5 mm"/>
        </w:smartTagPr>
        <w:r>
          <w:rPr>
            <w:rFonts w:ascii="Arial" w:hAnsi="Arial" w:cs="Arial"/>
          </w:rPr>
          <w:t>43,5 mm</w:t>
        </w:r>
      </w:smartTag>
      <w:r>
        <w:rPr>
          <w:rFonts w:ascii="Arial" w:hAnsi="Arial" w:cs="Arial"/>
        </w:rPr>
        <w:t>.</w:t>
      </w:r>
    </w:p>
    <w:p w14:paraId="12AC5930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Els accessoris estaran units sense soldadures, amb caragol roscat i per acollar amb clau hexagonal (tipus Allen 8), tot d’alumini.</w:t>
      </w:r>
      <w:r w:rsidR="00915FD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Els cargols per acollar el entornpeus seran de mètrica </w:t>
      </w:r>
      <w:smartTag w:uri="urn:schemas-microsoft-com:office:smarttags" w:element="metricconverter">
        <w:smartTagPr>
          <w:attr w:name="ProductID" w:val="10 mm"/>
        </w:smartTagPr>
        <w:r>
          <w:rPr>
            <w:rFonts w:ascii="Arial" w:hAnsi="Arial" w:cs="Arial"/>
          </w:rPr>
          <w:t>10 mm</w:t>
        </w:r>
      </w:smartTag>
      <w:r>
        <w:rPr>
          <w:rFonts w:ascii="Arial" w:hAnsi="Arial" w:cs="Arial"/>
        </w:rPr>
        <w:t xml:space="preserve"> i longitud </w:t>
      </w:r>
      <w:smartTag w:uri="urn:schemas-microsoft-com:office:smarttags" w:element="metricconverter">
        <w:smartTagPr>
          <w:attr w:name="ProductID" w:val="25 mm"/>
        </w:smartTagPr>
        <w:r>
          <w:rPr>
            <w:rFonts w:ascii="Arial" w:hAnsi="Arial" w:cs="Arial"/>
          </w:rPr>
          <w:t>25 mm</w:t>
        </w:r>
      </w:smartTag>
      <w:r>
        <w:rPr>
          <w:rFonts w:ascii="Arial" w:hAnsi="Arial" w:cs="Arial"/>
        </w:rPr>
        <w:t xml:space="preserve"> amb volandera i femella, tot d’acer inoxidable AISI 316.</w:t>
      </w:r>
    </w:p>
    <w:p w14:paraId="78E64E5E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Els puntals i terminals aniran acollats a les superfícies amb tacs metàl·lics d’ancoratge 8 x 55 tipus HILTI o similar, d’acer inoxidable AISI 316.</w:t>
      </w:r>
    </w:p>
    <w:p w14:paraId="36595460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Disposarà de més de 20 tipus d’accessoris, per adaptar-se a qualsevol tipologia. Els accessoris no disponibles es realitzaran en alumini o acer inoxidable AISI 316.</w:t>
      </w:r>
    </w:p>
    <w:p w14:paraId="1C06B3D4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Algunes aplicacions utilitzen portes abatibles, amb caragols i frontisses en acer inoxidable i pany ABLOY amaestrat i homologat pel CAT.</w:t>
      </w:r>
    </w:p>
    <w:p w14:paraId="482D9465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La seva aplicabilitat serà apta per plantes de tractament d’aigües, ambients corrosius i usos industrials en general. El conjunt ha de ser 100% desmuntable.</w:t>
      </w:r>
    </w:p>
    <w:p w14:paraId="17A2D25E" w14:textId="77777777" w:rsidR="00D52BC3" w:rsidRDefault="00D52BC3" w:rsidP="00D52B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El contractista aplicarà la norma d’instal·lació del fabricant, tant per a la instal·lació, com per a les càrregues i la compatibilitat de materials en contacte amb la barana.</w:t>
      </w:r>
    </w:p>
    <w:p w14:paraId="5C6D144C" w14:textId="77777777" w:rsidR="00D52BC3" w:rsidRDefault="00D52BC3" w:rsidP="00D52BC3">
      <w:pPr>
        <w:jc w:val="both"/>
        <w:rPr>
          <w:rFonts w:ascii="Arial" w:hAnsi="Arial" w:cs="Arial"/>
        </w:rPr>
      </w:pPr>
    </w:p>
    <w:p w14:paraId="5FB091A2" w14:textId="77777777" w:rsidR="00D52BC3" w:rsidRPr="00097B47" w:rsidRDefault="00D52BC3" w:rsidP="00097B47">
      <w:pPr>
        <w:keepNext/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 w:rsidRPr="00097B47">
        <w:rPr>
          <w:rFonts w:ascii="Arial" w:hAnsi="Arial" w:cs="Arial"/>
          <w:b/>
          <w:bCs/>
          <w:u w:val="single"/>
        </w:rPr>
        <w:t>DISSENY</w:t>
      </w:r>
    </w:p>
    <w:p w14:paraId="13CFCE85" w14:textId="77777777" w:rsidR="00D52BC3" w:rsidRDefault="00D52BC3" w:rsidP="00D52B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Per dissenyar qualsevol barana s’ha de realitzar com a mínim un croquis, on es reflectirà els accessoris a utilitzar. Com a criteri general es buscarà sempre la simetria en la col·locació dels puntals i la seva distribució homogènia. Els punts terminals evitaran que el personal es pugui atrapar, fer talls i cops.</w:t>
      </w:r>
    </w:p>
    <w:p w14:paraId="26326F8D" w14:textId="77777777" w:rsidR="00D52BC3" w:rsidRDefault="00D52BC3" w:rsidP="00D52BC3">
      <w:pPr>
        <w:widowControl/>
        <w:jc w:val="both"/>
        <w:rPr>
          <w:rFonts w:ascii="Arial" w:hAnsi="Arial" w:cs="Arial"/>
        </w:rPr>
      </w:pPr>
    </w:p>
    <w:p w14:paraId="77EE46A4" w14:textId="77777777" w:rsidR="00D52BC3" w:rsidRPr="00097B47" w:rsidRDefault="00D52BC3" w:rsidP="00097B47">
      <w:pPr>
        <w:keepNext/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 w:rsidRPr="00097B47">
        <w:rPr>
          <w:rFonts w:ascii="Arial" w:hAnsi="Arial" w:cs="Arial"/>
          <w:b/>
          <w:bCs/>
          <w:u w:val="single"/>
        </w:rPr>
        <w:t>VALORACIÓ</w:t>
      </w:r>
    </w:p>
    <w:p w14:paraId="0B18FA4B" w14:textId="77777777" w:rsidR="00D52BC3" w:rsidRDefault="00D52BC3" w:rsidP="00D52B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El preu serà unitari per metre lineal de barana, que inclou qualsevol configuració, cost de materials amb transport a l’obra, mà d’obra, neteja i gestió de residus.</w:t>
      </w:r>
    </w:p>
    <w:p w14:paraId="5846B456" w14:textId="77777777" w:rsidR="00D52BC3" w:rsidRDefault="00D52BC3" w:rsidP="00D52BC3">
      <w:pPr>
        <w:rPr>
          <w:rFonts w:ascii="Arial" w:hAnsi="Arial" w:cs="Arial"/>
        </w:rPr>
      </w:pPr>
    </w:p>
    <w:p w14:paraId="2B811DB6" w14:textId="77777777" w:rsidR="00D52BC3" w:rsidRPr="00097B47" w:rsidRDefault="00D52BC3" w:rsidP="00097B47">
      <w:pPr>
        <w:keepNext/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 w:rsidRPr="00097B47">
        <w:rPr>
          <w:rFonts w:ascii="Arial" w:hAnsi="Arial" w:cs="Arial"/>
          <w:b/>
          <w:bCs/>
          <w:u w:val="single"/>
        </w:rPr>
        <w:t>GARANTIA</w:t>
      </w:r>
    </w:p>
    <w:p w14:paraId="135D9A20" w14:textId="77777777" w:rsidR="00D52BC3" w:rsidRDefault="00D52BC3" w:rsidP="00097B47">
      <w:p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El contractista es responsabilitzarà de la bona instal·lació i repararà qualsevol desperfecte que hagi fet a l’obra civil o altres parts durant la instal·lació. Des del moment de la recepció la garantia serà de 2 anys sobre la qualitat dels materials i l’ancoratge en tots els ambients i les carregues que s’apliqui aquest tipus de barana.</w:t>
      </w:r>
    </w:p>
    <w:p w14:paraId="08EE6A49" w14:textId="77777777" w:rsidR="00D52BC3" w:rsidRDefault="00D52BC3" w:rsidP="00D52BC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La garantia no inclou els desperfectes per cops, rascades i altres danys accidentals durant el període de garantia.</w:t>
      </w:r>
    </w:p>
    <w:p w14:paraId="3D702FE3" w14:textId="77777777" w:rsidR="00D52BC3" w:rsidRDefault="00D52BC3" w:rsidP="00D52BC3">
      <w:pPr>
        <w:jc w:val="both"/>
        <w:rPr>
          <w:rFonts w:ascii="Arial" w:hAnsi="Arial" w:cs="Arial"/>
        </w:rPr>
      </w:pPr>
    </w:p>
    <w:p w14:paraId="13E9E83E" w14:textId="16CFEB23" w:rsidR="00F63DFA" w:rsidRDefault="00D52BC3" w:rsidP="00AB5A6B">
      <w:pPr>
        <w:numPr>
          <w:ilvl w:val="12"/>
          <w:numId w:val="0"/>
        </w:numPr>
        <w:spacing w:line="360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MARCA</w:t>
      </w:r>
      <w:r w:rsidR="00915FD5">
        <w:rPr>
          <w:rFonts w:ascii="Arial" w:hAnsi="Arial" w:cs="Arial"/>
        </w:rPr>
        <w:tab/>
      </w:r>
      <w:r w:rsidR="00DB4936">
        <w:rPr>
          <w:rFonts w:ascii="Arial" w:hAnsi="Arial" w:cs="Arial"/>
        </w:rPr>
        <w:t>KEE LITE</w:t>
      </w:r>
      <w:r>
        <w:rPr>
          <w:rFonts w:ascii="Arial" w:hAnsi="Arial" w:cs="Arial"/>
        </w:rPr>
        <w:t xml:space="preserve"> o similar</w:t>
      </w:r>
    </w:p>
    <w:p w14:paraId="417C565C" w14:textId="77777777" w:rsidR="00A02E41" w:rsidRDefault="00A02E41" w:rsidP="00AB5A6B">
      <w:pPr>
        <w:numPr>
          <w:ilvl w:val="12"/>
          <w:numId w:val="0"/>
        </w:numPr>
        <w:spacing w:line="360" w:lineRule="auto"/>
        <w:ind w:left="284" w:hanging="284"/>
        <w:jc w:val="both"/>
        <w:rPr>
          <w:rFonts w:ascii="Arial" w:hAnsi="Arial" w:cs="Arial"/>
        </w:rPr>
      </w:pPr>
    </w:p>
    <w:p w14:paraId="1F938C59" w14:textId="4EB1D1F1" w:rsidR="002F581F" w:rsidRPr="002610A3" w:rsidRDefault="002F581F" w:rsidP="00A02E41">
      <w:pPr>
        <w:widowControl/>
        <w:rPr>
          <w:rFonts w:ascii="Arial" w:hAnsi="Arial" w:cs="Arial"/>
        </w:rPr>
        <w:sectPr w:rsidR="002F581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45001E" w:rsidRPr="00056BC6" w14:paraId="0122E5BC" w14:textId="77777777" w:rsidTr="00D62A26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A7BF996" w14:textId="77777777" w:rsidR="0045001E" w:rsidRPr="00056BC6" w:rsidRDefault="0045001E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6C3C" w:rsidRPr="00056BC6" w14:paraId="3F0FFF31" w14:textId="77777777" w:rsidTr="00D62A2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2D402B0" w14:textId="77777777" w:rsidR="007C6C3C" w:rsidRPr="00056BC6" w:rsidRDefault="007C6C3C" w:rsidP="007C6C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A77E5EB" w14:textId="77777777" w:rsidR="007C6C3C" w:rsidRPr="00056BC6" w:rsidRDefault="007C6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4BC2E65" w14:textId="77777777" w:rsidR="007C6C3C" w:rsidRPr="00056BC6" w:rsidRDefault="007C6C3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324C957F" w14:textId="77777777" w:rsidR="007C6C3C" w:rsidRPr="00056BC6" w:rsidRDefault="007C6C3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21/06/2001</w:t>
            </w:r>
          </w:p>
        </w:tc>
      </w:tr>
      <w:tr w:rsidR="0045001E" w:rsidRPr="00056BC6" w14:paraId="594F584F" w14:textId="77777777" w:rsidTr="00D62A2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3BDD905" w14:textId="77777777" w:rsidR="0045001E" w:rsidRPr="00056BC6" w:rsidRDefault="0045001E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53B91A7" w14:textId="77777777" w:rsidR="0045001E" w:rsidRPr="00056BC6" w:rsidRDefault="0045001E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5" w:name="_Toc14429503"/>
            <w:bookmarkStart w:id="36" w:name="_Toc137214783"/>
            <w:r w:rsidRPr="00056BC6">
              <w:rPr>
                <w:rFonts w:ascii="Arial" w:hAnsi="Arial" w:cs="Arial"/>
              </w:rPr>
              <w:t>BOMBA D’EIXUGA</w:t>
            </w:r>
            <w:r w:rsidR="008A0DCE" w:rsidRPr="00056BC6">
              <w:rPr>
                <w:rFonts w:ascii="Arial" w:hAnsi="Arial" w:cs="Arial"/>
              </w:rPr>
              <w:t>MENT</w:t>
            </w:r>
            <w:bookmarkEnd w:id="35"/>
            <w:bookmarkEnd w:id="36"/>
          </w:p>
        </w:tc>
      </w:tr>
      <w:tr w:rsidR="00CE1D68" w:rsidRPr="00056BC6" w14:paraId="4FC81F2D" w14:textId="77777777" w:rsidTr="00D62A2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3FBA1B8" w14:textId="77777777" w:rsidR="00CE1D68" w:rsidRPr="00056BC6" w:rsidRDefault="00CE1D68" w:rsidP="00CE1D6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777F392" w14:textId="77777777" w:rsidR="00CE1D68" w:rsidRPr="00056BC6" w:rsidRDefault="009F788A" w:rsidP="00CE1D68">
            <w:pPr>
              <w:jc w:val="both"/>
              <w:outlineLvl w:val="1"/>
              <w:rPr>
                <w:rFonts w:ascii="Arial" w:hAnsi="Arial" w:cs="Arial"/>
              </w:rPr>
            </w:pPr>
            <w:bookmarkStart w:id="37" w:name="_Toc14429504"/>
            <w:bookmarkStart w:id="38" w:name="_Toc137214784"/>
            <w:r>
              <w:rPr>
                <w:rFonts w:ascii="Arial" w:hAnsi="Arial" w:cs="Arial"/>
              </w:rPr>
              <w:t xml:space="preserve">ITT </w:t>
            </w:r>
            <w:r w:rsidR="00CE1D68" w:rsidRPr="00056BC6">
              <w:rPr>
                <w:rFonts w:ascii="Arial" w:hAnsi="Arial" w:cs="Arial"/>
              </w:rPr>
              <w:t>FLYGT</w:t>
            </w:r>
            <w:bookmarkEnd w:id="37"/>
            <w:bookmarkEnd w:id="38"/>
          </w:p>
        </w:tc>
      </w:tr>
      <w:tr w:rsidR="0045001E" w:rsidRPr="00056BC6" w14:paraId="251B600F" w14:textId="77777777" w:rsidTr="00D62A2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B60D3FE" w14:textId="77777777" w:rsidR="0045001E" w:rsidRPr="00056BC6" w:rsidRDefault="0045001E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CB19E86" w14:textId="77777777" w:rsidR="0045001E" w:rsidRPr="00056BC6" w:rsidRDefault="0045001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Evacuar aigües recollides a</w:t>
            </w:r>
            <w:r w:rsidR="00C63DD8" w:rsidRPr="00056BC6">
              <w:rPr>
                <w:rFonts w:ascii="Arial" w:hAnsi="Arial" w:cs="Arial"/>
              </w:rPr>
              <w:t>l</w:t>
            </w:r>
            <w:r w:rsidRPr="00056BC6">
              <w:rPr>
                <w:rFonts w:ascii="Arial" w:hAnsi="Arial" w:cs="Arial"/>
              </w:rPr>
              <w:t xml:space="preserve"> </w:t>
            </w:r>
            <w:r w:rsidR="00C63DD8" w:rsidRPr="00056BC6">
              <w:rPr>
                <w:rFonts w:ascii="Arial" w:hAnsi="Arial" w:cs="Arial"/>
              </w:rPr>
              <w:t>pouet</w:t>
            </w:r>
            <w:r w:rsidRPr="00056BC6">
              <w:rPr>
                <w:rFonts w:ascii="Arial" w:hAnsi="Arial" w:cs="Arial"/>
              </w:rPr>
              <w:t xml:space="preserve"> d’eixuga</w:t>
            </w:r>
            <w:r w:rsidR="008A0DCE" w:rsidRPr="00056BC6">
              <w:rPr>
                <w:rFonts w:ascii="Arial" w:hAnsi="Arial" w:cs="Arial"/>
              </w:rPr>
              <w:t>men</w:t>
            </w:r>
            <w:r w:rsidRPr="00056BC6">
              <w:rPr>
                <w:rFonts w:ascii="Arial" w:hAnsi="Arial" w:cs="Arial"/>
              </w:rPr>
              <w:t>t cap a la xarxa de desguàs</w:t>
            </w:r>
          </w:p>
        </w:tc>
      </w:tr>
    </w:tbl>
    <w:p w14:paraId="2640F013" w14:textId="77777777" w:rsidR="0045001E" w:rsidRPr="002610A3" w:rsidRDefault="0045001E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446CD77" w14:textId="77777777" w:rsidR="0045001E" w:rsidRPr="00D62A26" w:rsidRDefault="00377721" w:rsidP="00D62A26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D62A26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7F1819F6" wp14:editId="5AA8F15F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2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9C054D" id="Line 6" o:spid="_x0000_s1026" style="position:absolute;z-index:25161984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45SEgIAACk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TW+OUhIC&#10;AAAp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45001E" w:rsidRPr="00D62A26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871"/>
        <w:gridCol w:w="672"/>
        <w:gridCol w:w="8096"/>
      </w:tblGrid>
      <w:tr w:rsidR="00394163" w:rsidRPr="00056BC6" w14:paraId="397B9344" w14:textId="77777777" w:rsidTr="000F39E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45096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Bomba </w:t>
            </w:r>
            <w:r w:rsidR="00E540C8" w:rsidRPr="00056BC6">
              <w:rPr>
                <w:rFonts w:ascii="Arial" w:hAnsi="Arial" w:cs="Arial"/>
              </w:rPr>
              <w:t>submergible</w:t>
            </w:r>
            <w:r w:rsidRPr="00056BC6">
              <w:rPr>
                <w:rFonts w:ascii="Arial" w:hAnsi="Arial" w:cs="Arial"/>
              </w:rPr>
              <w:t xml:space="preserve"> </w:t>
            </w:r>
            <w:r w:rsidR="00E540C8" w:rsidRPr="00056BC6">
              <w:rPr>
                <w:rFonts w:ascii="Arial" w:hAnsi="Arial" w:cs="Arial"/>
              </w:rPr>
              <w:t>construïda</w:t>
            </w:r>
            <w:r w:rsidRPr="00056BC6">
              <w:rPr>
                <w:rFonts w:ascii="Arial" w:hAnsi="Arial" w:cs="Arial"/>
              </w:rPr>
              <w:t xml:space="preserve"> en</w:t>
            </w:r>
            <w:r w:rsidR="009F788A">
              <w:rPr>
                <w:rFonts w:ascii="Arial" w:hAnsi="Arial" w:cs="Arial"/>
              </w:rPr>
              <w:t xml:space="preserve"> alumini o</w:t>
            </w:r>
            <w:r w:rsidRPr="00056BC6">
              <w:rPr>
                <w:rFonts w:ascii="Arial" w:hAnsi="Arial" w:cs="Arial"/>
              </w:rPr>
              <w:t xml:space="preserve"> f</w:t>
            </w:r>
            <w:r w:rsidR="00E540C8" w:rsidRPr="00056BC6">
              <w:rPr>
                <w:rFonts w:ascii="Arial" w:hAnsi="Arial" w:cs="Arial"/>
              </w:rPr>
              <w:t>osa, preparada per bombejar aigua amb partícules sòlides de fins a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75 mm"/>
              </w:smartTagPr>
              <w:r w:rsidRPr="00056BC6">
                <w:rPr>
                  <w:rFonts w:ascii="Arial" w:hAnsi="Arial" w:cs="Arial"/>
                </w:rPr>
                <w:t>75 mm</w:t>
              </w:r>
            </w:smartTag>
            <w:r w:rsidRPr="00056BC6">
              <w:rPr>
                <w:rFonts w:ascii="Arial" w:hAnsi="Arial" w:cs="Arial"/>
              </w:rPr>
              <w:t xml:space="preserve"> de </w:t>
            </w:r>
            <w:r w:rsidR="00E540C8" w:rsidRPr="00056BC6">
              <w:rPr>
                <w:rFonts w:ascii="Arial" w:hAnsi="Arial" w:cs="Arial"/>
              </w:rPr>
              <w:t>diàmetre</w:t>
            </w:r>
            <w:r w:rsidRPr="00056BC6">
              <w:rPr>
                <w:rFonts w:ascii="Arial" w:hAnsi="Arial" w:cs="Arial"/>
              </w:rPr>
              <w:t>.</w:t>
            </w:r>
          </w:p>
          <w:p w14:paraId="3287611B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  <w:p w14:paraId="0EA51FBB" w14:textId="77777777" w:rsidR="00394163" w:rsidRPr="00056BC6" w:rsidRDefault="00E540C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Juntes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mecàniques</w:t>
            </w:r>
            <w:r w:rsidR="00394163" w:rsidRPr="00056BC6">
              <w:rPr>
                <w:rFonts w:ascii="Arial" w:hAnsi="Arial" w:cs="Arial"/>
              </w:rPr>
              <w:t xml:space="preserve"> dobles, en </w:t>
            </w:r>
            <w:r w:rsidRPr="00056BC6">
              <w:rPr>
                <w:rFonts w:ascii="Arial" w:hAnsi="Arial" w:cs="Arial"/>
              </w:rPr>
              <w:t>sèrie</w:t>
            </w:r>
            <w:r w:rsidR="00394163" w:rsidRPr="00056BC6">
              <w:rPr>
                <w:rFonts w:ascii="Arial" w:hAnsi="Arial" w:cs="Arial"/>
              </w:rPr>
              <w:t>, e</w:t>
            </w:r>
            <w:r w:rsidRPr="00056BC6">
              <w:rPr>
                <w:rFonts w:ascii="Arial" w:hAnsi="Arial" w:cs="Arial"/>
              </w:rPr>
              <w:t xml:space="preserve">ix d’acer </w:t>
            </w:r>
            <w:r w:rsidR="00394163" w:rsidRPr="00056BC6">
              <w:rPr>
                <w:rFonts w:ascii="Arial" w:hAnsi="Arial" w:cs="Arial"/>
              </w:rPr>
              <w:t>inoxidable, an</w:t>
            </w:r>
            <w:r w:rsidRPr="00056BC6">
              <w:rPr>
                <w:rFonts w:ascii="Arial" w:hAnsi="Arial" w:cs="Arial"/>
              </w:rPr>
              <w:t>elles de desgast can</w:t>
            </w:r>
            <w:r w:rsidR="003B742A" w:rsidRPr="00056BC6">
              <w:rPr>
                <w:rFonts w:ascii="Arial" w:hAnsi="Arial" w:cs="Arial"/>
              </w:rPr>
              <w:t>viables i de fàcil manteniment.</w:t>
            </w:r>
          </w:p>
          <w:p w14:paraId="6FBEF105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  <w:p w14:paraId="0B312D7A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Motor:  </w:t>
            </w:r>
            <w:r w:rsidR="00E540C8" w:rsidRPr="00056BC6">
              <w:rPr>
                <w:rFonts w:ascii="Arial" w:hAnsi="Arial" w:cs="Arial"/>
              </w:rPr>
              <w:t>Classe F, trifàsic</w:t>
            </w:r>
            <w:r w:rsidRPr="00056BC6">
              <w:rPr>
                <w:rFonts w:ascii="Arial" w:hAnsi="Arial" w:cs="Arial"/>
              </w:rPr>
              <w:t>, 380 V</w:t>
            </w:r>
          </w:p>
          <w:p w14:paraId="78AA6115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  <w:p w14:paraId="3B5B5293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Impulsor monocanal</w:t>
            </w:r>
          </w:p>
        </w:tc>
      </w:tr>
      <w:tr w:rsidR="00394163" w:rsidRPr="00056BC6" w14:paraId="6698698A" w14:textId="77777777" w:rsidTr="000F39E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4CD6494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5DE3D83C" w14:textId="77777777" w:rsidTr="000F39E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15C2EE" w14:textId="5E94C000" w:rsidR="00394163" w:rsidRPr="00056BC6" w:rsidRDefault="00E540C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VERSIONS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="00AA58B3">
              <w:rPr>
                <w:rFonts w:ascii="Arial" w:hAnsi="Arial" w:cs="Arial"/>
              </w:rPr>
              <w:t xml:space="preserve"> </w:t>
            </w:r>
            <w:r w:rsidR="00394163" w:rsidRPr="00056BC6">
              <w:rPr>
                <w:rFonts w:ascii="Arial" w:hAnsi="Arial" w:cs="Arial"/>
              </w:rPr>
              <w:t>(a especificar)</w:t>
            </w:r>
          </w:p>
        </w:tc>
      </w:tr>
      <w:tr w:rsidR="00394163" w:rsidRPr="00056BC6" w14:paraId="76605C8F" w14:textId="77777777" w:rsidTr="000F39E9">
        <w:trPr>
          <w:jc w:val="center"/>
        </w:trPr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08EB6359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CP</w:t>
            </w:r>
          </w:p>
        </w:tc>
        <w:tc>
          <w:tcPr>
            <w:tcW w:w="8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4EFD83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Estacion</w:t>
            </w:r>
            <w:r w:rsidR="00E540C8" w:rsidRPr="00056BC6">
              <w:rPr>
                <w:rFonts w:ascii="Arial" w:hAnsi="Arial" w:cs="Arial"/>
              </w:rPr>
              <w:t>à</w:t>
            </w:r>
            <w:r w:rsidRPr="00056BC6">
              <w:rPr>
                <w:rFonts w:ascii="Arial" w:hAnsi="Arial" w:cs="Arial"/>
              </w:rPr>
              <w:t>ria en po</w:t>
            </w:r>
            <w:r w:rsidR="00E540C8" w:rsidRPr="00056BC6">
              <w:rPr>
                <w:rFonts w:ascii="Arial" w:hAnsi="Arial" w:cs="Arial"/>
              </w:rPr>
              <w:t>u amb tubs guia i connexió automàtic</w:t>
            </w:r>
            <w:r w:rsidRPr="00056BC6">
              <w:rPr>
                <w:rFonts w:ascii="Arial" w:hAnsi="Arial" w:cs="Arial"/>
              </w:rPr>
              <w:t>a</w:t>
            </w:r>
          </w:p>
        </w:tc>
      </w:tr>
      <w:tr w:rsidR="00394163" w:rsidRPr="00056BC6" w14:paraId="08E51C55" w14:textId="77777777" w:rsidTr="000F39E9">
        <w:trPr>
          <w:jc w:val="center"/>
        </w:trPr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69CBCF36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CS</w:t>
            </w:r>
          </w:p>
        </w:tc>
        <w:tc>
          <w:tcPr>
            <w:tcW w:w="8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D92ECC" w14:textId="0B969D2D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Transportable o fi</w:t>
            </w:r>
            <w:r w:rsidR="00E540C8" w:rsidRPr="00056BC6">
              <w:rPr>
                <w:rFonts w:ascii="Arial" w:hAnsi="Arial" w:cs="Arial"/>
              </w:rPr>
              <w:t>x</w:t>
            </w:r>
            <w:r w:rsidRPr="00056BC6">
              <w:rPr>
                <w:rFonts w:ascii="Arial" w:hAnsi="Arial" w:cs="Arial"/>
              </w:rPr>
              <w:t xml:space="preserve">a </w:t>
            </w:r>
            <w:r w:rsidR="00E540C8" w:rsidRPr="00056BC6">
              <w:rPr>
                <w:rFonts w:ascii="Arial" w:hAnsi="Arial" w:cs="Arial"/>
              </w:rPr>
              <w:t xml:space="preserve">amb </w:t>
            </w:r>
            <w:r w:rsidRPr="00056BC6">
              <w:rPr>
                <w:rFonts w:ascii="Arial" w:hAnsi="Arial" w:cs="Arial"/>
              </w:rPr>
              <w:t xml:space="preserve">colador </w:t>
            </w:r>
            <w:r w:rsidR="00E540C8" w:rsidRPr="00056BC6">
              <w:rPr>
                <w:rFonts w:ascii="Arial" w:hAnsi="Arial" w:cs="Arial"/>
              </w:rPr>
              <w:t>i sortida per a mànega</w:t>
            </w:r>
          </w:p>
        </w:tc>
      </w:tr>
      <w:tr w:rsidR="00394163" w:rsidRPr="00056BC6" w14:paraId="6D1A3E23" w14:textId="77777777" w:rsidTr="000F39E9">
        <w:trPr>
          <w:jc w:val="center"/>
        </w:trPr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587CA2A6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CF</w:t>
            </w:r>
          </w:p>
        </w:tc>
        <w:tc>
          <w:tcPr>
            <w:tcW w:w="8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7895D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</w:t>
            </w:r>
            <w:r w:rsidR="00E540C8" w:rsidRPr="00056BC6">
              <w:rPr>
                <w:rFonts w:ascii="Arial" w:hAnsi="Arial" w:cs="Arial"/>
              </w:rPr>
              <w:t>x</w:t>
            </w:r>
            <w:r w:rsidRPr="00056BC6">
              <w:rPr>
                <w:rFonts w:ascii="Arial" w:hAnsi="Arial" w:cs="Arial"/>
              </w:rPr>
              <w:t xml:space="preserve">a </w:t>
            </w:r>
            <w:r w:rsidR="00E540C8" w:rsidRPr="00056BC6">
              <w:rPr>
                <w:rFonts w:ascii="Arial" w:hAnsi="Arial" w:cs="Arial"/>
              </w:rPr>
              <w:t xml:space="preserve">i directa amb </w:t>
            </w:r>
            <w:r w:rsidRPr="00056BC6">
              <w:rPr>
                <w:rFonts w:ascii="Arial" w:hAnsi="Arial" w:cs="Arial"/>
              </w:rPr>
              <w:t>pedestal</w:t>
            </w:r>
          </w:p>
        </w:tc>
      </w:tr>
      <w:tr w:rsidR="009F788A" w:rsidRPr="00056BC6" w14:paraId="6DF37D64" w14:textId="77777777" w:rsidTr="000F39E9">
        <w:trPr>
          <w:jc w:val="center"/>
        </w:trPr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22CEB269" w14:textId="77777777" w:rsidR="009F788A" w:rsidRPr="00056BC6" w:rsidRDefault="009F788A" w:rsidP="0071711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BS</w:t>
            </w:r>
          </w:p>
        </w:tc>
        <w:tc>
          <w:tcPr>
            <w:tcW w:w="8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9F3CFC" w14:textId="77777777" w:rsidR="009F788A" w:rsidRPr="00056BC6" w:rsidRDefault="009F788A" w:rsidP="0071711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Alumini</w:t>
            </w:r>
          </w:p>
        </w:tc>
      </w:tr>
      <w:tr w:rsidR="00394163" w:rsidRPr="00056BC6" w14:paraId="7403FC52" w14:textId="77777777" w:rsidTr="000F39E9">
        <w:trPr>
          <w:jc w:val="center"/>
        </w:trPr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14:paraId="311E4A42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7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13933A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409EC06F" w14:textId="77777777" w:rsidTr="000F39E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7F3D77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IMPULSOR</w:t>
            </w:r>
            <w:r w:rsidRPr="00AA58B3">
              <w:rPr>
                <w:rFonts w:ascii="Arial" w:hAnsi="Arial" w:cs="Arial"/>
              </w:rPr>
              <w:t xml:space="preserve">  </w:t>
            </w:r>
            <w:r w:rsidRPr="00056BC6">
              <w:rPr>
                <w:rFonts w:ascii="Arial" w:hAnsi="Arial" w:cs="Arial"/>
              </w:rPr>
              <w:t>(a especificar</w:t>
            </w:r>
            <w:r w:rsidR="00E540C8" w:rsidRPr="00056BC6">
              <w:rPr>
                <w:rFonts w:ascii="Arial" w:hAnsi="Arial" w:cs="Arial"/>
              </w:rPr>
              <w:t xml:space="preserve">) </w:t>
            </w:r>
          </w:p>
        </w:tc>
      </w:tr>
      <w:tr w:rsidR="00394163" w:rsidRPr="00056BC6" w14:paraId="201C58A6" w14:textId="77777777" w:rsidTr="000F39E9">
        <w:trPr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493CFD" w14:textId="77777777" w:rsidR="00394163" w:rsidRPr="00056BC6" w:rsidRDefault="00394163" w:rsidP="00394163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LT, MT o HT</w:t>
            </w: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</w:tcPr>
          <w:p w14:paraId="05B58783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55486002" w14:textId="77777777" w:rsidTr="000F39E9">
        <w:trPr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81AAA6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</w:tcPr>
          <w:p w14:paraId="5B7C940B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67BC54C9" w14:textId="77777777" w:rsidTr="000F39E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49809C9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</w:t>
            </w:r>
            <w:r w:rsidR="00E540C8" w:rsidRPr="00056BC6">
              <w:rPr>
                <w:rFonts w:ascii="Arial" w:hAnsi="Arial" w:cs="Arial"/>
                <w:b/>
                <w:bCs/>
                <w:u w:val="single"/>
              </w:rPr>
              <w:t>ORBA</w:t>
            </w:r>
            <w:r w:rsidRPr="00056BC6">
              <w:rPr>
                <w:rFonts w:ascii="Arial" w:hAnsi="Arial" w:cs="Arial"/>
              </w:rPr>
              <w:t xml:space="preserve">  (a especificar)</w:t>
            </w:r>
          </w:p>
        </w:tc>
      </w:tr>
      <w:tr w:rsidR="00394163" w:rsidRPr="00056BC6" w14:paraId="2ABA2EF2" w14:textId="77777777" w:rsidTr="000F39E9">
        <w:trPr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0D8B05" w14:textId="77777777" w:rsidR="00394163" w:rsidRPr="00056BC6" w:rsidRDefault="00E540C8" w:rsidP="00394163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</w:t>
            </w:r>
            <w:r w:rsidR="00546CB3" w:rsidRPr="00056BC6">
              <w:rPr>
                <w:rFonts w:ascii="Arial" w:hAnsi="Arial" w:cs="Arial"/>
              </w:rPr>
              <w:t xml:space="preserve">àries </w:t>
            </w: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</w:tcPr>
          <w:p w14:paraId="059B1D28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519181FE" w14:textId="77777777" w:rsidTr="000F39E9">
        <w:trPr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A7C238" w14:textId="77777777" w:rsidR="00394163" w:rsidRPr="00056BC6" w:rsidRDefault="00394163" w:rsidP="00394163">
            <w:pPr>
              <w:rPr>
                <w:rFonts w:ascii="Arial" w:hAnsi="Arial" w:cs="Arial"/>
              </w:rPr>
            </w:pP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</w:tcPr>
          <w:p w14:paraId="15D2C30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7FF19292" w14:textId="77777777" w:rsidTr="000F39E9">
        <w:trPr>
          <w:trHeight w:val="283"/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4D6EC" w14:textId="013CA8E8" w:rsidR="00394163" w:rsidRPr="00056BC6" w:rsidRDefault="00E540C8" w:rsidP="000F39E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25F9EB" w14:textId="77777777" w:rsidR="00394163" w:rsidRPr="00056BC6" w:rsidRDefault="00F56058" w:rsidP="000F39E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ITT </w:t>
            </w:r>
            <w:r w:rsidR="00394163" w:rsidRPr="00056BC6">
              <w:rPr>
                <w:rFonts w:ascii="Arial" w:hAnsi="Arial" w:cs="Arial"/>
              </w:rPr>
              <w:t>FLYGT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  <w:tr w:rsidR="00394163" w:rsidRPr="00056BC6" w14:paraId="4D739C0E" w14:textId="77777777" w:rsidTr="000F39E9">
        <w:trPr>
          <w:trHeight w:val="283"/>
          <w:jc w:val="center"/>
        </w:trPr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90E1F3" w14:textId="0F28707A" w:rsidR="00394163" w:rsidRPr="00056BC6" w:rsidRDefault="00E540C8" w:rsidP="000F39E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80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390B4E" w14:textId="77777777" w:rsidR="00394163" w:rsidRPr="00056BC6" w:rsidRDefault="00A923D7" w:rsidP="000F39E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definir </w:t>
            </w:r>
          </w:p>
        </w:tc>
      </w:tr>
    </w:tbl>
    <w:p w14:paraId="6736B46D" w14:textId="77777777" w:rsidR="00F13DCC" w:rsidRDefault="00F13DCC" w:rsidP="00394163">
      <w:pPr>
        <w:jc w:val="both"/>
        <w:rPr>
          <w:rFonts w:ascii="Arial" w:hAnsi="Arial" w:cs="Arial"/>
        </w:rPr>
      </w:pPr>
    </w:p>
    <w:p w14:paraId="38B4B6A7" w14:textId="77777777" w:rsidR="00560548" w:rsidRDefault="00560548" w:rsidP="00394163">
      <w:pPr>
        <w:jc w:val="both"/>
        <w:rPr>
          <w:rFonts w:ascii="Arial" w:hAnsi="Arial" w:cs="Arial"/>
        </w:rPr>
        <w:sectPr w:rsidR="00560548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60548" w:rsidRPr="00056BC6" w14:paraId="524C686C" w14:textId="77777777" w:rsidTr="00580102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07D00494" w14:textId="77777777" w:rsidR="00560548" w:rsidRPr="008F665D" w:rsidRDefault="00560548" w:rsidP="00AD3A2D">
            <w:pPr>
              <w:ind w:left="454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8F665D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60548" w:rsidRPr="00056BC6" w14:paraId="31074F74" w14:textId="77777777" w:rsidTr="00580102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584EDC16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645E2490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0AAD89B9" w14:textId="77777777" w:rsidR="00560548" w:rsidRPr="00056BC6" w:rsidRDefault="00560548" w:rsidP="00AD3A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3E8936C7" w14:textId="77777777" w:rsidR="00560548" w:rsidRPr="00056BC6" w:rsidRDefault="005229C3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08/04/2019</w:t>
            </w:r>
          </w:p>
        </w:tc>
      </w:tr>
      <w:tr w:rsidR="00560548" w:rsidRPr="00056BC6" w14:paraId="196C7CAA" w14:textId="77777777" w:rsidTr="00580102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007FE2D8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452E39CE" w14:textId="77777777" w:rsidR="00560548" w:rsidRPr="00056BC6" w:rsidRDefault="00560548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9" w:name="_Toc521664738"/>
            <w:bookmarkStart w:id="40" w:name="_Toc14429505"/>
            <w:bookmarkStart w:id="41" w:name="_Toc137214785"/>
            <w:r w:rsidRPr="00056BC6">
              <w:rPr>
                <w:rFonts w:ascii="Arial" w:hAnsi="Arial" w:cs="Arial"/>
              </w:rPr>
              <w:t xml:space="preserve">BOMBA </w:t>
            </w:r>
            <w:bookmarkEnd w:id="39"/>
            <w:r>
              <w:rPr>
                <w:rFonts w:ascii="Arial" w:hAnsi="Arial" w:cs="Arial"/>
              </w:rPr>
              <w:t>DE ROTOR OBERT AUTOASPIRANT</w:t>
            </w:r>
            <w:bookmarkEnd w:id="40"/>
            <w:bookmarkEnd w:id="41"/>
          </w:p>
        </w:tc>
      </w:tr>
      <w:tr w:rsidR="00560548" w:rsidRPr="00056BC6" w14:paraId="084579F5" w14:textId="77777777" w:rsidTr="00580102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1F7491E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36BCE90D" w14:textId="77777777" w:rsidR="00560548" w:rsidRPr="00056BC6" w:rsidRDefault="00560548" w:rsidP="00AD3A2D">
            <w:pPr>
              <w:jc w:val="both"/>
              <w:outlineLvl w:val="1"/>
              <w:rPr>
                <w:rFonts w:ascii="Arial" w:hAnsi="Arial" w:cs="Arial"/>
              </w:rPr>
            </w:pPr>
            <w:bookmarkStart w:id="42" w:name="_Toc14429506"/>
            <w:bookmarkStart w:id="43" w:name="_Toc137214786"/>
            <w:r>
              <w:rPr>
                <w:rFonts w:ascii="Arial" w:hAnsi="Arial" w:cs="Arial"/>
              </w:rPr>
              <w:t>VARISCO</w:t>
            </w:r>
            <w:bookmarkEnd w:id="42"/>
            <w:bookmarkEnd w:id="43"/>
          </w:p>
        </w:tc>
      </w:tr>
      <w:tr w:rsidR="00560548" w:rsidRPr="00056BC6" w14:paraId="0B540A33" w14:textId="77777777" w:rsidTr="00580102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6C64647F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62705AB0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Moure</w:t>
            </w:r>
            <w:r w:rsidRPr="00056BC6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fangs</w:t>
            </w:r>
          </w:p>
        </w:tc>
      </w:tr>
      <w:tr w:rsidR="00580102" w:rsidRPr="00056BC6" w14:paraId="4ED15A95" w14:textId="77777777" w:rsidTr="00580102">
        <w:trPr>
          <w:trHeight w:val="567"/>
          <w:jc w:val="center"/>
        </w:trPr>
        <w:tc>
          <w:tcPr>
            <w:tcW w:w="9639" w:type="dxa"/>
            <w:gridSpan w:val="4"/>
            <w:shd w:val="clear" w:color="auto" w:fill="auto"/>
            <w:vAlign w:val="center"/>
          </w:tcPr>
          <w:p w14:paraId="245793E4" w14:textId="17D5D68F" w:rsidR="00580102" w:rsidRDefault="00580102" w:rsidP="0058010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Bomba </w:t>
            </w:r>
            <w:r>
              <w:rPr>
                <w:rFonts w:ascii="Arial" w:hAnsi="Arial" w:cs="Arial"/>
              </w:rPr>
              <w:t>centrífuga de rotor obert autoaspirant, adequada per al bombament de líquids amb sòlids incorporats (p. ex. fangs).</w:t>
            </w:r>
          </w:p>
        </w:tc>
      </w:tr>
    </w:tbl>
    <w:p w14:paraId="2B2A6CFA" w14:textId="77777777" w:rsidR="00302F65" w:rsidRPr="00056BC6" w:rsidRDefault="00302F65" w:rsidP="00302F65">
      <w:pPr>
        <w:jc w:val="both"/>
        <w:rPr>
          <w:rFonts w:ascii="Arial" w:hAnsi="Arial" w:cs="Arial"/>
        </w:rPr>
      </w:pPr>
    </w:p>
    <w:p w14:paraId="15A37C41" w14:textId="77777777" w:rsidR="00302F65" w:rsidRDefault="00302F65" w:rsidP="00302F6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D62A26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1E409EDC" wp14:editId="301B0D2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7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1B2D5C" id="Line 6" o:spid="_x0000_s1026" style="position:absolute;z-index:25173043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r4GEgIAACk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n/6+BhIC&#10;AAAp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D62A26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57" w:type="dxa"/>
          <w:right w:w="113" w:type="dxa"/>
        </w:tblCellMar>
        <w:tblLook w:val="01E0" w:firstRow="1" w:lastRow="1" w:firstColumn="1" w:lastColumn="1" w:noHBand="0" w:noVBand="0"/>
      </w:tblPr>
      <w:tblGrid>
        <w:gridCol w:w="1543"/>
        <w:gridCol w:w="1574"/>
        <w:gridCol w:w="6522"/>
      </w:tblGrid>
      <w:tr w:rsidR="00302F65" w:rsidRPr="003168CD" w14:paraId="4FB662EE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E29464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7E63A4CE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</w:rPr>
              <w:t>Centrífuga multicel·lular</w:t>
            </w:r>
          </w:p>
        </w:tc>
      </w:tr>
      <w:tr w:rsidR="00302F65" w:rsidRPr="003168CD" w14:paraId="72C3EF33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FE141D" w14:textId="56375CEB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0856533D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</w:rPr>
              <w:t>Horitzontal</w:t>
            </w:r>
          </w:p>
        </w:tc>
      </w:tr>
      <w:tr w:rsidR="00302F65" w:rsidRPr="003168CD" w14:paraId="0FE10304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BC5F87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Fluid a bombejar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12A99C61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Fang</w:t>
            </w:r>
          </w:p>
        </w:tc>
      </w:tr>
      <w:tr w:rsidR="00302F65" w:rsidRPr="003168CD" w14:paraId="43D7B658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3D78C2" w14:textId="24F491BE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Cabal nominal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3F4E8F2E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302F65" w:rsidRPr="003168CD" w14:paraId="7264E854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7B379E" w14:textId="5587EEDA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Alçada nominal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23118696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  <w:r w:rsidRPr="003168CD">
              <w:rPr>
                <w:rFonts w:ascii="Arial" w:hAnsi="Arial" w:cs="Arial"/>
              </w:rPr>
              <w:t xml:space="preserve"> </w:t>
            </w:r>
          </w:p>
        </w:tc>
      </w:tr>
      <w:tr w:rsidR="00302F65" w:rsidRPr="003168CD" w14:paraId="6B99D8C5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31D56E" w14:textId="5AE31050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 xml:space="preserve">Alçada </w:t>
            </w:r>
            <w:r>
              <w:rPr>
                <w:rFonts w:ascii="Arial" w:hAnsi="Arial" w:cs="Arial"/>
                <w:b/>
                <w:bCs/>
              </w:rPr>
              <w:t>autoaspirant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26D59AA1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7,5 m</w:t>
            </w:r>
          </w:p>
        </w:tc>
      </w:tr>
      <w:tr w:rsidR="00302F65" w:rsidRPr="003168CD" w14:paraId="0D419431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1DE5F2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Rodet</w:t>
            </w:r>
            <w:r w:rsidRPr="003168CD"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7E0B296F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Obert de 3 àleps</w:t>
            </w:r>
          </w:p>
        </w:tc>
      </w:tr>
      <w:tr w:rsidR="00302F65" w:rsidRPr="003168CD" w14:paraId="732CCE88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E97247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Tanca mecànica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72D1BC2C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simple</w:t>
            </w:r>
          </w:p>
        </w:tc>
      </w:tr>
      <w:tr w:rsidR="00302F65" w:rsidRPr="003168CD" w14:paraId="1F4C5998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FC1CA3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Connexions entrada/sortida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1AE35BFB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302F65" w:rsidRPr="003168CD" w14:paraId="568CC17A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15D28B" w14:textId="77777777" w:rsidR="00302F65" w:rsidRPr="003168CD" w:rsidRDefault="00302F65" w:rsidP="006C0C5E">
            <w:pPr>
              <w:rPr>
                <w:rFonts w:ascii="Arial" w:hAnsi="Arial" w:cs="Arial"/>
                <w:bCs/>
              </w:rPr>
            </w:pP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133AEC6D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</w:p>
        </w:tc>
      </w:tr>
      <w:tr w:rsidR="00302F65" w:rsidRPr="003168CD" w14:paraId="72D3750A" w14:textId="77777777" w:rsidTr="00277271">
        <w:trPr>
          <w:trHeight w:val="57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0E741C7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</w:tr>
      <w:tr w:rsidR="00302F65" w:rsidRPr="003168CD" w14:paraId="7F6F19D8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3DE350" w14:textId="0E02B2EB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Cos hidràulic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22465672" w14:textId="60538495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r w:rsidR="00580102">
              <w:rPr>
                <w:rFonts w:ascii="Arial" w:hAnsi="Arial" w:cs="Arial"/>
              </w:rPr>
              <w:t>osa</w:t>
            </w:r>
            <w:r>
              <w:rPr>
                <w:rFonts w:ascii="Arial" w:hAnsi="Arial" w:cs="Arial"/>
              </w:rPr>
              <w:t xml:space="preserve"> gris</w:t>
            </w:r>
          </w:p>
        </w:tc>
      </w:tr>
      <w:tr w:rsidR="00302F65" w:rsidRPr="003168CD" w14:paraId="3114A13A" w14:textId="77777777" w:rsidTr="00277271">
        <w:trPr>
          <w:trHeight w:val="188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3F69C7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Impulsor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6FC9F04D" w14:textId="2E769CE9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r w:rsidR="00580102">
              <w:rPr>
                <w:rFonts w:ascii="Arial" w:hAnsi="Arial" w:cs="Arial"/>
              </w:rPr>
              <w:t>osa</w:t>
            </w:r>
            <w:r>
              <w:rPr>
                <w:rFonts w:ascii="Arial" w:hAnsi="Arial" w:cs="Arial"/>
              </w:rPr>
              <w:t xml:space="preserve"> gris</w:t>
            </w:r>
          </w:p>
        </w:tc>
      </w:tr>
      <w:tr w:rsidR="00302F65" w:rsidRPr="003168CD" w14:paraId="1E6786E4" w14:textId="77777777" w:rsidTr="00277271">
        <w:trPr>
          <w:trHeight w:val="188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79ED3B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Eix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038EF55C" w14:textId="77777777" w:rsidR="00302F65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Acer al carboni</w:t>
            </w:r>
          </w:p>
        </w:tc>
      </w:tr>
      <w:tr w:rsidR="00302F65" w:rsidRPr="003168CD" w14:paraId="60E5F96C" w14:textId="77777777" w:rsidTr="00277271">
        <w:trPr>
          <w:trHeight w:val="188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EA2B6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Clapeta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3AA4D757" w14:textId="77777777" w:rsidR="00302F65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AISI-304</w:t>
            </w:r>
          </w:p>
        </w:tc>
      </w:tr>
      <w:tr w:rsidR="00302F65" w:rsidRPr="003168CD" w14:paraId="1C714665" w14:textId="77777777" w:rsidTr="00277271">
        <w:trPr>
          <w:trHeight w:val="188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9E95BF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6BE3C7B4" w14:textId="77777777" w:rsidR="00302F65" w:rsidRDefault="00302F65" w:rsidP="006C0C5E">
            <w:pPr>
              <w:jc w:val="both"/>
              <w:rPr>
                <w:rFonts w:ascii="Arial" w:hAnsi="Arial" w:cs="Arial"/>
              </w:rPr>
            </w:pPr>
          </w:p>
        </w:tc>
      </w:tr>
      <w:tr w:rsidR="00302F65" w:rsidRPr="003168CD" w14:paraId="466C6D77" w14:textId="77777777" w:rsidTr="00277271">
        <w:trPr>
          <w:trHeight w:val="57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A649DD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  <w:b/>
                <w:bCs/>
                <w:u w:val="single"/>
              </w:rPr>
              <w:t>ACCIONAMENT</w:t>
            </w:r>
          </w:p>
        </w:tc>
      </w:tr>
      <w:tr w:rsidR="00302F65" w:rsidRPr="003168CD" w14:paraId="681F32D8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B04153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Motor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2CC6F7DA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</w:rPr>
              <w:t>Elèctric</w:t>
            </w:r>
          </w:p>
        </w:tc>
      </w:tr>
      <w:tr w:rsidR="00302F65" w:rsidRPr="003168CD" w14:paraId="37C46017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EE81B5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 xml:space="preserve">Potència 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4BF2AC2F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302F65" w:rsidRPr="003168CD" w14:paraId="0D507DF2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A7241B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Tensió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3E20D9CE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420</w:t>
            </w:r>
            <w:r w:rsidRPr="003168CD">
              <w:rPr>
                <w:rFonts w:ascii="Arial" w:hAnsi="Arial" w:cs="Arial"/>
              </w:rPr>
              <w:t xml:space="preserve"> V, 50 Hz, </w:t>
            </w:r>
            <w:r>
              <w:rPr>
                <w:rFonts w:ascii="Arial" w:hAnsi="Arial" w:cs="Arial"/>
              </w:rPr>
              <w:t>tri</w:t>
            </w:r>
            <w:r w:rsidRPr="003168CD">
              <w:rPr>
                <w:rFonts w:ascii="Arial" w:hAnsi="Arial" w:cs="Arial"/>
              </w:rPr>
              <w:t>fàsica</w:t>
            </w:r>
          </w:p>
        </w:tc>
      </w:tr>
      <w:tr w:rsidR="00302F65" w:rsidRPr="003168CD" w14:paraId="346C5D66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FC52AD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3168CD">
              <w:rPr>
                <w:rFonts w:ascii="Arial" w:hAnsi="Arial" w:cs="Arial"/>
                <w:b/>
                <w:bCs/>
              </w:rPr>
              <w:t>Protecció</w:t>
            </w: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61FCA5AA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</w:rPr>
              <w:t>IP 55</w:t>
            </w:r>
            <w:r>
              <w:rPr>
                <w:rFonts w:ascii="Arial" w:hAnsi="Arial" w:cs="Arial"/>
              </w:rPr>
              <w:t>/F</w:t>
            </w:r>
          </w:p>
        </w:tc>
      </w:tr>
      <w:tr w:rsidR="00302F65" w:rsidRPr="003168CD" w14:paraId="6BA8CDB4" w14:textId="77777777" w:rsidTr="00277271">
        <w:trPr>
          <w:trHeight w:val="57"/>
          <w:jc w:val="center"/>
        </w:trPr>
        <w:tc>
          <w:tcPr>
            <w:tcW w:w="31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47E873" w14:textId="77777777" w:rsidR="00302F65" w:rsidRPr="003168CD" w:rsidRDefault="00302F65" w:rsidP="006C0C5E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2" w:type="dxa"/>
            <w:tcBorders>
              <w:top w:val="nil"/>
              <w:left w:val="nil"/>
              <w:bottom w:val="nil"/>
              <w:right w:val="nil"/>
            </w:tcBorders>
          </w:tcPr>
          <w:p w14:paraId="2DAD47D0" w14:textId="77777777" w:rsidR="00302F65" w:rsidRPr="003168CD" w:rsidRDefault="00302F65" w:rsidP="006C0C5E">
            <w:pPr>
              <w:jc w:val="both"/>
              <w:rPr>
                <w:rFonts w:ascii="Arial" w:hAnsi="Arial" w:cs="Arial"/>
              </w:rPr>
            </w:pPr>
          </w:p>
        </w:tc>
      </w:tr>
      <w:tr w:rsidR="00302F65" w:rsidRPr="003168CD" w14:paraId="26EF7FF4" w14:textId="77777777" w:rsidTr="00277271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74E6E6F" w14:textId="77777777" w:rsidR="00302F65" w:rsidRPr="003168CD" w:rsidRDefault="00302F65" w:rsidP="006C0C5E">
            <w:pPr>
              <w:keepNext/>
              <w:jc w:val="both"/>
              <w:rPr>
                <w:rFonts w:ascii="Arial" w:hAnsi="Arial" w:cs="Arial"/>
              </w:rPr>
            </w:pPr>
            <w:r w:rsidRPr="003168CD">
              <w:rPr>
                <w:rFonts w:ascii="Arial" w:hAnsi="Arial" w:cs="Arial"/>
                <w:b/>
                <w:bCs/>
                <w:u w:val="single"/>
              </w:rPr>
              <w:t>EQUIPS AUXILIARS</w:t>
            </w:r>
          </w:p>
        </w:tc>
      </w:tr>
      <w:tr w:rsidR="00302F65" w:rsidRPr="003168CD" w14:paraId="71104DBB" w14:textId="77777777" w:rsidTr="00277271">
        <w:trPr>
          <w:trHeight w:val="21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D0C6F22" w14:textId="77777777" w:rsidR="00302F65" w:rsidRPr="002C78C6" w:rsidRDefault="00302F65" w:rsidP="006C0C5E">
            <w:pPr>
              <w:numPr>
                <w:ilvl w:val="0"/>
                <w:numId w:val="4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Vàlvula de retenció</w:t>
            </w:r>
          </w:p>
        </w:tc>
      </w:tr>
      <w:tr w:rsidR="00302F65" w:rsidRPr="003168CD" w14:paraId="4E9A34E2" w14:textId="77777777" w:rsidTr="00277271">
        <w:trPr>
          <w:trHeight w:val="21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82EBBB" w14:textId="77777777" w:rsidR="00302F65" w:rsidRDefault="00302F65" w:rsidP="00302F65">
            <w:pPr>
              <w:rPr>
                <w:rFonts w:ascii="Arial" w:hAnsi="Arial" w:cs="Arial"/>
              </w:rPr>
            </w:pPr>
          </w:p>
        </w:tc>
      </w:tr>
      <w:tr w:rsidR="00302F65" w:rsidRPr="00056BC6" w14:paraId="3213CAB4" w14:textId="77777777" w:rsidTr="00E75050">
        <w:tblPrEx>
          <w:tblCellMar>
            <w:bottom w:w="113" w:type="dxa"/>
          </w:tblCellMar>
        </w:tblPrEx>
        <w:trPr>
          <w:jc w:val="center"/>
        </w:trPr>
        <w:tc>
          <w:tcPr>
            <w:tcW w:w="1543" w:type="dxa"/>
            <w:tcBorders>
              <w:top w:val="nil"/>
              <w:left w:val="nil"/>
              <w:bottom w:val="nil"/>
              <w:right w:val="nil"/>
            </w:tcBorders>
          </w:tcPr>
          <w:p w14:paraId="0CEB94AD" w14:textId="6908B580" w:rsidR="00302F65" w:rsidRPr="00056BC6" w:rsidRDefault="00302F65" w:rsidP="006C0C5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80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B36AC4" w14:textId="77777777" w:rsidR="00302F65" w:rsidRPr="00056BC6" w:rsidRDefault="00302F65" w:rsidP="006C0C5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VARISCO o similar</w:t>
            </w:r>
          </w:p>
        </w:tc>
      </w:tr>
    </w:tbl>
    <w:p w14:paraId="3C542BA4" w14:textId="77777777" w:rsidR="00560548" w:rsidRDefault="00560548" w:rsidP="00394163">
      <w:pPr>
        <w:jc w:val="both"/>
        <w:rPr>
          <w:rFonts w:ascii="Arial" w:hAnsi="Arial" w:cs="Arial"/>
        </w:rPr>
      </w:pPr>
    </w:p>
    <w:p w14:paraId="041AFAAA" w14:textId="77777777" w:rsidR="00F13DCC" w:rsidRPr="002610A3" w:rsidRDefault="00F13DCC" w:rsidP="00394163">
      <w:pPr>
        <w:jc w:val="both"/>
        <w:rPr>
          <w:rFonts w:ascii="Arial" w:hAnsi="Arial" w:cs="Arial"/>
        </w:rPr>
        <w:sectPr w:rsidR="00F13DCC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81874" w:rsidRPr="00056BC6" w14:paraId="4AE143CC" w14:textId="77777777" w:rsidTr="00277271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A0EF532" w14:textId="77777777" w:rsidR="00181874" w:rsidRPr="00056BC6" w:rsidRDefault="00181874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 GENERAL</w:t>
            </w:r>
          </w:p>
        </w:tc>
      </w:tr>
      <w:tr w:rsidR="00181874" w:rsidRPr="00056BC6" w14:paraId="63FA2068" w14:textId="77777777" w:rsidTr="00580102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EF2D1A2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  <w:vAlign w:val="center"/>
          </w:tcPr>
          <w:p w14:paraId="04611C9B" w14:textId="77777777" w:rsidR="00181874" w:rsidRPr="00056BC6" w:rsidRDefault="00181874" w:rsidP="0058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C93173D" w14:textId="77777777" w:rsidR="00181874" w:rsidRPr="00056BC6" w:rsidRDefault="00181874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1EF4A16" w14:textId="77777777" w:rsidR="00181874" w:rsidRPr="00056BC6" w:rsidRDefault="00181874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30/09/2005</w:t>
            </w:r>
          </w:p>
        </w:tc>
      </w:tr>
      <w:tr w:rsidR="00181874" w:rsidRPr="00056BC6" w14:paraId="4A838D44" w14:textId="77777777" w:rsidTr="00277271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DBA1DA3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80FA040" w14:textId="77777777" w:rsidR="00181874" w:rsidRPr="00056BC6" w:rsidRDefault="00181874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4" w:name="_Toc14429507"/>
            <w:bookmarkStart w:id="45" w:name="_Toc137214787"/>
            <w:r w:rsidRPr="00056BC6">
              <w:rPr>
                <w:rFonts w:ascii="Arial" w:hAnsi="Arial" w:cs="Arial"/>
              </w:rPr>
              <w:t>BOMBA HORITZONTAL</w:t>
            </w:r>
            <w:bookmarkEnd w:id="44"/>
            <w:bookmarkEnd w:id="45"/>
          </w:p>
        </w:tc>
      </w:tr>
      <w:tr w:rsidR="00CE1D68" w:rsidRPr="00056BC6" w14:paraId="15DA0EB6" w14:textId="77777777" w:rsidTr="00277271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3CF57A0" w14:textId="77777777" w:rsidR="00CE1D68" w:rsidRPr="00056BC6" w:rsidRDefault="00CE1D68" w:rsidP="00CE1D6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4615A82" w14:textId="77777777" w:rsidR="00CE1D68" w:rsidRPr="00056BC6" w:rsidRDefault="00CE1D68" w:rsidP="00CE1D68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181874" w:rsidRPr="00056BC6" w14:paraId="085F9B9E" w14:textId="77777777" w:rsidTr="00277271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9731BA7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7FF8D711" w14:textId="77777777" w:rsidR="00181874" w:rsidRPr="00056BC6" w:rsidRDefault="0018187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Bomba</w:t>
            </w:r>
          </w:p>
        </w:tc>
      </w:tr>
    </w:tbl>
    <w:p w14:paraId="56E1BA5D" w14:textId="77777777" w:rsidR="00181874" w:rsidRPr="002610A3" w:rsidRDefault="00181874" w:rsidP="00F14E02">
      <w:pPr>
        <w:spacing w:line="360" w:lineRule="auto"/>
        <w:jc w:val="both"/>
        <w:rPr>
          <w:rFonts w:ascii="Arial" w:hAnsi="Arial" w:cs="Arial"/>
        </w:rPr>
      </w:pPr>
    </w:p>
    <w:p w14:paraId="2CB763F1" w14:textId="77777777" w:rsidR="00181874" w:rsidRPr="00A02E41" w:rsidRDefault="00181874" w:rsidP="00B10391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PRESCRIPCIONS GENERALS</w:t>
      </w:r>
    </w:p>
    <w:p w14:paraId="1281EC72" w14:textId="77777777" w:rsidR="00181874" w:rsidRPr="002610A3" w:rsidRDefault="00181874" w:rsidP="00FF448C">
      <w:pPr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subministraran:</w:t>
      </w:r>
    </w:p>
    <w:p w14:paraId="1D58875D" w14:textId="77777777" w:rsidR="00181874" w:rsidRPr="002610A3" w:rsidRDefault="00181874" w:rsidP="002A4139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Complertes</w:t>
      </w:r>
    </w:p>
    <w:p w14:paraId="684DCC3B" w14:textId="77777777" w:rsidR="00181874" w:rsidRPr="002610A3" w:rsidRDefault="00181874" w:rsidP="002A4139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En perfecte estat de marxa</w:t>
      </w:r>
    </w:p>
    <w:p w14:paraId="0BA0DE49" w14:textId="77777777" w:rsidR="00181874" w:rsidRPr="002610A3" w:rsidRDefault="00181874" w:rsidP="002A4139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Amb tots els accessoris i elements que s’indiquen més endavant, i amb aquells altres que siguin necessaris i convenients per:</w:t>
      </w:r>
    </w:p>
    <w:p w14:paraId="357C4ABF" w14:textId="77777777" w:rsidR="00181874" w:rsidRPr="002610A3" w:rsidRDefault="00181874" w:rsidP="002A4139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 correcte funcionament</w:t>
      </w:r>
    </w:p>
    <w:p w14:paraId="7C4C4C03" w14:textId="77777777" w:rsidR="00181874" w:rsidRPr="002610A3" w:rsidRDefault="00181874" w:rsidP="002A4139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seguretat del servei</w:t>
      </w:r>
    </w:p>
    <w:p w14:paraId="160D0C00" w14:textId="77777777" w:rsidR="00181874" w:rsidRPr="002610A3" w:rsidRDefault="00181874" w:rsidP="002A4139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normal ús en les condicions tècniques definides</w:t>
      </w:r>
    </w:p>
    <w:p w14:paraId="0D9207B0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after="60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Assegurar les millors condicions d’explotació, manteniment i reparació</w:t>
      </w:r>
    </w:p>
    <w:p w14:paraId="363D9A71" w14:textId="77777777" w:rsidR="00181874" w:rsidRPr="002610A3" w:rsidRDefault="00181874" w:rsidP="002A4139">
      <w:pPr>
        <w:widowControl/>
        <w:numPr>
          <w:ilvl w:val="3"/>
          <w:numId w:val="23"/>
        </w:numPr>
        <w:tabs>
          <w:tab w:val="left" w:pos="3480"/>
        </w:tabs>
        <w:spacing w:after="60"/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S’exceptuen els que es citen clarament  com a exclosos del subministrament.</w:t>
      </w:r>
    </w:p>
    <w:p w14:paraId="745AC108" w14:textId="77777777" w:rsidR="00181874" w:rsidRPr="002610A3" w:rsidRDefault="00181874" w:rsidP="00190989">
      <w:pPr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 seran del tipus centrífugues horitzontals  de turbina amb funcionament del rodet submergit.</w:t>
      </w:r>
    </w:p>
    <w:p w14:paraId="58AC43E5" w14:textId="77777777" w:rsidR="00181874" w:rsidRPr="002610A3" w:rsidRDefault="00181874" w:rsidP="00190989">
      <w:pPr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tancament de la bomba (segellat de l’eix) es realitzarà amb tanca mecànica tipus cartutx, tipus desmuntable des de l’exterior, sense necessitat de desmuntar la bomba.</w:t>
      </w:r>
    </w:p>
    <w:p w14:paraId="63B588EC" w14:textId="77777777" w:rsidR="00181874" w:rsidRPr="002610A3" w:rsidRDefault="00181874" w:rsidP="00190989">
      <w:pPr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disseny serà tal permetrà que funcionin sense originar cavitació ni vibracions en tota l’amplitud d’alçades i cabals previstos en l’interval de funcionament.</w:t>
      </w:r>
    </w:p>
    <w:p w14:paraId="4652B2AE" w14:textId="77777777" w:rsidR="00181874" w:rsidRPr="002610A3" w:rsidRDefault="00181874" w:rsidP="00190989">
      <w:pPr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bombes, així com la resta d’elements que completen el subministrament, estaran construïdes i mecanitzades aplicant els criteris d’execució necessaris per assegurar una perfecta construcció i bon manteniment posterior.</w:t>
      </w:r>
    </w:p>
    <w:p w14:paraId="6D9D9B18" w14:textId="77777777" w:rsidR="00181874" w:rsidRPr="002610A3" w:rsidRDefault="00181874" w:rsidP="00190989">
      <w:pPr>
        <w:widowControl/>
        <w:numPr>
          <w:ilvl w:val="0"/>
          <w:numId w:val="22"/>
        </w:numPr>
        <w:tabs>
          <w:tab w:val="clear" w:pos="624"/>
          <w:tab w:val="num" w:pos="426"/>
        </w:tabs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funcionament de les bombes haurà de ser perfecte en tots els règims de servei previstos, tan silenciós com sigui possible, i sense vibracions ni trepidacions, tant en marxa normal com durant els períodes d’arrencament i aturada.</w:t>
      </w:r>
    </w:p>
    <w:p w14:paraId="5253D869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75A2152C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661341CD" w14:textId="77777777" w:rsidR="00181874" w:rsidRPr="00A02E41" w:rsidRDefault="00181874" w:rsidP="00B10391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ESPECIFICACIONS COMPLEMENTÀRIES</w:t>
      </w:r>
    </w:p>
    <w:p w14:paraId="0BD04964" w14:textId="77777777" w:rsidR="00181874" w:rsidRPr="002610A3" w:rsidRDefault="00181874" w:rsidP="00190989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 seran:</w:t>
      </w:r>
    </w:p>
    <w:p w14:paraId="509C34BA" w14:textId="77777777" w:rsidR="00181874" w:rsidRPr="002610A3" w:rsidRDefault="00181874" w:rsidP="003050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4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Intercanviables.</w:t>
      </w:r>
    </w:p>
    <w:p w14:paraId="139FB4A4" w14:textId="77777777" w:rsidR="00181874" w:rsidRPr="002610A3" w:rsidRDefault="00181874" w:rsidP="003050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4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Capaces de poder suportar una rotació en sentit invers de com a mínim un 125 % de la velocitat nominal. </w:t>
      </w:r>
    </w:p>
    <w:p w14:paraId="70E1AEB9" w14:textId="77777777" w:rsidR="00181874" w:rsidRPr="002610A3" w:rsidRDefault="00181874" w:rsidP="003050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4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Tots i cadascun dels conjunts rotors de cada bomba (eix, impulsors, camises, …) estaran equilibrats estàticament pel proveïdor, sense que comporti cap increment econòmic.</w:t>
      </w:r>
    </w:p>
    <w:p w14:paraId="1CF8E36C" w14:textId="77777777" w:rsidR="00181874" w:rsidRPr="002610A3" w:rsidRDefault="00181874" w:rsidP="003050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4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Tots els impulsors estaran construïts d’una sola peça i s’equilibraran tant estàtica com dinàmicament, i la seva velocitat crítica serà al menys un 125 % de la velocitat nominal.</w:t>
      </w:r>
    </w:p>
    <w:p w14:paraId="13397596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Tot el conjunt rotatiu s’equilibrarà amb el seu semi-acoblament costat bomba a Q = 2,5.</w:t>
      </w:r>
    </w:p>
    <w:p w14:paraId="1E60BCAF" w14:textId="77777777" w:rsidR="00181874" w:rsidRPr="002610A3" w:rsidRDefault="00181874" w:rsidP="00B10391">
      <w:pPr>
        <w:widowControl/>
        <w:jc w:val="both"/>
        <w:rPr>
          <w:rFonts w:ascii="Arial" w:hAnsi="Arial" w:cs="Arial"/>
          <w:sz w:val="18"/>
        </w:rPr>
      </w:pPr>
    </w:p>
    <w:p w14:paraId="00333A1A" w14:textId="77777777" w:rsidR="00181874" w:rsidRPr="002610A3" w:rsidRDefault="00181874" w:rsidP="00190989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L’eix estarà calculat de manera que:</w:t>
      </w:r>
    </w:p>
    <w:p w14:paraId="4848B795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seva velocitat crítica sigui un 25 % superior a la velocitat màxima de servei.</w:t>
      </w:r>
    </w:p>
    <w:p w14:paraId="28B7BB8E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transmissió del moviment es realitzi sense distorsions ni vibracions en tot l’interval de funcionament.</w:t>
      </w:r>
    </w:p>
    <w:p w14:paraId="2BA2F215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Pugui transmetre la potència resultant de l’impulsor de màxim diàmetre.</w:t>
      </w:r>
    </w:p>
    <w:p w14:paraId="252DCBA6" w14:textId="77777777" w:rsidR="00181874" w:rsidRPr="002610A3" w:rsidRDefault="00181874" w:rsidP="00B10391">
      <w:pPr>
        <w:widowControl/>
        <w:jc w:val="both"/>
        <w:rPr>
          <w:rFonts w:ascii="Arial" w:hAnsi="Arial" w:cs="Arial"/>
          <w:sz w:val="18"/>
        </w:rPr>
      </w:pPr>
    </w:p>
    <w:p w14:paraId="68EA65BC" w14:textId="77777777" w:rsidR="00181874" w:rsidRPr="002610A3" w:rsidRDefault="00181874" w:rsidP="00190989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coixinet d’empenta:</w:t>
      </w:r>
    </w:p>
    <w:p w14:paraId="034DD39D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àmpliament dimensionat per poder suportar amb molta folga  l’empenta hidràulica resultant.</w:t>
      </w:r>
    </w:p>
    <w:p w14:paraId="5BBBDA3E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Serà fàcilment accessible i desmuntable per facilitar la seva conservació i manteniment.</w:t>
      </w:r>
    </w:p>
    <w:p w14:paraId="50B05CCF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Estarà dimensionat per evitar qualsevol </w:t>
      </w:r>
      <w:r w:rsidR="00190989">
        <w:rPr>
          <w:rFonts w:ascii="Arial" w:hAnsi="Arial" w:cs="Arial"/>
          <w:sz w:val="18"/>
        </w:rPr>
        <w:t>escalfament</w:t>
      </w:r>
      <w:r w:rsidRPr="002610A3">
        <w:rPr>
          <w:rFonts w:ascii="Arial" w:hAnsi="Arial" w:cs="Arial"/>
          <w:sz w:val="18"/>
        </w:rPr>
        <w:t xml:space="preserve"> anormal amb temperatura ambient màxima de </w:t>
      </w:r>
      <w:smartTag w:uri="urn:schemas-microsoft-com:office:smarttags" w:element="metricconverter">
        <w:smartTagPr>
          <w:attr w:name="ProductID" w:val="40ﾰC"/>
        </w:smartTagPr>
        <w:r w:rsidRPr="002610A3">
          <w:rPr>
            <w:rFonts w:ascii="Arial" w:hAnsi="Arial" w:cs="Arial"/>
            <w:sz w:val="18"/>
          </w:rPr>
          <w:t>40</w:t>
        </w:r>
        <w:r w:rsidR="00CE1D68">
          <w:rPr>
            <w:rFonts w:ascii="Arial" w:hAnsi="Arial" w:cs="Arial"/>
            <w:sz w:val="18"/>
          </w:rPr>
          <w:t>°</w:t>
        </w:r>
        <w:r w:rsidRPr="002610A3">
          <w:rPr>
            <w:rFonts w:ascii="Arial" w:hAnsi="Arial" w:cs="Arial"/>
            <w:sz w:val="18"/>
          </w:rPr>
          <w:t>C</w:t>
        </w:r>
      </w:smartTag>
      <w:r w:rsidRPr="002610A3">
        <w:rPr>
          <w:rFonts w:ascii="Arial" w:hAnsi="Arial" w:cs="Arial"/>
          <w:sz w:val="18"/>
        </w:rPr>
        <w:t>.</w:t>
      </w:r>
    </w:p>
    <w:p w14:paraId="18E54B57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dimensionat per no produir ni vibracions ni projeccions de lubricant en tot l’interval de funcionament.</w:t>
      </w:r>
    </w:p>
    <w:p w14:paraId="2F880FCA" w14:textId="77777777" w:rsidR="00181874" w:rsidRPr="002610A3" w:rsidRDefault="00181874" w:rsidP="00FF448C">
      <w:pPr>
        <w:widowControl/>
        <w:jc w:val="both"/>
        <w:rPr>
          <w:rFonts w:ascii="Arial" w:hAnsi="Arial" w:cs="Arial"/>
          <w:sz w:val="18"/>
        </w:rPr>
      </w:pPr>
    </w:p>
    <w:p w14:paraId="11D2814B" w14:textId="77777777" w:rsidR="00181874" w:rsidRPr="002610A3" w:rsidRDefault="00181874" w:rsidP="00190989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L’acoblament de la bomba/motor:</w:t>
      </w:r>
    </w:p>
    <w:p w14:paraId="53B6C39B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dimensionat per evitar les vibracions o deformacions en tot l’interval de funcionament.</w:t>
      </w:r>
    </w:p>
    <w:p w14:paraId="257AF557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Serà fàcilment accessible i desmuntable. per facilitar la seva conservació i manteniment.</w:t>
      </w:r>
    </w:p>
    <w:p w14:paraId="7922D0E3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L’acabat fi i calat de l’acoblament costat motor serà realitzat pel proveïdor del motor, que l’haurà de rebre del fabricant de la bomba amb un termini suficient.</w:t>
      </w:r>
    </w:p>
    <w:p w14:paraId="47B47CD7" w14:textId="77777777" w:rsidR="00181874" w:rsidRPr="002610A3" w:rsidRDefault="00181874" w:rsidP="00FF448C">
      <w:pPr>
        <w:widowControl/>
        <w:jc w:val="both"/>
        <w:rPr>
          <w:rFonts w:ascii="Arial" w:hAnsi="Arial" w:cs="Arial"/>
          <w:sz w:val="18"/>
        </w:rPr>
      </w:pPr>
    </w:p>
    <w:p w14:paraId="72261EFE" w14:textId="77777777" w:rsidR="00181874" w:rsidRPr="002610A3" w:rsidRDefault="00181874" w:rsidP="00FF448C">
      <w:pPr>
        <w:widowControl/>
        <w:numPr>
          <w:ilvl w:val="0"/>
          <w:numId w:val="22"/>
        </w:numPr>
        <w:tabs>
          <w:tab w:val="clear" w:pos="624"/>
          <w:tab w:val="num" w:pos="426"/>
        </w:tabs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subministrador de la bomba subministrarà una bancada comú per a la bomba i el motor</w:t>
      </w:r>
    </w:p>
    <w:p w14:paraId="3B7FDCC7" w14:textId="77777777" w:rsidR="00181874" w:rsidRPr="002610A3" w:rsidRDefault="00181874" w:rsidP="00FF448C">
      <w:pPr>
        <w:widowControl/>
        <w:jc w:val="both"/>
        <w:rPr>
          <w:rFonts w:ascii="Arial" w:hAnsi="Arial" w:cs="Arial"/>
          <w:sz w:val="18"/>
        </w:rPr>
      </w:pPr>
    </w:p>
    <w:p w14:paraId="3345845A" w14:textId="77777777" w:rsidR="00181874" w:rsidRPr="002610A3" w:rsidRDefault="00181874" w:rsidP="00190989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bomba durà, com a mínim, els següents accessoris:</w:t>
      </w:r>
    </w:p>
    <w:p w14:paraId="0CF3442B" w14:textId="77777777" w:rsidR="00181874" w:rsidRPr="002610A3" w:rsidRDefault="00181874" w:rsidP="00377721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de característiques (en acer inoxidable)</w:t>
      </w:r>
    </w:p>
    <w:p w14:paraId="6B8AE66F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Nom del fabricant</w:t>
      </w:r>
    </w:p>
    <w:p w14:paraId="4AB70EBC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bomba</w:t>
      </w:r>
    </w:p>
    <w:p w14:paraId="6BBD170A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Número de fabricació o de sèrie, amb l’any de fabricació</w:t>
      </w:r>
    </w:p>
    <w:p w14:paraId="5029C52E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Alçada nominal</w:t>
      </w:r>
    </w:p>
    <w:p w14:paraId="6D7E5AF0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Cabal nominal</w:t>
      </w:r>
    </w:p>
    <w:p w14:paraId="2373923D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Potència nominal</w:t>
      </w:r>
    </w:p>
    <w:p w14:paraId="23BDFB1D" w14:textId="77777777" w:rsidR="00181874" w:rsidRPr="002610A3" w:rsidRDefault="00181874" w:rsidP="00FF448C">
      <w:pPr>
        <w:widowControl/>
        <w:numPr>
          <w:ilvl w:val="2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Velocitat de gir nominal</w:t>
      </w:r>
    </w:p>
    <w:p w14:paraId="4A574FEA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Pes</w:t>
      </w:r>
    </w:p>
    <w:p w14:paraId="12A1AFAF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de sentit de gir</w:t>
      </w:r>
    </w:p>
    <w:p w14:paraId="5FDD80B9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Elements de centrat del motor</w:t>
      </w:r>
    </w:p>
    <w:p w14:paraId="4FA0233B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Acoblament bomba/motor</w:t>
      </w:r>
    </w:p>
    <w:p w14:paraId="4D746919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 fixació del motor al suport de la bomba</w:t>
      </w:r>
    </w:p>
    <w:p w14:paraId="05F0B5AF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Premsaestopes</w:t>
      </w:r>
    </w:p>
    <w:p w14:paraId="7E76A6A1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PT 100 per a cada coixinet</w:t>
      </w:r>
    </w:p>
    <w:p w14:paraId="28E36733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Bancada comú motor bomba amb cargols d’alineament i fixació</w:t>
      </w:r>
    </w:p>
    <w:p w14:paraId="36FADAFB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Resguards de protecció contra atrapaments de protecció total</w:t>
      </w:r>
    </w:p>
    <w:p w14:paraId="50AFA5A6" w14:textId="77777777" w:rsidR="00181874" w:rsidRPr="002610A3" w:rsidRDefault="00181874" w:rsidP="004B703E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Marcatge i declaració de conformitat CE</w:t>
      </w:r>
    </w:p>
    <w:p w14:paraId="7D72C2AB" w14:textId="77777777" w:rsidR="00181874" w:rsidRPr="002610A3" w:rsidRDefault="00181874" w:rsidP="00B1039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Obligacions article 41 de la Llei 31/95 de PRL (compliment com a fabricants, importadors i subministradors)</w:t>
      </w:r>
    </w:p>
    <w:p w14:paraId="36A31381" w14:textId="77777777" w:rsidR="00181874" w:rsidRPr="002610A3" w:rsidRDefault="00181874" w:rsidP="004B703E">
      <w:pPr>
        <w:widowControl/>
        <w:jc w:val="both"/>
        <w:rPr>
          <w:rFonts w:ascii="Arial" w:hAnsi="Arial" w:cs="Arial"/>
          <w:sz w:val="18"/>
        </w:rPr>
      </w:pPr>
    </w:p>
    <w:p w14:paraId="29301F98" w14:textId="77777777" w:rsidR="00181874" w:rsidRPr="002610A3" w:rsidRDefault="00181874" w:rsidP="004B703E">
      <w:pPr>
        <w:widowControl/>
        <w:jc w:val="both"/>
        <w:rPr>
          <w:rFonts w:ascii="Arial" w:hAnsi="Arial" w:cs="Arial"/>
          <w:sz w:val="18"/>
        </w:rPr>
      </w:pPr>
    </w:p>
    <w:p w14:paraId="3638DAFE" w14:textId="77777777" w:rsidR="00181874" w:rsidRPr="00A02E41" w:rsidRDefault="00181874" w:rsidP="00B10391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ESPECIFICACIONS DE MATERIALS I PROTECCIONS CONTRA LA CORROSIÓ</w:t>
      </w:r>
    </w:p>
    <w:p w14:paraId="3E3614C5" w14:textId="77777777" w:rsidR="00181874" w:rsidRPr="002610A3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</w:rPr>
      </w:pPr>
      <w:r w:rsidRPr="002610A3">
        <w:rPr>
          <w:rFonts w:ascii="Arial" w:hAnsi="Arial" w:cs="Arial"/>
          <w:b/>
          <w:sz w:val="18"/>
        </w:rPr>
        <w:t>MATERIALS:</w:t>
      </w:r>
    </w:p>
    <w:p w14:paraId="3BC7A2E2" w14:textId="77777777" w:rsidR="00181874" w:rsidRPr="002610A3" w:rsidRDefault="00181874" w:rsidP="004B703E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Bomba:</w:t>
      </w:r>
    </w:p>
    <w:p w14:paraId="74C07F5B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Cos:</w:t>
      </w:r>
    </w:p>
    <w:p w14:paraId="17E2BC4C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que guiarà eficientment el flux</w:t>
      </w:r>
    </w:p>
    <w:p w14:paraId="705E7B5C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 ASTM-A48CLASE 30)</w:t>
      </w:r>
    </w:p>
    <w:p w14:paraId="73AF6AC2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</w:t>
      </w:r>
    </w:p>
    <w:p w14:paraId="2B9F9BE0" w14:textId="77777777" w:rsidR="00181874" w:rsidRPr="002610A3" w:rsidRDefault="00181874" w:rsidP="00373212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Anell de desgast:</w:t>
      </w:r>
      <w:r w:rsidRPr="002610A3">
        <w:rPr>
          <w:rFonts w:ascii="Arial" w:hAnsi="Arial" w:cs="Arial"/>
          <w:sz w:val="18"/>
        </w:rPr>
        <w:tab/>
        <w:t>Bronze (s/ UNE C-3330 0 ASTM C90300 o C 93800)</w:t>
      </w:r>
    </w:p>
    <w:p w14:paraId="252B9C8B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Junta entre cossos:</w:t>
      </w:r>
      <w:r w:rsidRPr="002610A3">
        <w:rPr>
          <w:rFonts w:ascii="Arial" w:hAnsi="Arial" w:cs="Arial"/>
          <w:sz w:val="18"/>
        </w:rPr>
        <w:tab/>
        <w:t>KLINGER sense asbest, o similar</w:t>
      </w:r>
    </w:p>
    <w:p w14:paraId="152154DE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Impulsors:</w:t>
      </w:r>
    </w:p>
    <w:p w14:paraId="3AC1905B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monobloc tancat de gran cabal, amb acabats de precisió i equilibrats amb l’eix i el semi-acoblament muntats</w:t>
      </w:r>
    </w:p>
    <w:p w14:paraId="2ECBC661" w14:textId="46695966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Bronze (s/ UNE C-3520 o ASTM C87500 o C90500) o Inox</w:t>
      </w:r>
    </w:p>
    <w:p w14:paraId="5A86507A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Subjecció a l’eix:</w:t>
      </w:r>
      <w:r w:rsidRPr="002610A3">
        <w:rPr>
          <w:rFonts w:ascii="Arial" w:hAnsi="Arial" w:cs="Arial"/>
          <w:sz w:val="18"/>
        </w:rPr>
        <w:tab/>
        <w:t>Mitjançant xavetes</w:t>
      </w:r>
    </w:p>
    <w:p w14:paraId="6DCA3EF8" w14:textId="77777777" w:rsidR="00181874" w:rsidRPr="002610A3" w:rsidRDefault="00181874" w:rsidP="00373212">
      <w:pPr>
        <w:widowControl/>
        <w:numPr>
          <w:ilvl w:val="3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 d’impulsors</w:t>
      </w:r>
    </w:p>
    <w:p w14:paraId="02DEAA75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al carboni</w:t>
      </w:r>
    </w:p>
    <w:p w14:paraId="333DEF72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Camisa eix / cos d’impulsors:</w:t>
      </w:r>
    </w:p>
    <w:p w14:paraId="6A17B0F2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 / Bronze</w:t>
      </w:r>
    </w:p>
    <w:p w14:paraId="29EC1E2A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dels cossos:</w:t>
      </w:r>
    </w:p>
    <w:p w14:paraId="624DFA76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</w:t>
      </w:r>
    </w:p>
    <w:p w14:paraId="648E6C76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Tanca:</w:t>
      </w:r>
    </w:p>
    <w:p w14:paraId="46E3E4C7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Camisa eix / caixa:</w:t>
      </w:r>
    </w:p>
    <w:p w14:paraId="2FCC6E13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o bronze</w:t>
      </w:r>
    </w:p>
    <w:p w14:paraId="50A7A931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Tipus: </w:t>
      </w:r>
      <w:r w:rsidRPr="002610A3">
        <w:rPr>
          <w:rFonts w:ascii="Arial" w:hAnsi="Arial" w:cs="Arial"/>
          <w:sz w:val="18"/>
        </w:rPr>
        <w:tab/>
        <w:t>Cartutx desmuntable des de l’exterior</w:t>
      </w:r>
    </w:p>
    <w:p w14:paraId="4B1291EB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Caixa:</w:t>
      </w:r>
    </w:p>
    <w:p w14:paraId="2274CB66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20, ASTM A48 CLASSE 30)</w:t>
      </w:r>
    </w:p>
    <w:p w14:paraId="75ABD886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</w:t>
      </w:r>
    </w:p>
    <w:p w14:paraId="5C9E9007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Discs:</w:t>
      </w:r>
    </w:p>
    <w:p w14:paraId="4A08466B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Tèxtil</w:t>
      </w:r>
    </w:p>
    <w:p w14:paraId="3A824399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Fibres de lli impregnades de PTFE</w:t>
      </w:r>
    </w:p>
    <w:p w14:paraId="32681E6C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Coixinets:</w:t>
      </w:r>
    </w:p>
    <w:p w14:paraId="5F63E6E8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inox.</w:t>
      </w:r>
    </w:p>
    <w:p w14:paraId="169E2BAC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Rodets cònics / cilíndrics / boles</w:t>
      </w:r>
    </w:p>
    <w:p w14:paraId="4CFE33B6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Garantia:</w:t>
      </w:r>
      <w:r w:rsidRPr="002610A3">
        <w:rPr>
          <w:rFonts w:ascii="Arial" w:hAnsi="Arial" w:cs="Arial"/>
          <w:sz w:val="18"/>
        </w:rPr>
        <w:tab/>
        <w:t>50.000 hores de funcionament</w:t>
      </w:r>
    </w:p>
    <w:p w14:paraId="4F1298DE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Caixa rodaments.</w:t>
      </w:r>
    </w:p>
    <w:p w14:paraId="177F6EFE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20)</w:t>
      </w:r>
    </w:p>
    <w:p w14:paraId="0ED1C0CC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</w:t>
      </w:r>
    </w:p>
    <w:p w14:paraId="1FDE0044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Lubricació:</w:t>
      </w:r>
      <w:r w:rsidRPr="002610A3">
        <w:rPr>
          <w:rFonts w:ascii="Arial" w:hAnsi="Arial" w:cs="Arial"/>
          <w:sz w:val="18"/>
        </w:rPr>
        <w:tab/>
        <w:t>Oli/ greix</w:t>
      </w:r>
    </w:p>
    <w:p w14:paraId="22BD0659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Acoblament eix bomba / eix motor:</w:t>
      </w:r>
    </w:p>
    <w:p w14:paraId="48A94F69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Flexible, FLENDER o similar</w:t>
      </w:r>
    </w:p>
    <w:p w14:paraId="22584923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al carboni</w:t>
      </w:r>
    </w:p>
    <w:p w14:paraId="2FFA7CF6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Cargols:</w:t>
      </w:r>
      <w:r w:rsidRPr="002610A3">
        <w:rPr>
          <w:rFonts w:ascii="Arial" w:hAnsi="Arial" w:cs="Arial"/>
          <w:sz w:val="18"/>
        </w:rPr>
        <w:tab/>
        <w:t>Acer</w:t>
      </w:r>
    </w:p>
    <w:p w14:paraId="3798BA84" w14:textId="77777777" w:rsidR="00181874" w:rsidRPr="002610A3" w:rsidRDefault="00181874" w:rsidP="0058735A">
      <w:pPr>
        <w:keepNext/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Bancada:</w:t>
      </w:r>
    </w:p>
    <w:p w14:paraId="793828ED" w14:textId="77777777" w:rsidR="00181874" w:rsidRPr="002610A3" w:rsidRDefault="00181874" w:rsidP="00377721">
      <w:pPr>
        <w:widowControl/>
        <w:numPr>
          <w:ilvl w:val="2"/>
          <w:numId w:val="23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Perfils laminats / xapa acer al carboni</w:t>
      </w:r>
    </w:p>
    <w:p w14:paraId="7A86F72B" w14:textId="77777777" w:rsidR="00181874" w:rsidRPr="002610A3" w:rsidRDefault="00181874" w:rsidP="00181874">
      <w:pPr>
        <w:jc w:val="both"/>
        <w:rPr>
          <w:rFonts w:ascii="Arial" w:hAnsi="Arial" w:cs="Arial"/>
          <w:sz w:val="18"/>
        </w:rPr>
      </w:pPr>
    </w:p>
    <w:p w14:paraId="26C51C31" w14:textId="77777777" w:rsidR="00181874" w:rsidRPr="002610A3" w:rsidRDefault="00181874" w:rsidP="00181874">
      <w:pPr>
        <w:jc w:val="both"/>
        <w:rPr>
          <w:rFonts w:ascii="Arial" w:hAnsi="Arial" w:cs="Arial"/>
          <w:sz w:val="18"/>
        </w:rPr>
      </w:pPr>
    </w:p>
    <w:p w14:paraId="72D7491B" w14:textId="77777777" w:rsidR="00181874" w:rsidRPr="00A02E41" w:rsidRDefault="00181874" w:rsidP="00A02E41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TRACTAMENTS DE PROTECCIÓ CONTRA LA CORROSIÓ</w:t>
      </w:r>
    </w:p>
    <w:p w14:paraId="481C91AF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metàl·liques exteriors:</w:t>
      </w:r>
    </w:p>
    <w:p w14:paraId="0B0DD09A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Rajat abrasiu a metall casi blanc SA 21/2</w:t>
      </w:r>
    </w:p>
    <w:p w14:paraId="2C08583F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imprimació anticorrosiva de 35 micres</w:t>
      </w:r>
    </w:p>
    <w:p w14:paraId="572E3A7C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intermèdia de reompliment estanca a la corrosió (efecte barrera) de 60 micres</w:t>
      </w:r>
    </w:p>
    <w:p w14:paraId="23867978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Dues capes de poliuretà alifàtic, dos components, de 40 micres cadascuna</w:t>
      </w:r>
    </w:p>
    <w:p w14:paraId="78EEC2F0" w14:textId="77777777" w:rsidR="00181874" w:rsidRPr="002610A3" w:rsidRDefault="00181874" w:rsidP="0058735A">
      <w:pPr>
        <w:jc w:val="both"/>
        <w:rPr>
          <w:rFonts w:ascii="Arial" w:hAnsi="Arial" w:cs="Arial"/>
          <w:sz w:val="18"/>
        </w:rPr>
      </w:pPr>
    </w:p>
    <w:p w14:paraId="7AB962ED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metàl·liques interiors:</w:t>
      </w:r>
    </w:p>
    <w:p w14:paraId="3515141C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Rajat abrasiu a metall blanc SA 3</w:t>
      </w:r>
    </w:p>
    <w:p w14:paraId="04B15350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de Belzona Ceràmic “S” metal 1321, gruix segons especificacions del fabricant</w:t>
      </w:r>
    </w:p>
    <w:p w14:paraId="21D5CF13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de Belzona 1341 Supermetalglide, gruixos segons especificacions del fabricant</w:t>
      </w:r>
    </w:p>
    <w:p w14:paraId="2275C96C" w14:textId="77777777" w:rsidR="00181874" w:rsidRPr="002610A3" w:rsidRDefault="00181874" w:rsidP="0058735A">
      <w:pPr>
        <w:jc w:val="both"/>
        <w:rPr>
          <w:rFonts w:ascii="Arial" w:hAnsi="Arial" w:cs="Arial"/>
          <w:sz w:val="18"/>
        </w:rPr>
      </w:pPr>
    </w:p>
    <w:p w14:paraId="1BBCEC95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mecanitzades:</w:t>
      </w:r>
    </w:p>
    <w:p w14:paraId="39CCDA62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Protecció: Pintat amb VETO ÒXID 130</w:t>
      </w:r>
    </w:p>
    <w:p w14:paraId="02E2BBAB" w14:textId="77777777" w:rsidR="00181874" w:rsidRPr="002610A3" w:rsidRDefault="00181874" w:rsidP="0058735A">
      <w:pPr>
        <w:jc w:val="both"/>
        <w:rPr>
          <w:rFonts w:ascii="Arial" w:hAnsi="Arial" w:cs="Arial"/>
          <w:sz w:val="18"/>
        </w:rPr>
      </w:pPr>
    </w:p>
    <w:p w14:paraId="4F464F56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line="360" w:lineRule="auto"/>
        <w:ind w:left="426" w:hanging="13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Consideracions a tenir en compte:</w:t>
      </w:r>
    </w:p>
    <w:p w14:paraId="575E6345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detallaran la marca i tipus de pintura emprats, tenint-se en compte l’ambient humit del lloc d’instal·lació</w:t>
      </w:r>
    </w:p>
    <w:p w14:paraId="5B13346B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pintures no han de perdre les seves característiques al estar a la intempèrie</w:t>
      </w:r>
    </w:p>
    <w:p w14:paraId="0ACECB5C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S’assajaran els gruixos fixats i l’adherència de la pintura (Assaig de tall i reixat. Adherència 0 o 1)</w:t>
      </w:r>
    </w:p>
    <w:p w14:paraId="3A5C3DC6" w14:textId="77777777" w:rsidR="00181874" w:rsidRPr="00A02E41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sz w:val="18"/>
        </w:rPr>
      </w:pPr>
    </w:p>
    <w:p w14:paraId="7FBA94FD" w14:textId="77777777" w:rsidR="00181874" w:rsidRPr="00A02E41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sz w:val="18"/>
        </w:rPr>
      </w:pPr>
    </w:p>
    <w:p w14:paraId="33F2B9BA" w14:textId="77777777" w:rsidR="00181874" w:rsidRPr="00A02E41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CONTROL DE QUALITAT</w:t>
      </w:r>
    </w:p>
    <w:p w14:paraId="01CBEC51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fàbrica: Es realitzaran una per cada tipus de bomba, la qual es sotmetrà al banc de proves abans de la seva expedició, realitzant-ne les següents proves:</w:t>
      </w:r>
    </w:p>
    <w:p w14:paraId="07358771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pressió hidrostàtica sobre el cos de la bomba.</w:t>
      </w:r>
    </w:p>
    <w:p w14:paraId="2B99AD61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funcionament a velocitat real, acoblada amb el corresponent motor subministrat pel fabricant del motor oportunament. Aquesta prova consistirà en el traçat de les corbes característiques d’alçada manomètrica / cabal, rendiment / cabal, potència total absorbida / cabal, facilitant explícitament la velocitat de gir llegida en cada punt, la temperatura del coixinet i les vibracions  enregistrades. El traçat de la corba es realitzarà al llarg de tota la zona de funcionament i en el punt de cabal nul, amb un mínim de 6 punts amb la mateixa diferència d’alçada manomètrica, aproximadament, de manera que quedi perfectament enregistrada tota la zona de funcionament. Esta prova de funcionament serà presenciada por la inspecció del client.</w:t>
      </w:r>
    </w:p>
    <w:p w14:paraId="419D3CF8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test de tolerància serà segons ISO 2548</w:t>
      </w:r>
    </w:p>
    <w:p w14:paraId="4838BF69" w14:textId="77777777" w:rsidR="00181874" w:rsidRPr="002610A3" w:rsidRDefault="00181874" w:rsidP="00377721">
      <w:pPr>
        <w:keepNext/>
        <w:widowControl/>
        <w:numPr>
          <w:ilvl w:val="2"/>
          <w:numId w:val="23"/>
        </w:numPr>
        <w:tabs>
          <w:tab w:val="left" w:pos="3480"/>
        </w:tabs>
        <w:spacing w:after="60"/>
        <w:ind w:left="3481" w:hanging="274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</w:t>
      </w:r>
    </w:p>
    <w:p w14:paraId="4414020D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Les proves es realitzaran seguint </w:t>
      </w:r>
      <w:smartTag w:uri="urn:schemas-microsoft-com:office:smarttags" w:element="PersonName">
        <w:smartTagPr>
          <w:attr w:name="ProductID" w:val="la norma DIN"/>
        </w:smartTagPr>
        <w:r w:rsidRPr="002610A3">
          <w:rPr>
            <w:rFonts w:ascii="Arial" w:hAnsi="Arial" w:cs="Arial"/>
            <w:sz w:val="18"/>
          </w:rPr>
          <w:t>la norma DIN</w:t>
        </w:r>
      </w:smartTag>
      <w:r w:rsidRPr="002610A3">
        <w:rPr>
          <w:rFonts w:ascii="Arial" w:hAnsi="Arial" w:cs="Arial"/>
          <w:sz w:val="18"/>
        </w:rPr>
        <w:t xml:space="preserve"> 1944-I, entenent-se que la magnitud a fixar serà la alçada manomètrica total que correspongui als cabals segons la corba característica alçada manomètrica / cabal teòrica.</w:t>
      </w:r>
    </w:p>
    <w:p w14:paraId="4E9F7D92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Si en el curs d’aquestes proves s’obtinguessin diferències, en relació als valors teòrics previstos, que sobrepassessin les toleràncies admeses, aquesta Direcció d’Obra és reserva el dret a canviar els motors o a sol·licitar l’eventual retall dels rodets, amb la realització de nous assaigs per l’establiment de les noves corbes característiques.</w:t>
      </w:r>
    </w:p>
    <w:p w14:paraId="57A12381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 menys que així s’especifiqui explícitament, les despeses originades pel banc de proves tant de les bombes a assajar, com l’enviament del motor d’accionament, estan incloses en el preu de subministri del material. S’exclou d’aquest apartat la hipòtesi assenyalada en els apartats anteriors (retall de rodets i determinació de noves corbes característiques) de treball de les bombers i de la velocitat.</w:t>
      </w:r>
    </w:p>
    <w:p w14:paraId="5BDBE10E" w14:textId="77777777" w:rsidR="00181874" w:rsidRPr="002610A3" w:rsidRDefault="00181874" w:rsidP="00181874">
      <w:pPr>
        <w:widowControl/>
        <w:spacing w:after="60"/>
        <w:ind w:left="62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i/>
          <w:iCs/>
          <w:sz w:val="18"/>
        </w:rPr>
        <w:t>Nota important</w:t>
      </w:r>
      <w:r w:rsidRPr="002610A3">
        <w:rPr>
          <w:rFonts w:ascii="Arial" w:hAnsi="Arial" w:cs="Arial"/>
          <w:sz w:val="18"/>
        </w:rPr>
        <w:t>:  El retall dels impulsors és realitzarà després de la confirmació del punt de funcionament nominal, de la zona d’accionament dels motors</w:t>
      </w:r>
    </w:p>
    <w:p w14:paraId="1D55C415" w14:textId="77777777" w:rsidR="00181874" w:rsidRPr="002610A3" w:rsidRDefault="00181874" w:rsidP="00A02E41">
      <w:pPr>
        <w:jc w:val="both"/>
        <w:rPr>
          <w:rFonts w:ascii="Arial" w:hAnsi="Arial" w:cs="Arial"/>
          <w:sz w:val="18"/>
        </w:rPr>
      </w:pPr>
    </w:p>
    <w:p w14:paraId="7E5025FA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obra: Es realitzaran per totes i cadascuna de les bombes subministrades, sotmetent-se a les proves següents:</w:t>
      </w:r>
    </w:p>
    <w:p w14:paraId="63CDEB8B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marxa continua, durant 24 hores sense interrupció, sobre cada grup, fent-los funcionar en el punt de màxima potència absorbida de la zona de funcionament.</w:t>
      </w:r>
    </w:p>
    <w:p w14:paraId="6DD219EC" w14:textId="77777777" w:rsidR="00181874" w:rsidRPr="002610A3" w:rsidRDefault="00181874" w:rsidP="00377721">
      <w:pPr>
        <w:keepNext/>
        <w:widowControl/>
        <w:numPr>
          <w:ilvl w:val="2"/>
          <w:numId w:val="23"/>
        </w:numPr>
        <w:tabs>
          <w:tab w:val="left" w:pos="3480"/>
        </w:tabs>
        <w:spacing w:after="60"/>
        <w:ind w:left="3481" w:hanging="274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 Durant aquestes proves es comprovarà:</w:t>
      </w:r>
    </w:p>
    <w:p w14:paraId="30395830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temperatura en els coixinets.</w:t>
      </w:r>
    </w:p>
    <w:p w14:paraId="22F9012E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pressió de descàrrega.</w:t>
      </w:r>
    </w:p>
    <w:p w14:paraId="45AF1016" w14:textId="77777777" w:rsidR="00181874" w:rsidRPr="002610A3" w:rsidRDefault="00181874" w:rsidP="00377721">
      <w:pPr>
        <w:widowControl/>
        <w:numPr>
          <w:ilvl w:val="3"/>
          <w:numId w:val="23"/>
        </w:numPr>
        <w:tabs>
          <w:tab w:val="left" w:pos="3480"/>
        </w:tabs>
        <w:ind w:left="1305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vibracions i els sorolls que hauran d’estar per sota dels límits màxim de les vibracions de màquina nova i per sota dels dBA especificats en l’oferta.</w:t>
      </w:r>
    </w:p>
    <w:p w14:paraId="6808F5AE" w14:textId="77777777" w:rsidR="00181874" w:rsidRPr="00A02E41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sz w:val="18"/>
        </w:rPr>
      </w:pPr>
    </w:p>
    <w:p w14:paraId="3AC5FE4F" w14:textId="77777777" w:rsidR="00181874" w:rsidRPr="00A02E41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sz w:val="18"/>
        </w:rPr>
      </w:pPr>
    </w:p>
    <w:p w14:paraId="58B9FE54" w14:textId="77777777" w:rsidR="00181874" w:rsidRPr="00A02E41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DOCUMENTACIÓ A LLIURAR</w:t>
      </w:r>
    </w:p>
    <w:p w14:paraId="725ED05A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Documentació a lliurar (3 jocs de cadascuna d’elles).</w:t>
      </w:r>
    </w:p>
    <w:p w14:paraId="3A6C05DB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definició de la bomba, a escala suficient i amb indicació de dimensions generals, pesos i detalls.</w:t>
      </w:r>
    </w:p>
    <w:p w14:paraId="5D297175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secció longitudinal de la bomba, a escala suficient per apreciar els detalls de construcció i amb designació dels elements representats (llista de peces) i materials de construcció.</w:t>
      </w:r>
    </w:p>
    <w:p w14:paraId="19F2799C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definició i detall del sistema de suport i ancoratge en l’obra ci</w:t>
      </w:r>
      <w:r w:rsidR="00DE6BA5">
        <w:rPr>
          <w:rFonts w:ascii="Arial" w:hAnsi="Arial" w:cs="Arial"/>
          <w:sz w:val="18"/>
        </w:rPr>
        <w:t xml:space="preserve">vil i del sistema d’unió de la </w:t>
      </w:r>
      <w:r w:rsidRPr="002610A3">
        <w:rPr>
          <w:rFonts w:ascii="Arial" w:hAnsi="Arial" w:cs="Arial"/>
          <w:sz w:val="18"/>
        </w:rPr>
        <w:t>llanterna - suport.</w:t>
      </w:r>
    </w:p>
    <w:p w14:paraId="063022ED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Protocols de proves.</w:t>
      </w:r>
    </w:p>
    <w:p w14:paraId="7FB89BFC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Corbes característiques.</w:t>
      </w:r>
    </w:p>
    <w:p w14:paraId="68451419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de muntatge, posada a punt i posada en servei, precisant consumibles (lubricants, …) i taula d’equivalències amb 5 marques com a mínim.</w:t>
      </w:r>
    </w:p>
    <w:p w14:paraId="3D20DF2B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per les avaries més comuns, amb una taula on es relacioni el com es manifesta l’avaria amb el possible origen d’aquesta.</w:t>
      </w:r>
    </w:p>
    <w:p w14:paraId="311E5787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Programa provisional de manteniment i conservació, precisant les operacions a realitzar i indicant la seva freqüència.</w:t>
      </w:r>
    </w:p>
    <w:p w14:paraId="7410A6E3" w14:textId="77777777" w:rsidR="00181874" w:rsidRPr="002610A3" w:rsidRDefault="00181874" w:rsidP="00377721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Declaració de conformitat CE</w:t>
      </w:r>
    </w:p>
    <w:p w14:paraId="3DDF524B" w14:textId="77777777" w:rsidR="00181874" w:rsidRPr="00A02E41" w:rsidRDefault="00181874" w:rsidP="00181874">
      <w:pPr>
        <w:jc w:val="both"/>
        <w:rPr>
          <w:rFonts w:ascii="Arial" w:hAnsi="Arial" w:cs="Arial"/>
          <w:sz w:val="18"/>
        </w:rPr>
      </w:pPr>
    </w:p>
    <w:p w14:paraId="3B64DC97" w14:textId="77777777" w:rsidR="00181874" w:rsidRPr="00A02E41" w:rsidRDefault="00181874" w:rsidP="00181874">
      <w:pPr>
        <w:jc w:val="both"/>
        <w:rPr>
          <w:rFonts w:ascii="Arial" w:hAnsi="Arial" w:cs="Arial"/>
          <w:sz w:val="18"/>
        </w:rPr>
      </w:pPr>
    </w:p>
    <w:p w14:paraId="276F626D" w14:textId="77777777" w:rsidR="00181874" w:rsidRPr="00A02E41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A02E41">
        <w:rPr>
          <w:rFonts w:ascii="Arial" w:hAnsi="Arial" w:cs="Arial"/>
          <w:b/>
          <w:u w:val="single"/>
        </w:rPr>
        <w:t>INCLUSIONS EN EL PREU</w:t>
      </w:r>
    </w:p>
    <w:p w14:paraId="771FB3B4" w14:textId="77777777" w:rsidR="00181874" w:rsidRPr="002610A3" w:rsidRDefault="00181874" w:rsidP="0058735A">
      <w:pPr>
        <w:keepNext/>
        <w:widowControl/>
        <w:numPr>
          <w:ilvl w:val="0"/>
          <w:numId w:val="22"/>
        </w:numPr>
        <w:tabs>
          <w:tab w:val="clear" w:pos="624"/>
          <w:tab w:val="num" w:pos="426"/>
        </w:tabs>
        <w:spacing w:after="60"/>
        <w:ind w:left="425" w:hanging="136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Expressament, aniran a càrrec del subministrador de les bombes:</w:t>
      </w:r>
    </w:p>
    <w:p w14:paraId="163E04DE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proves en fàbrica de les bombes (a no ser que s’especifiqui lo contrari).</w:t>
      </w:r>
    </w:p>
    <w:p w14:paraId="644D7184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l’enviament dels motors d’accionament emprats en les proves al lloc de subministrament especificat.</w:t>
      </w:r>
    </w:p>
    <w:p w14:paraId="0A08CFFD" w14:textId="77777777" w:rsidR="00181874" w:rsidRPr="002610A3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l’enviament de les bombes al lloc se subministrament especificat.</w:t>
      </w:r>
    </w:p>
    <w:p w14:paraId="0F1FDA21" w14:textId="77777777" w:rsidR="00181874" w:rsidRDefault="00181874" w:rsidP="0058735A">
      <w:pPr>
        <w:widowControl/>
        <w:numPr>
          <w:ilvl w:val="1"/>
          <w:numId w:val="22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elements de suport i ancoratge a l’obra civil així com la unió a aquests de la  llanterna - suport (a no ser que s’especifiqui lo contrari).</w:t>
      </w:r>
    </w:p>
    <w:p w14:paraId="53FFE6D3" w14:textId="77777777" w:rsidR="00DB27FE" w:rsidRDefault="00DB27FE" w:rsidP="00F13DCC">
      <w:pPr>
        <w:jc w:val="both"/>
        <w:rPr>
          <w:rFonts w:ascii="Arial" w:hAnsi="Arial" w:cs="Arial"/>
          <w:sz w:val="18"/>
        </w:rPr>
      </w:pPr>
    </w:p>
    <w:p w14:paraId="1B470765" w14:textId="77777777" w:rsidR="00DB27FE" w:rsidRPr="002610A3" w:rsidRDefault="00DB27FE" w:rsidP="00F13DCC">
      <w:pPr>
        <w:jc w:val="both"/>
        <w:rPr>
          <w:rFonts w:ascii="Arial" w:hAnsi="Arial" w:cs="Arial"/>
          <w:sz w:val="18"/>
        </w:rPr>
      </w:pPr>
    </w:p>
    <w:p w14:paraId="0EF35FE6" w14:textId="77777777" w:rsidR="00DB27FE" w:rsidRDefault="00DB27FE" w:rsidP="00F13DCC">
      <w:pPr>
        <w:jc w:val="both"/>
        <w:rPr>
          <w:rFonts w:ascii="Arial" w:hAnsi="Arial" w:cs="Arial"/>
        </w:rPr>
        <w:sectPr w:rsidR="00DB27FE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81874" w:rsidRPr="00056BC6" w14:paraId="45108E7F" w14:textId="77777777" w:rsidTr="00E34F4F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9B2A27E" w14:textId="77777777" w:rsidR="00181874" w:rsidRPr="00056BC6" w:rsidRDefault="00DB27FE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>
              <w:br w:type="page"/>
            </w:r>
            <w:r>
              <w:rPr>
                <w:rFonts w:ascii="Arial" w:hAnsi="Arial" w:cs="Arial"/>
              </w:rPr>
              <w:br w:type="page"/>
            </w:r>
            <w:r w:rsidR="00181874"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 GENERAL</w:t>
            </w:r>
          </w:p>
        </w:tc>
      </w:tr>
      <w:tr w:rsidR="00181874" w:rsidRPr="00056BC6" w14:paraId="2B58EF3E" w14:textId="77777777" w:rsidTr="00E34F4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73765FF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350A289" w14:textId="77777777" w:rsidR="00181874" w:rsidRPr="00056BC6" w:rsidRDefault="0018187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7780C68" w14:textId="77777777" w:rsidR="00181874" w:rsidRPr="00056BC6" w:rsidRDefault="00181874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380B2D1" w14:textId="77777777" w:rsidR="00181874" w:rsidRPr="00056BC6" w:rsidRDefault="00181874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30/09/2005</w:t>
            </w:r>
          </w:p>
        </w:tc>
      </w:tr>
      <w:tr w:rsidR="00181874" w:rsidRPr="00056BC6" w14:paraId="46177742" w14:textId="77777777" w:rsidTr="00E34F4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DDEE5FC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B299A76" w14:textId="77777777" w:rsidR="00181874" w:rsidRPr="00056BC6" w:rsidRDefault="00181874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6" w:name="_Toc14429508"/>
            <w:bookmarkStart w:id="47" w:name="_Toc137214788"/>
            <w:r w:rsidRPr="00056BC6">
              <w:rPr>
                <w:rFonts w:ascii="Arial" w:hAnsi="Arial" w:cs="Arial"/>
              </w:rPr>
              <w:t>BOMBA VERTICAL</w:t>
            </w:r>
            <w:bookmarkEnd w:id="46"/>
            <w:bookmarkEnd w:id="47"/>
          </w:p>
        </w:tc>
      </w:tr>
      <w:tr w:rsidR="00CE1D68" w:rsidRPr="00056BC6" w14:paraId="13F89FD0" w14:textId="77777777" w:rsidTr="00E34F4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D470961" w14:textId="77777777" w:rsidR="00CE1D68" w:rsidRPr="00056BC6" w:rsidRDefault="00CE1D68" w:rsidP="00CE1D6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93F7F03" w14:textId="77777777" w:rsidR="00CE1D68" w:rsidRPr="00056BC6" w:rsidRDefault="00CE1D68" w:rsidP="00CE1D68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181874" w:rsidRPr="00056BC6" w14:paraId="52AC6099" w14:textId="77777777" w:rsidTr="00E34F4F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4179CA5" w14:textId="77777777" w:rsidR="00181874" w:rsidRPr="00056BC6" w:rsidRDefault="00181874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8E1349D" w14:textId="77777777" w:rsidR="00181874" w:rsidRPr="00056BC6" w:rsidRDefault="0018187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Bomba</w:t>
            </w:r>
          </w:p>
        </w:tc>
      </w:tr>
    </w:tbl>
    <w:p w14:paraId="3A02A732" w14:textId="77777777" w:rsidR="00181874" w:rsidRPr="002610A3" w:rsidRDefault="00181874" w:rsidP="00F14E02">
      <w:pPr>
        <w:spacing w:line="360" w:lineRule="auto"/>
        <w:jc w:val="both"/>
        <w:rPr>
          <w:rFonts w:ascii="Arial" w:hAnsi="Arial" w:cs="Arial"/>
        </w:rPr>
      </w:pPr>
    </w:p>
    <w:p w14:paraId="12D50C4C" w14:textId="77777777" w:rsidR="00181874" w:rsidRPr="000D4D47" w:rsidRDefault="00181874" w:rsidP="00181874">
      <w:pPr>
        <w:keepNext/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PRESCRIPCIONS GENERALS</w:t>
      </w:r>
    </w:p>
    <w:p w14:paraId="12457F00" w14:textId="77777777" w:rsidR="00181874" w:rsidRPr="002610A3" w:rsidRDefault="00181874" w:rsidP="00377721">
      <w:pPr>
        <w:widowControl/>
        <w:numPr>
          <w:ilvl w:val="0"/>
          <w:numId w:val="24"/>
        </w:numPr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subministraran:</w:t>
      </w:r>
    </w:p>
    <w:p w14:paraId="0F25F01B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Complertes.</w:t>
      </w:r>
    </w:p>
    <w:p w14:paraId="3D78EBC3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En perfecte estat de marxa.</w:t>
      </w:r>
    </w:p>
    <w:p w14:paraId="62F97B45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Amb tots els accessoris i elements que s’indiquen més endavant, i amb aquells altres que siguin necessaris i convenients per:</w:t>
      </w:r>
    </w:p>
    <w:p w14:paraId="17FAE15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 correcte funcionament.</w:t>
      </w:r>
    </w:p>
    <w:p w14:paraId="0EA33680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seguretat del servei.</w:t>
      </w:r>
    </w:p>
    <w:p w14:paraId="266E7DF4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normal ús en les condicions tècniques definides.</w:t>
      </w:r>
    </w:p>
    <w:p w14:paraId="77E2CEF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after="60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Assegurar les millors condicions d’explotació, manteniment i reparació.</w:t>
      </w:r>
    </w:p>
    <w:p w14:paraId="532B6F1D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S’exceptuen els que es citen explícitament com a exclosos del subministrament.</w:t>
      </w:r>
    </w:p>
    <w:p w14:paraId="44529628" w14:textId="77777777" w:rsidR="00181874" w:rsidRPr="002610A3" w:rsidRDefault="00181874" w:rsidP="00C47CE0">
      <w:pPr>
        <w:widowControl/>
        <w:numPr>
          <w:ilvl w:val="0"/>
          <w:numId w:val="24"/>
        </w:numPr>
        <w:spacing w:after="18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 seran del tipus centrífugues verticals de turbina amb funcionament del rodet submergit.</w:t>
      </w:r>
    </w:p>
    <w:p w14:paraId="2F576894" w14:textId="77777777" w:rsidR="00181874" w:rsidRPr="002610A3" w:rsidRDefault="00181874" w:rsidP="00C47CE0">
      <w:pPr>
        <w:widowControl/>
        <w:numPr>
          <w:ilvl w:val="0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tancament de la bomba (segellat de l’eix) es realitzarà amb tanca mecànica, tipus cartutx, desmuntable des de l’exterior sense necessitat de desmuntar la bomba.</w:t>
      </w:r>
    </w:p>
    <w:p w14:paraId="4753CCC2" w14:textId="77777777" w:rsidR="00181874" w:rsidRPr="002610A3" w:rsidRDefault="00181874" w:rsidP="00C47CE0">
      <w:pPr>
        <w:widowControl/>
        <w:numPr>
          <w:ilvl w:val="0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disseny serà tal que permetrà funcionin sense originar cavitació ni vibracions en tota l’amplitud d’alçades i cabals previstos en l’interval de funcionament.</w:t>
      </w:r>
    </w:p>
    <w:p w14:paraId="74E303E4" w14:textId="77777777" w:rsidR="00181874" w:rsidRPr="002610A3" w:rsidRDefault="00181874" w:rsidP="00C47CE0">
      <w:pPr>
        <w:widowControl/>
        <w:numPr>
          <w:ilvl w:val="0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bombes, així com la resta d’elements que completen el subministrament, estaran construïdes i mecanitzades aplicant els criteris d’execució necessaris per assegurar una perfecta construcció, explotació u manteniment.</w:t>
      </w:r>
    </w:p>
    <w:p w14:paraId="441944BA" w14:textId="77777777" w:rsidR="00181874" w:rsidRPr="002610A3" w:rsidRDefault="00181874" w:rsidP="00C47CE0">
      <w:pPr>
        <w:widowControl/>
        <w:numPr>
          <w:ilvl w:val="0"/>
          <w:numId w:val="24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funcionament de les bombes haurà de ser perfecte en tots els règims de servei previstos, tan silenciós com sigui possible, i sense vibracions ni trepidacions, tant en marxa normal com durant els períodes d’arrencament i aturada.</w:t>
      </w:r>
    </w:p>
    <w:p w14:paraId="186E7A00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614B1117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17DB76F3" w14:textId="77777777" w:rsidR="00181874" w:rsidRPr="000D4D47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ESPECIFICACIONS COMPLEMENTÀRIES</w:t>
      </w:r>
    </w:p>
    <w:p w14:paraId="596F08B7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bombes seran:</w:t>
      </w:r>
    </w:p>
    <w:p w14:paraId="13AE366A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Intercanviables.</w:t>
      </w:r>
    </w:p>
    <w:p w14:paraId="1D6A437F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Capaces de poder suportar una rotació en sentit invers de com a mínim un 125 % de la velocitat nominal. </w:t>
      </w:r>
    </w:p>
    <w:p w14:paraId="10AC2174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Tots i cadascun dels conjunts rotors de cada bomba (eix, impulsors, camises, …) estaran equilibrats estàticament pel proveïdor, sense que comporti cap increment econòmic.</w:t>
      </w:r>
    </w:p>
    <w:p w14:paraId="368C091A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Tots els impulsors estaran construïts d’una sola peça i s’equilibraran tant estàtica com dinàmicament, i la seva velocitat crítica serà al menys un 125 % de la velocitat nominal.</w:t>
      </w:r>
    </w:p>
    <w:p w14:paraId="3545F97F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588148D0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L’eix estarà calculat de manera que </w:t>
      </w:r>
    </w:p>
    <w:p w14:paraId="72D33EEF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seva velocitat crítica sigui un 25 % superior a la velocitat màxima de servei.</w:t>
      </w:r>
    </w:p>
    <w:p w14:paraId="2D223BD4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transmissió del moviment es realitzi sense distorsions ni vibracions en tot l’interval de funcionament.</w:t>
      </w:r>
    </w:p>
    <w:p w14:paraId="155E082A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Pot transmetre la potència resultant de l’impulsor de màxim diàmetre.</w:t>
      </w:r>
    </w:p>
    <w:p w14:paraId="536BE60F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6D65AD21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coixinet d’empenta:</w:t>
      </w:r>
    </w:p>
    <w:p w14:paraId="70AFC977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àmpliament dimensionat per poder suportar amb molta folga el pes de les parts en moviment i l’empenta hidràulica resultant.</w:t>
      </w:r>
    </w:p>
    <w:p w14:paraId="22D0CB73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Serà fàcilment accessible i desmuntable per facilitar la seva conservació i manteniment.</w:t>
      </w:r>
    </w:p>
    <w:p w14:paraId="3F19BFF0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dimensionat per evitar qualsevol calentament anormal amb t</w:t>
      </w:r>
      <w:r w:rsidR="00AC68CB">
        <w:rPr>
          <w:rFonts w:ascii="Arial" w:hAnsi="Arial" w:cs="Arial"/>
          <w:sz w:val="18"/>
        </w:rPr>
        <w:t xml:space="preserve">emperatura ambient màxima de </w:t>
      </w:r>
      <w:smartTag w:uri="urn:schemas-microsoft-com:office:smarttags" w:element="metricconverter">
        <w:smartTagPr>
          <w:attr w:name="ProductID" w:val="40ﾰC"/>
        </w:smartTagPr>
        <w:r w:rsidR="00AC68CB">
          <w:rPr>
            <w:rFonts w:ascii="Arial" w:hAnsi="Arial" w:cs="Arial"/>
            <w:sz w:val="18"/>
          </w:rPr>
          <w:t>40</w:t>
        </w:r>
        <w:r w:rsidRPr="002610A3">
          <w:rPr>
            <w:rFonts w:ascii="Arial" w:hAnsi="Arial" w:cs="Arial"/>
            <w:sz w:val="18"/>
          </w:rPr>
          <w:t>°C</w:t>
        </w:r>
      </w:smartTag>
      <w:r w:rsidRPr="002610A3">
        <w:rPr>
          <w:rFonts w:ascii="Arial" w:hAnsi="Arial" w:cs="Arial"/>
          <w:sz w:val="18"/>
        </w:rPr>
        <w:t>.</w:t>
      </w:r>
    </w:p>
    <w:p w14:paraId="59E526C3" w14:textId="77777777" w:rsidR="00181874" w:rsidRPr="002610A3" w:rsidRDefault="00181874" w:rsidP="00002148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dimensionat per no produir ni vibracions ni projeccions de lubricant en tot l’interval de funcionament.</w:t>
      </w:r>
    </w:p>
    <w:p w14:paraId="470CF91B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57BD5AB9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L’acoblament de la bomba/motor:</w:t>
      </w:r>
      <w:r w:rsidR="007511B8">
        <w:rPr>
          <w:rFonts w:ascii="Arial" w:hAnsi="Arial" w:cs="Arial"/>
          <w:sz w:val="18"/>
        </w:rPr>
        <w:t xml:space="preserve"> </w:t>
      </w:r>
    </w:p>
    <w:p w14:paraId="164E43DA" w14:textId="77777777" w:rsidR="00181874" w:rsidRPr="002610A3" w:rsidRDefault="00181874" w:rsidP="00377721">
      <w:pPr>
        <w:widowControl/>
        <w:numPr>
          <w:ilvl w:val="1"/>
          <w:numId w:val="24"/>
        </w:numPr>
        <w:spacing w:after="10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dimensionat per evitar les vibracions o deformacions en tot l’interval de funcionament.</w:t>
      </w:r>
    </w:p>
    <w:p w14:paraId="538DB119" w14:textId="77777777" w:rsidR="00181874" w:rsidRPr="002610A3" w:rsidRDefault="00181874" w:rsidP="00377721">
      <w:pPr>
        <w:widowControl/>
        <w:numPr>
          <w:ilvl w:val="1"/>
          <w:numId w:val="24"/>
        </w:numPr>
        <w:spacing w:after="10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Serà fàcilment accessible i desmuntable. per facilitar la seva conservació i manteniment.</w:t>
      </w:r>
    </w:p>
    <w:p w14:paraId="7DD0010B" w14:textId="77777777" w:rsidR="00181874" w:rsidRPr="002610A3" w:rsidRDefault="00181874" w:rsidP="00377721">
      <w:pPr>
        <w:widowControl/>
        <w:numPr>
          <w:ilvl w:val="1"/>
          <w:numId w:val="24"/>
        </w:numPr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L’acabat fi i calat de l’acoblament costat motor serà realitzat pel proveïdor del motor, que l’haurà de rebre del fabricant de la bomba amb un termini suficient.</w:t>
      </w:r>
    </w:p>
    <w:p w14:paraId="2FC4F197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31750B98" w14:textId="77777777" w:rsidR="00181874" w:rsidRPr="002610A3" w:rsidRDefault="00181874" w:rsidP="00377721">
      <w:pPr>
        <w:widowControl/>
        <w:numPr>
          <w:ilvl w:val="0"/>
          <w:numId w:val="24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Per a bombes a partir de </w:t>
      </w:r>
      <w:smartTag w:uri="urn:schemas-microsoft-com:office:smarttags" w:element="metricconverter">
        <w:smartTagPr>
          <w:attr w:name="ProductID" w:val="18”"/>
        </w:smartTagPr>
        <w:r w:rsidRPr="002610A3">
          <w:rPr>
            <w:rFonts w:ascii="Arial" w:hAnsi="Arial" w:cs="Arial"/>
            <w:sz w:val="18"/>
          </w:rPr>
          <w:t>18”</w:t>
        </w:r>
      </w:smartTag>
      <w:r w:rsidRPr="002610A3">
        <w:rPr>
          <w:rFonts w:ascii="Arial" w:hAnsi="Arial" w:cs="Arial"/>
          <w:sz w:val="18"/>
        </w:rPr>
        <w:t xml:space="preserve"> de diàmetre de brida d’impulsió el capçal de descàrrega i la llanterna suport seran integrals. Per sota de </w:t>
      </w:r>
      <w:smartTag w:uri="urn:schemas-microsoft-com:office:smarttags" w:element="metricconverter">
        <w:smartTagPr>
          <w:attr w:name="ProductID" w:val="18”"/>
        </w:smartTagPr>
        <w:r w:rsidRPr="002610A3">
          <w:rPr>
            <w:rFonts w:ascii="Arial" w:hAnsi="Arial" w:cs="Arial"/>
            <w:sz w:val="18"/>
          </w:rPr>
          <w:t>18”</w:t>
        </w:r>
      </w:smartTag>
      <w:r w:rsidRPr="002610A3">
        <w:rPr>
          <w:rFonts w:ascii="Arial" w:hAnsi="Arial" w:cs="Arial"/>
          <w:sz w:val="18"/>
        </w:rPr>
        <w:t xml:space="preserve"> podran ser peses separades. La llanterna suport motor estarà prevista d’una superfície mecanitzada para acoblar el motor d’accionament amb els seus corresponents caragols d’alineació.</w:t>
      </w:r>
    </w:p>
    <w:p w14:paraId="724A829C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2F8183F3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bomba durà, com a mínim, els següents accessoris:</w:t>
      </w:r>
      <w:r w:rsidR="007511B8">
        <w:rPr>
          <w:rFonts w:ascii="Arial" w:hAnsi="Arial" w:cs="Arial"/>
          <w:sz w:val="18"/>
        </w:rPr>
        <w:t xml:space="preserve"> </w:t>
      </w:r>
    </w:p>
    <w:p w14:paraId="16AFBCB3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de característiques (en acer inoxidable) amb:</w:t>
      </w:r>
    </w:p>
    <w:p w14:paraId="6EE6D413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Nom del fabricant </w:t>
      </w:r>
    </w:p>
    <w:p w14:paraId="2862CDD2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Tipus de bomba </w:t>
      </w:r>
    </w:p>
    <w:p w14:paraId="717EC0EF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Número de fabricació o de</w:t>
      </w:r>
      <w:r w:rsidR="00366D92">
        <w:rPr>
          <w:rFonts w:ascii="Arial" w:hAnsi="Arial" w:cs="Arial"/>
          <w:sz w:val="18"/>
        </w:rPr>
        <w:t xml:space="preserve"> sèrie, amb l’any de fabricació </w:t>
      </w:r>
    </w:p>
    <w:p w14:paraId="26BC9440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Alçada nominal </w:t>
      </w:r>
    </w:p>
    <w:p w14:paraId="2B9025CE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Cabal nominal </w:t>
      </w:r>
    </w:p>
    <w:p w14:paraId="54071F69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Potència nominal </w:t>
      </w:r>
    </w:p>
    <w:p w14:paraId="304CD53D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Velocitat de gir nominal </w:t>
      </w:r>
    </w:p>
    <w:p w14:paraId="0E9D53B0" w14:textId="77777777" w:rsidR="00181874" w:rsidRPr="002610A3" w:rsidRDefault="00366D92" w:rsidP="00377721">
      <w:pPr>
        <w:widowControl/>
        <w:numPr>
          <w:ilvl w:val="2"/>
          <w:numId w:val="25"/>
        </w:numPr>
        <w:tabs>
          <w:tab w:val="left" w:pos="3480"/>
        </w:tabs>
        <w:spacing w:after="120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Pes </w:t>
      </w:r>
    </w:p>
    <w:p w14:paraId="44A04833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de sentit de gir.</w:t>
      </w:r>
    </w:p>
    <w:p w14:paraId="53FEAE62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base de fixació, amb tots els elements necessaris inclusivament els caragols d’ancoratge.</w:t>
      </w:r>
    </w:p>
    <w:p w14:paraId="6C74C7FB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Elements de centrat del motor.</w:t>
      </w:r>
    </w:p>
    <w:p w14:paraId="5728D4FA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Acoblament bomba/motor.</w:t>
      </w:r>
    </w:p>
    <w:p w14:paraId="547F7122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 fixació del motor al suport de la bomba.</w:t>
      </w:r>
    </w:p>
    <w:p w14:paraId="3823F7EC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Premsaestopes.</w:t>
      </w:r>
    </w:p>
    <w:p w14:paraId="56EAF904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Termòmetre de lectura directa en el coixinet d’empenta.</w:t>
      </w:r>
    </w:p>
    <w:p w14:paraId="0F5FF7F5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PT 100. En el rodament d’empenta.</w:t>
      </w:r>
    </w:p>
    <w:p w14:paraId="6FB81BE3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Resguards de protecció contra atrapaments de protecció total</w:t>
      </w:r>
    </w:p>
    <w:p w14:paraId="0512C1EA" w14:textId="77777777" w:rsidR="00181874" w:rsidRPr="002610A3" w:rsidRDefault="00181874" w:rsidP="00377721">
      <w:pPr>
        <w:widowControl/>
        <w:numPr>
          <w:ilvl w:val="1"/>
          <w:numId w:val="24"/>
        </w:numPr>
        <w:spacing w:after="8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Marcatge i declaració de conformitat CE</w:t>
      </w:r>
    </w:p>
    <w:p w14:paraId="3BA5D798" w14:textId="77777777" w:rsidR="00181874" w:rsidRPr="002610A3" w:rsidRDefault="00181874" w:rsidP="00377721">
      <w:pPr>
        <w:widowControl/>
        <w:numPr>
          <w:ilvl w:val="1"/>
          <w:numId w:val="24"/>
        </w:numPr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Obligacions article 41 de la Llei 31/95 de PRL (compliment amb fabricants, importadors i subministradors)</w:t>
      </w:r>
    </w:p>
    <w:p w14:paraId="644CB4CA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6DC089AA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0E6E2843" w14:textId="77777777" w:rsidR="00181874" w:rsidRPr="000D4D47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ESPECIFICACIONS DE MATERIALS I PROTECCIONS CONTRA LA CORROSIÓ</w:t>
      </w:r>
    </w:p>
    <w:p w14:paraId="330B3C3A" w14:textId="77777777" w:rsidR="00181874" w:rsidRPr="002610A3" w:rsidRDefault="00181874" w:rsidP="001C5DFC">
      <w:pPr>
        <w:numPr>
          <w:ilvl w:val="12"/>
          <w:numId w:val="0"/>
        </w:numPr>
        <w:spacing w:line="360" w:lineRule="auto"/>
        <w:ind w:left="284" w:hanging="284"/>
        <w:jc w:val="both"/>
        <w:rPr>
          <w:rFonts w:ascii="Arial" w:hAnsi="Arial" w:cs="Arial"/>
          <w:b/>
          <w:sz w:val="18"/>
        </w:rPr>
      </w:pPr>
      <w:r w:rsidRPr="002610A3">
        <w:rPr>
          <w:rFonts w:ascii="Arial" w:hAnsi="Arial" w:cs="Arial"/>
          <w:b/>
          <w:sz w:val="18"/>
        </w:rPr>
        <w:t>MATERIALS</w:t>
      </w:r>
    </w:p>
    <w:p w14:paraId="51124527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Aspiració</w:t>
      </w:r>
    </w:p>
    <w:p w14:paraId="44F3B8F7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Reixa.</w:t>
      </w:r>
    </w:p>
    <w:p w14:paraId="550BC6B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Acero Inoxidable.</w:t>
      </w:r>
    </w:p>
    <w:p w14:paraId="3FD3B618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Campana d’aspiració.</w:t>
      </w:r>
    </w:p>
    <w:p w14:paraId="37FD9F78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que guiarà uniformement el flux al primer impulsor.</w:t>
      </w:r>
    </w:p>
    <w:p w14:paraId="17DB95E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s/ UNE FG 20; ASTM A48CL30</w:t>
      </w:r>
    </w:p>
    <w:p w14:paraId="5E11F064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71401EBE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Junta amb cos d’impulsors:</w:t>
      </w:r>
      <w:r w:rsidRPr="002610A3">
        <w:rPr>
          <w:rFonts w:ascii="Arial" w:hAnsi="Arial" w:cs="Arial"/>
          <w:sz w:val="18"/>
        </w:rPr>
        <w:tab/>
        <w:t>No hi ha (superfícies mecanitzades).</w:t>
      </w:r>
    </w:p>
    <w:p w14:paraId="43E846E0" w14:textId="77777777" w:rsidR="00181874" w:rsidRPr="002610A3" w:rsidRDefault="00181874" w:rsidP="00181874">
      <w:pPr>
        <w:widowControl/>
        <w:ind w:left="737"/>
        <w:jc w:val="both"/>
        <w:rPr>
          <w:rFonts w:ascii="Arial" w:hAnsi="Arial" w:cs="Arial"/>
          <w:sz w:val="18"/>
        </w:rPr>
      </w:pPr>
    </w:p>
    <w:p w14:paraId="40F3CFEC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 d’impulsors</w:t>
      </w:r>
    </w:p>
    <w:p w14:paraId="647C74B0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Cos.</w:t>
      </w:r>
    </w:p>
    <w:p w14:paraId="1595699E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que guiarà eficientment el flux.</w:t>
      </w:r>
    </w:p>
    <w:p w14:paraId="2001988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Material: </w:t>
      </w:r>
      <w:r w:rsidRPr="002610A3">
        <w:rPr>
          <w:rFonts w:ascii="Arial" w:hAnsi="Arial" w:cs="Arial"/>
          <w:sz w:val="18"/>
        </w:rPr>
        <w:tab/>
        <w:t>Ferro fos (s/ UNE FG 20; ASTM48CL30 )</w:t>
      </w:r>
    </w:p>
    <w:p w14:paraId="784573D7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1B7A0887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Anell de desgast:</w:t>
      </w:r>
      <w:r w:rsidRPr="002610A3">
        <w:rPr>
          <w:rFonts w:ascii="Arial" w:hAnsi="Arial" w:cs="Arial"/>
          <w:sz w:val="18"/>
        </w:rPr>
        <w:tab/>
        <w:t>Bronze ASTM C90300 0 C93800 / UNE C3330</w:t>
      </w:r>
    </w:p>
    <w:p w14:paraId="33A5DB9D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Impulsors.</w:t>
      </w:r>
    </w:p>
    <w:p w14:paraId="7CE6F531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monobloc tancat de gran cabal, amb acabats de precisió i equilibrats.</w:t>
      </w:r>
    </w:p>
    <w:p w14:paraId="43594CDD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Bronze  (ASTM B584C87500/C83600 s/ UNE C-3520).</w:t>
      </w:r>
    </w:p>
    <w:p w14:paraId="53E6A20F" w14:textId="77777777" w:rsidR="00181874" w:rsidRPr="002610A3" w:rsidRDefault="00181874" w:rsidP="00377721">
      <w:pPr>
        <w:keepNext/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Subjecció a l’eix:</w:t>
      </w:r>
      <w:r w:rsidRPr="002610A3">
        <w:rPr>
          <w:rFonts w:ascii="Arial" w:hAnsi="Arial" w:cs="Arial"/>
          <w:sz w:val="18"/>
        </w:rPr>
        <w:tab/>
        <w:t>Mitjançant xavetes radials i xavetes o circlips axials.</w:t>
      </w:r>
    </w:p>
    <w:p w14:paraId="51E4093E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 xml:space="preserve">Acer inoxidable </w:t>
      </w:r>
    </w:p>
    <w:p w14:paraId="344369AA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 d’impulsors.</w:t>
      </w:r>
    </w:p>
    <w:p w14:paraId="193965F1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Material: </w:t>
      </w:r>
      <w:r w:rsidRPr="002610A3">
        <w:rPr>
          <w:rFonts w:ascii="Arial" w:hAnsi="Arial" w:cs="Arial"/>
          <w:sz w:val="18"/>
        </w:rPr>
        <w:tab/>
        <w:t>Acer inoxidable (s/ UNE F 3403; ASTMA582TP416 )</w:t>
      </w:r>
    </w:p>
    <w:p w14:paraId="4A08977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Diàmetre:</w:t>
      </w:r>
      <w:r w:rsidRPr="002610A3">
        <w:rPr>
          <w:rFonts w:ascii="Arial" w:hAnsi="Arial" w:cs="Arial"/>
          <w:sz w:val="18"/>
        </w:rPr>
        <w:tab/>
        <w:t>A indicar</w:t>
      </w:r>
    </w:p>
    <w:p w14:paraId="46A7333A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Tanca (aigua potable).</w:t>
      </w:r>
    </w:p>
    <w:p w14:paraId="17651C1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Tipus cartutx desmuntable des de l’exterior.</w:t>
      </w:r>
    </w:p>
    <w:p w14:paraId="1CF3D7B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 xml:space="preserve">Acer inox </w:t>
      </w:r>
    </w:p>
    <w:p w14:paraId="51A7E2F2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Tanca (aigua prefiltrada).</w:t>
      </w:r>
    </w:p>
    <w:p w14:paraId="30BA38B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Tanca mecànica partida model CURC amb cares de fricció en CARBUR DE TUGSTENO i juntes en VITON</w:t>
      </w:r>
    </w:p>
    <w:p w14:paraId="731F171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</w:t>
      </w:r>
    </w:p>
    <w:p w14:paraId="0AC630FE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dels cossos.</w:t>
      </w:r>
    </w:p>
    <w:p w14:paraId="70522D27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Material: </w:t>
      </w:r>
      <w:r w:rsidRPr="002610A3">
        <w:rPr>
          <w:rFonts w:ascii="Arial" w:hAnsi="Arial" w:cs="Arial"/>
          <w:sz w:val="18"/>
        </w:rPr>
        <w:tab/>
        <w:t>Acer inoxidable (s/ UNE  35334; o Inox.316 )</w:t>
      </w:r>
    </w:p>
    <w:p w14:paraId="1B9B29CE" w14:textId="77777777" w:rsidR="00181874" w:rsidRPr="002610A3" w:rsidRDefault="00181874" w:rsidP="00181874">
      <w:pPr>
        <w:widowControl/>
        <w:tabs>
          <w:tab w:val="left" w:pos="3480"/>
        </w:tabs>
        <w:ind w:left="737"/>
        <w:jc w:val="both"/>
        <w:rPr>
          <w:rFonts w:ascii="Arial" w:hAnsi="Arial" w:cs="Arial"/>
          <w:sz w:val="18"/>
        </w:rPr>
      </w:pPr>
    </w:p>
    <w:p w14:paraId="2A9F8866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Columna.</w:t>
      </w:r>
    </w:p>
    <w:p w14:paraId="45406C3F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Tub de la columna.</w:t>
      </w:r>
    </w:p>
    <w:p w14:paraId="538599C2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construcció:</w:t>
      </w:r>
      <w:r w:rsidRPr="002610A3">
        <w:rPr>
          <w:rFonts w:ascii="Arial" w:hAnsi="Arial" w:cs="Arial"/>
          <w:sz w:val="18"/>
        </w:rPr>
        <w:tab/>
        <w:t>Eix lliure. Tubs de la columna embridats. Les brides seran construïdes amb resalt per encaix.</w:t>
      </w:r>
    </w:p>
    <w:p w14:paraId="47687E6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Diàmetre:</w:t>
      </w:r>
      <w:r w:rsidRPr="002610A3">
        <w:rPr>
          <w:rFonts w:ascii="Arial" w:hAnsi="Arial" w:cs="Arial"/>
          <w:sz w:val="18"/>
        </w:rPr>
        <w:tab/>
        <w:t>A indicar</w:t>
      </w:r>
    </w:p>
    <w:p w14:paraId="0EC5B72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al carboni UNE A-42B/DIN-ST37.2 /ASTM A285GRADO C</w:t>
      </w:r>
    </w:p>
    <w:p w14:paraId="520FC0BC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4161D246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Estanqueïtat entre trams:</w:t>
      </w:r>
      <w:r w:rsidRPr="002610A3">
        <w:rPr>
          <w:rFonts w:ascii="Arial" w:hAnsi="Arial" w:cs="Arial"/>
          <w:sz w:val="18"/>
        </w:rPr>
        <w:tab/>
        <w:t>KLINGER o equivalent</w:t>
      </w:r>
    </w:p>
    <w:p w14:paraId="60CCA96F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 de la columna.</w:t>
      </w:r>
    </w:p>
    <w:p w14:paraId="268CF7A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3403; s/ AISI 420).</w:t>
      </w:r>
    </w:p>
    <w:p w14:paraId="0905332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Diàmetre:</w:t>
      </w:r>
      <w:r w:rsidRPr="002610A3">
        <w:rPr>
          <w:rFonts w:ascii="Arial" w:hAnsi="Arial" w:cs="Arial"/>
          <w:sz w:val="18"/>
        </w:rPr>
        <w:tab/>
        <w:t>A indicar</w:t>
      </w:r>
    </w:p>
    <w:p w14:paraId="2787700D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Acoblaments entre trams:</w:t>
      </w:r>
      <w:r w:rsidRPr="002610A3">
        <w:rPr>
          <w:rFonts w:ascii="Arial" w:hAnsi="Arial" w:cs="Arial"/>
          <w:sz w:val="18"/>
        </w:rPr>
        <w:tab/>
        <w:t>Acoblaments entre eixos enxavetat, amb maneguet en el material del eix, amb doble xaveta i casquet d’unió partit</w:t>
      </w:r>
    </w:p>
    <w:p w14:paraId="11E26E41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Coixinets guia de l’eix de la columna.</w:t>
      </w:r>
    </w:p>
    <w:p w14:paraId="36AC6AB0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Bronze - goma / goma de cautxú sintètic antiresilent.</w:t>
      </w:r>
    </w:p>
    <w:p w14:paraId="0F85A8D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Ranurats</w:t>
      </w:r>
    </w:p>
    <w:p w14:paraId="15AA53B0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Lubricació:</w:t>
      </w:r>
      <w:r w:rsidRPr="002610A3">
        <w:rPr>
          <w:rFonts w:ascii="Arial" w:hAnsi="Arial" w:cs="Arial"/>
          <w:sz w:val="18"/>
        </w:rPr>
        <w:tab/>
        <w:t>Pel mateix líquid bombejat.</w:t>
      </w:r>
    </w:p>
    <w:p w14:paraId="425940C8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Camisa eix /coixinet.</w:t>
      </w:r>
    </w:p>
    <w:p w14:paraId="75171B2F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que redueix el desgast produït pel fregament del coixinet amb l’eix.</w:t>
      </w:r>
    </w:p>
    <w:p w14:paraId="127AD4CF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3403; s/ AISI 420).</w:t>
      </w:r>
    </w:p>
    <w:p w14:paraId="0D42D10F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Suport dels coixinets.</w:t>
      </w:r>
    </w:p>
    <w:p w14:paraId="575AE757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 xml:space="preserve">Ferro fos per a columnes menors de </w:t>
      </w:r>
      <w:smartTag w:uri="urn:schemas-microsoft-com:office:smarttags" w:element="metricconverter">
        <w:smartTagPr>
          <w:attr w:name="ProductID" w:val="12”"/>
        </w:smartTagPr>
        <w:r w:rsidRPr="002610A3">
          <w:rPr>
            <w:rFonts w:ascii="Arial" w:hAnsi="Arial" w:cs="Arial"/>
            <w:sz w:val="18"/>
          </w:rPr>
          <w:t>12”</w:t>
        </w:r>
      </w:smartTag>
      <w:r w:rsidRPr="002610A3">
        <w:rPr>
          <w:rFonts w:ascii="Arial" w:hAnsi="Arial" w:cs="Arial"/>
          <w:sz w:val="18"/>
        </w:rPr>
        <w:t>. Per a columnes majors : Acer al carboni UNE A-42B/DIN-ST37.2 /ASTM A285GRADO C</w:t>
      </w:r>
    </w:p>
    <w:p w14:paraId="5569EBF7" w14:textId="77777777" w:rsidR="00181874" w:rsidRPr="002610A3" w:rsidRDefault="00F14ABA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Tipus de protecció:</w:t>
      </w:r>
      <w:r>
        <w:rPr>
          <w:rFonts w:ascii="Arial" w:hAnsi="Arial" w:cs="Arial"/>
          <w:sz w:val="18"/>
        </w:rPr>
        <w:tab/>
      </w:r>
      <w:r w:rsidR="00181874" w:rsidRPr="002610A3">
        <w:rPr>
          <w:rFonts w:ascii="Arial" w:hAnsi="Arial" w:cs="Arial"/>
          <w:sz w:val="18"/>
        </w:rPr>
        <w:t>Programa de pintures.</w:t>
      </w:r>
      <w:r>
        <w:rPr>
          <w:rFonts w:ascii="Arial" w:hAnsi="Arial" w:cs="Arial"/>
          <w:sz w:val="18"/>
        </w:rPr>
        <w:t xml:space="preserve"> </w:t>
      </w:r>
    </w:p>
    <w:p w14:paraId="5B8E4A21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dels trams de la columna.</w:t>
      </w:r>
    </w:p>
    <w:p w14:paraId="7CBEC74D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Material: </w:t>
      </w:r>
      <w:r w:rsidRPr="002610A3">
        <w:rPr>
          <w:rFonts w:ascii="Arial" w:hAnsi="Arial" w:cs="Arial"/>
          <w:sz w:val="18"/>
        </w:rPr>
        <w:tab/>
        <w:t>Acer inoxidable (s/ UNE F 3534; s/ AISI 316).</w:t>
      </w:r>
    </w:p>
    <w:p w14:paraId="3DF0C3B8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No en fa falta.</w:t>
      </w:r>
    </w:p>
    <w:p w14:paraId="58912F4D" w14:textId="77777777" w:rsidR="00181874" w:rsidRPr="002610A3" w:rsidRDefault="00181874" w:rsidP="00181874">
      <w:pPr>
        <w:widowControl/>
        <w:tabs>
          <w:tab w:val="left" w:pos="3480"/>
        </w:tabs>
        <w:jc w:val="both"/>
        <w:rPr>
          <w:rFonts w:ascii="Arial" w:hAnsi="Arial" w:cs="Arial"/>
          <w:sz w:val="18"/>
        </w:rPr>
      </w:pPr>
    </w:p>
    <w:p w14:paraId="54D0856C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Capçal de descàrrega.</w:t>
      </w:r>
    </w:p>
    <w:p w14:paraId="5E9B6204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Cos.</w:t>
      </w:r>
    </w:p>
    <w:p w14:paraId="0A0C0EDF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Característiques:</w:t>
      </w:r>
      <w:r w:rsidRPr="002610A3">
        <w:rPr>
          <w:rFonts w:ascii="Arial" w:hAnsi="Arial" w:cs="Arial"/>
          <w:sz w:val="18"/>
        </w:rPr>
        <w:tab/>
        <w:t>Disseny optimitzat amb mínima pèrdua de càrrega</w:t>
      </w:r>
    </w:p>
    <w:p w14:paraId="0BA3253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Per a capçals de descàrrega a partir de 18 “ :Acer al carboni (s/ UNE A-42 b; s/ DIN ST-37.2 s/ ASTM A 285 grau C).</w:t>
      </w:r>
    </w:p>
    <w:p w14:paraId="0CD70B78" w14:textId="77777777" w:rsidR="00181874" w:rsidRPr="002610A3" w:rsidRDefault="00181874" w:rsidP="00181874">
      <w:pPr>
        <w:ind w:left="348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Per a capçals de descàrrega menors a 18“ ferro fos UNE FG-20 / ASTM A48 CL30 )</w:t>
      </w:r>
    </w:p>
    <w:p w14:paraId="30DFAA5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0F9600AE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 del capçal.</w:t>
      </w:r>
    </w:p>
    <w:p w14:paraId="08A4D47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3403; s/ AISI 420).</w:t>
      </w:r>
    </w:p>
    <w:p w14:paraId="367807D0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Diàmetre:</w:t>
      </w:r>
      <w:r w:rsidRPr="002610A3">
        <w:rPr>
          <w:rFonts w:ascii="Arial" w:hAnsi="Arial" w:cs="Arial"/>
          <w:sz w:val="18"/>
        </w:rPr>
        <w:tab/>
        <w:t>A indicar.</w:t>
      </w:r>
    </w:p>
    <w:p w14:paraId="35D098F2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Tanca mecànica</w:t>
      </w:r>
    </w:p>
    <w:p w14:paraId="1E88425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Camisa eix / caixa de la tanca.</w:t>
      </w:r>
    </w:p>
    <w:p w14:paraId="6C662047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3403; s/ AISI 420).</w:t>
      </w:r>
    </w:p>
    <w:p w14:paraId="24F13CB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Caixa.</w:t>
      </w:r>
    </w:p>
    <w:p w14:paraId="55B38C01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Acer al carboni ).</w:t>
      </w:r>
    </w:p>
    <w:p w14:paraId="640ED36F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27D237B2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 de la caixa de la tanca mecànica.</w:t>
      </w:r>
    </w:p>
    <w:p w14:paraId="46AF707F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Bronze vermell (s/ UNE C-3520).</w:t>
      </w:r>
    </w:p>
    <w:p w14:paraId="537B80E4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Lubricació:</w:t>
      </w:r>
      <w:r w:rsidRPr="002610A3">
        <w:rPr>
          <w:rFonts w:ascii="Arial" w:hAnsi="Arial" w:cs="Arial"/>
          <w:sz w:val="18"/>
        </w:rPr>
        <w:tab/>
        <w:t>Pel mateix líquid bombejat.</w:t>
      </w:r>
    </w:p>
    <w:p w14:paraId="440C92F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Discs.</w:t>
      </w:r>
    </w:p>
    <w:p w14:paraId="316F6D18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Tèxtil.</w:t>
      </w:r>
    </w:p>
    <w:p w14:paraId="1AB8F741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Fibres de lli impregnades de PTFE.</w:t>
      </w:r>
    </w:p>
    <w:p w14:paraId="44F241A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Premsaestopes.</w:t>
      </w:r>
    </w:p>
    <w:p w14:paraId="1CCE1AC9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Bronze vermell (s/ UNE C-3520).</w:t>
      </w:r>
    </w:p>
    <w:p w14:paraId="29E64672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del capçal.</w:t>
      </w:r>
    </w:p>
    <w:p w14:paraId="02294A7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3534; s/ AISI 316).</w:t>
      </w:r>
    </w:p>
    <w:p w14:paraId="0519D8C0" w14:textId="77777777" w:rsidR="00181874" w:rsidRPr="002610A3" w:rsidRDefault="00181874" w:rsidP="00181874">
      <w:pPr>
        <w:widowControl/>
        <w:tabs>
          <w:tab w:val="left" w:pos="3480"/>
        </w:tabs>
        <w:jc w:val="both"/>
        <w:rPr>
          <w:rFonts w:ascii="Arial" w:hAnsi="Arial" w:cs="Arial"/>
          <w:sz w:val="18"/>
        </w:rPr>
      </w:pPr>
    </w:p>
    <w:p w14:paraId="4B9CEF5B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Llanterna - suport.</w:t>
      </w:r>
    </w:p>
    <w:p w14:paraId="5E9749F8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Cos:</w:t>
      </w:r>
    </w:p>
    <w:p w14:paraId="6CFD8A6E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al carboni (s/ UNE A-42 b; s/ ST 37.2/ ASTM A 285 grau C).</w:t>
      </w:r>
    </w:p>
    <w:p w14:paraId="55B487E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09CEC97E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Eix.</w:t>
      </w:r>
    </w:p>
    <w:p w14:paraId="5D14A410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3403; s/ AISI 420).</w:t>
      </w:r>
    </w:p>
    <w:p w14:paraId="7BE6E9F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Diàmetre:</w:t>
      </w:r>
      <w:r w:rsidRPr="002610A3">
        <w:rPr>
          <w:rFonts w:ascii="Arial" w:hAnsi="Arial" w:cs="Arial"/>
          <w:sz w:val="18"/>
        </w:rPr>
        <w:tab/>
        <w:t>A indicar</w:t>
      </w:r>
      <w:r w:rsidR="00C275EA">
        <w:rPr>
          <w:rFonts w:ascii="Arial" w:hAnsi="Arial" w:cs="Arial"/>
          <w:sz w:val="18"/>
        </w:rPr>
        <w:t xml:space="preserve">. </w:t>
      </w:r>
    </w:p>
    <w:p w14:paraId="64AB18CC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Caixa rodaments.</w:t>
      </w:r>
    </w:p>
    <w:p w14:paraId="12E3496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3484324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 protecció:</w:t>
      </w:r>
      <w:r w:rsidRPr="002610A3">
        <w:rPr>
          <w:rFonts w:ascii="Arial" w:hAnsi="Arial" w:cs="Arial"/>
          <w:sz w:val="18"/>
        </w:rPr>
        <w:tab/>
        <w:t>Programa de pintures.</w:t>
      </w:r>
    </w:p>
    <w:p w14:paraId="4E89FEFF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Coixinets d’empenta.</w:t>
      </w:r>
    </w:p>
    <w:p w14:paraId="1F086CB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Acer.</w:t>
      </w:r>
    </w:p>
    <w:p w14:paraId="21401196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Rodets cònics / cilíndrics o boles</w:t>
      </w:r>
    </w:p>
    <w:p w14:paraId="31EF5E31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Lubricació:</w:t>
      </w:r>
      <w:r w:rsidRPr="002610A3">
        <w:rPr>
          <w:rFonts w:ascii="Arial" w:hAnsi="Arial" w:cs="Arial"/>
          <w:sz w:val="18"/>
        </w:rPr>
        <w:tab/>
        <w:t>Oli.</w:t>
      </w:r>
    </w:p>
    <w:p w14:paraId="46FD4834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Refrigeració:</w:t>
      </w:r>
      <w:r w:rsidRPr="002610A3">
        <w:rPr>
          <w:rFonts w:ascii="Arial" w:hAnsi="Arial" w:cs="Arial"/>
          <w:sz w:val="18"/>
        </w:rPr>
        <w:tab/>
        <w:t>Pel mateix líquid bombejat.</w:t>
      </w:r>
    </w:p>
    <w:p w14:paraId="7DC7DAE3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Acoblament eix bomba / eix motor.</w:t>
      </w:r>
    </w:p>
    <w:p w14:paraId="77253B2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JAURE amb dents dentats.</w:t>
      </w:r>
    </w:p>
    <w:p w14:paraId="6A5B881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 xml:space="preserve">Acer al carboni </w:t>
      </w:r>
    </w:p>
    <w:p w14:paraId="5481698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Cargols:</w:t>
      </w:r>
      <w:r w:rsidRPr="002610A3">
        <w:rPr>
          <w:rFonts w:ascii="Arial" w:hAnsi="Arial" w:cs="Arial"/>
          <w:sz w:val="18"/>
        </w:rPr>
        <w:tab/>
        <w:t>Acer</w:t>
      </w:r>
    </w:p>
    <w:p w14:paraId="03B9FADF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 de la llanterna - suport.</w:t>
      </w:r>
    </w:p>
    <w:p w14:paraId="10D9F18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Acer inoxidable (s/ UNE F 3534; s/ AISI 316).</w:t>
      </w:r>
    </w:p>
    <w:p w14:paraId="1413FB46" w14:textId="77777777" w:rsidR="00181874" w:rsidRPr="002610A3" w:rsidRDefault="00181874" w:rsidP="00181874">
      <w:pPr>
        <w:widowControl/>
        <w:tabs>
          <w:tab w:val="left" w:pos="3480"/>
        </w:tabs>
        <w:jc w:val="both"/>
        <w:rPr>
          <w:rFonts w:ascii="Arial" w:hAnsi="Arial" w:cs="Arial"/>
          <w:sz w:val="18"/>
        </w:rPr>
      </w:pPr>
    </w:p>
    <w:p w14:paraId="5D9B727C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Circuits e refrigeració:</w:t>
      </w:r>
    </w:p>
    <w:p w14:paraId="2F83F8E2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Filtres:</w:t>
      </w:r>
    </w:p>
    <w:p w14:paraId="74EFB6E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Cos:</w:t>
      </w:r>
      <w:r w:rsidRPr="002610A3">
        <w:rPr>
          <w:rFonts w:ascii="Arial" w:hAnsi="Arial" w:cs="Arial"/>
          <w:sz w:val="18"/>
        </w:rPr>
        <w:tab/>
        <w:t>Bronze ó acer inoxidable.</w:t>
      </w:r>
    </w:p>
    <w:p w14:paraId="2B490D6B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Filtre:</w:t>
      </w:r>
      <w:r w:rsidRPr="002610A3">
        <w:rPr>
          <w:rFonts w:ascii="Arial" w:hAnsi="Arial" w:cs="Arial"/>
          <w:sz w:val="18"/>
        </w:rPr>
        <w:tab/>
        <w:t>Acer inoxidable .</w:t>
      </w:r>
    </w:p>
    <w:p w14:paraId="2C94969E" w14:textId="77777777" w:rsidR="00181874" w:rsidRPr="002610A3" w:rsidRDefault="00181874" w:rsidP="00181874">
      <w:pPr>
        <w:widowControl/>
        <w:ind w:left="737"/>
        <w:jc w:val="both"/>
        <w:rPr>
          <w:rFonts w:ascii="Arial" w:hAnsi="Arial" w:cs="Arial"/>
          <w:sz w:val="18"/>
        </w:rPr>
      </w:pPr>
    </w:p>
    <w:p w14:paraId="5B62EF95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tirants, cargols, femelles i volanderes emprats pel muntatge de les bombes seran d’acer inoxidable.</w:t>
      </w:r>
    </w:p>
    <w:p w14:paraId="7D8E0C34" w14:textId="77777777" w:rsidR="00181874" w:rsidRPr="000D4D47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iCs/>
          <w:sz w:val="18"/>
        </w:rPr>
      </w:pPr>
    </w:p>
    <w:p w14:paraId="4D77285E" w14:textId="77777777" w:rsidR="00181874" w:rsidRPr="000D4D47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Cs/>
          <w:iCs/>
          <w:sz w:val="18"/>
        </w:rPr>
      </w:pPr>
    </w:p>
    <w:p w14:paraId="6F547331" w14:textId="77777777" w:rsidR="00181874" w:rsidRPr="000D4D47" w:rsidRDefault="00181874" w:rsidP="000D4D47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TRACTAMENTS D</w:t>
      </w:r>
      <w:r w:rsidR="00A94F63" w:rsidRPr="000D4D47">
        <w:rPr>
          <w:rFonts w:ascii="Arial" w:hAnsi="Arial" w:cs="Arial"/>
          <w:b/>
          <w:u w:val="single"/>
        </w:rPr>
        <w:t xml:space="preserve">E PROTECCIÓ CONTRA LA CORROSIÓ  </w:t>
      </w:r>
    </w:p>
    <w:p w14:paraId="00E512AC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metàl·liques.</w:t>
      </w:r>
    </w:p>
    <w:p w14:paraId="6F09EE4E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Exteriors</w:t>
      </w:r>
    </w:p>
    <w:p w14:paraId="6B080B6A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Rajat abrasiu a metall casi blanc SA  2 ½ segons norma SIS 055900</w:t>
      </w:r>
    </w:p>
    <w:p w14:paraId="2EAAC83C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d’imprimació anticorrosiva de 35 micres.</w:t>
      </w:r>
    </w:p>
    <w:p w14:paraId="68D080D5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Una capa </w:t>
      </w:r>
      <w:r w:rsidR="00AF1708" w:rsidRPr="002610A3">
        <w:rPr>
          <w:rFonts w:ascii="Arial" w:hAnsi="Arial" w:cs="Arial"/>
          <w:sz w:val="18"/>
        </w:rPr>
        <w:t>intermèdia</w:t>
      </w:r>
      <w:r w:rsidRPr="002610A3">
        <w:rPr>
          <w:rFonts w:ascii="Arial" w:hAnsi="Arial" w:cs="Arial"/>
          <w:sz w:val="18"/>
        </w:rPr>
        <w:t xml:space="preserve"> de reompliment estanca a la corrosió (efecte barrera) de 60 micres.</w:t>
      </w:r>
    </w:p>
    <w:p w14:paraId="21EB5FD2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spacing w:line="360" w:lineRule="auto"/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Dues capes de poliuretà alifàtic, dos components, de 40 micres cada una.</w:t>
      </w:r>
    </w:p>
    <w:p w14:paraId="5DC7B91A" w14:textId="77777777" w:rsidR="00181874" w:rsidRPr="002610A3" w:rsidRDefault="00181874" w:rsidP="00377721">
      <w:pPr>
        <w:keepNext/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Submergides en aigua:</w:t>
      </w:r>
    </w:p>
    <w:p w14:paraId="52151507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Rajat abrasiu a metall blanc SA 3 segons norma SIS 055900</w:t>
      </w:r>
    </w:p>
    <w:p w14:paraId="0DD48DAE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de Belzona Ceràmic “S” metal 1321, gruix segons especificacions del fabricant</w:t>
      </w:r>
    </w:p>
    <w:p w14:paraId="2E4C0169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de Belzona 1341 Supermetalglide, gruix segons especificacions del fabricant</w:t>
      </w:r>
    </w:p>
    <w:p w14:paraId="34DEF1A3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67E8C18B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mecanitzades:</w:t>
      </w:r>
    </w:p>
    <w:p w14:paraId="6755EEB3" w14:textId="77777777" w:rsidR="00181874" w:rsidRPr="002610A3" w:rsidRDefault="00181874" w:rsidP="00377721">
      <w:pPr>
        <w:widowControl/>
        <w:numPr>
          <w:ilvl w:val="2"/>
          <w:numId w:val="25"/>
        </w:numPr>
        <w:tabs>
          <w:tab w:val="left" w:pos="3480"/>
        </w:tabs>
        <w:ind w:left="3480" w:hanging="274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Pintat amb VETO ÒXID 130.</w:t>
      </w:r>
    </w:p>
    <w:p w14:paraId="66B336DF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044CEDCB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Consideracions a tenir en compte:</w:t>
      </w:r>
    </w:p>
    <w:p w14:paraId="164B43FD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detallaran la marca i tipus de pintura emprats, tenint-se en compte l’ambient humit del lloc d’instal·lació.</w:t>
      </w:r>
    </w:p>
    <w:p w14:paraId="607C0013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pintures no han de perdre les seves característiques al estar a la intempèrie.</w:t>
      </w:r>
    </w:p>
    <w:p w14:paraId="101BB777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S’assajaran els gruixos fixats i l’adherència de la pintura (Assaig de tall i reixat. Adherència 0 o 1).</w:t>
      </w:r>
    </w:p>
    <w:p w14:paraId="125A0C8D" w14:textId="77777777" w:rsidR="00181874" w:rsidRPr="002610A3" w:rsidRDefault="00181874" w:rsidP="00181874">
      <w:pPr>
        <w:widowControl/>
        <w:jc w:val="both"/>
        <w:rPr>
          <w:rFonts w:ascii="Arial" w:hAnsi="Arial" w:cs="Arial"/>
          <w:sz w:val="18"/>
        </w:rPr>
      </w:pPr>
    </w:p>
    <w:p w14:paraId="23A0392B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ind w:left="363" w:hanging="7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Expressament, aniran a càrrec del subministrador de les bombes:</w:t>
      </w:r>
    </w:p>
    <w:p w14:paraId="54BDE616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proves en fàbrica de les bombes (a no ser que s’especifiqui lo contrari).</w:t>
      </w:r>
    </w:p>
    <w:p w14:paraId="1430AE11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l’envio dels motors d’accionament emprats en les proves al lloc de subministrament especificat.</w:t>
      </w:r>
    </w:p>
    <w:p w14:paraId="2A926E03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l’envio de les bombes al lloc de subministrament especificat.</w:t>
      </w:r>
    </w:p>
    <w:p w14:paraId="4E932688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elements de suport i ancoratge a l’obra civil així com la unió a aquests de la llanterna-suport (a no ser que s’especifiqui lo contrari).</w:t>
      </w:r>
    </w:p>
    <w:p w14:paraId="7E3A0725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Supervisió del muntatge , col·locació i comprovació i posta en marxa dels grups moto bombes si així s’especifica clarament com una opció..</w:t>
      </w:r>
    </w:p>
    <w:p w14:paraId="13310B2F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/>
          <w:sz w:val="18"/>
        </w:rPr>
      </w:pPr>
    </w:p>
    <w:p w14:paraId="5B86BD8C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/>
          <w:sz w:val="18"/>
        </w:rPr>
      </w:pPr>
    </w:p>
    <w:p w14:paraId="5B229BE5" w14:textId="77777777" w:rsidR="00181874" w:rsidRPr="000D4D47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CONTROL DE QUALITAT</w:t>
      </w:r>
    </w:p>
    <w:p w14:paraId="59C37994" w14:textId="77777777" w:rsidR="00181874" w:rsidRPr="002610A3" w:rsidRDefault="00181874" w:rsidP="000D4D47">
      <w:pPr>
        <w:keepNext/>
        <w:widowControl/>
        <w:numPr>
          <w:ilvl w:val="0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fàbrica: Es realitzaran una per cada tipus de bomba, la qual es sotmetrà al banc de proves abans de la seva expedició, realitzant-ne les següents proves:</w:t>
      </w:r>
    </w:p>
    <w:p w14:paraId="3FB8C9D0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pressió hidrostàtica sobre el cos de la bomba.</w:t>
      </w:r>
    </w:p>
    <w:p w14:paraId="2F22FC8B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funcionament a velocitat real , acoblada amb el corresponent motor subministrat pel fabricant del motor oportunament. Aquesta prova consistirà en el traçat de les corbes característiques d’alçada manomètrica / cabal, rendiment / cabal, potència total absorbida / cabal, facilitant explícitament la velocitat de gir llegida en cada punt, la temperatura del coixinet i les vibracions enregistrades. El traçat de la corba es realitzarà al llarg de tota la zona de funcionament i en el punt de cabal nul, amb un mínim de 6 punts amb la mateixa diferència d’alçada manomètrica, aproximadament, de manera que quedi perfectament enregistrada tota la zona de funcionament. Aquesta prova de funcionament serà presenciada per l’inspector.</w:t>
      </w:r>
    </w:p>
    <w:p w14:paraId="6C3F1B03" w14:textId="77777777" w:rsidR="00181874" w:rsidRPr="002610A3" w:rsidRDefault="00181874" w:rsidP="00377721">
      <w:pPr>
        <w:keepNext/>
        <w:widowControl/>
        <w:numPr>
          <w:ilvl w:val="2"/>
          <w:numId w:val="25"/>
        </w:numPr>
        <w:tabs>
          <w:tab w:val="left" w:pos="3480"/>
        </w:tabs>
        <w:spacing w:after="60"/>
        <w:ind w:left="3481" w:hanging="274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</w:t>
      </w:r>
    </w:p>
    <w:p w14:paraId="4BFC3CF9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Les proves es realitzaran seguint </w:t>
      </w:r>
      <w:smartTag w:uri="urn:schemas-microsoft-com:office:smarttags" w:element="PersonName">
        <w:smartTagPr>
          <w:attr w:name="ProductID" w:val="la norma DIN"/>
        </w:smartTagPr>
        <w:r w:rsidRPr="002610A3">
          <w:rPr>
            <w:rFonts w:ascii="Arial" w:hAnsi="Arial" w:cs="Arial"/>
            <w:sz w:val="18"/>
          </w:rPr>
          <w:t>la norma DIN</w:t>
        </w:r>
      </w:smartTag>
      <w:r w:rsidRPr="002610A3">
        <w:rPr>
          <w:rFonts w:ascii="Arial" w:hAnsi="Arial" w:cs="Arial"/>
          <w:sz w:val="18"/>
        </w:rPr>
        <w:t xml:space="preserve"> 1944-I, entenent-se que la magnitud a fixar serà la alçada manomètrica total que correspongui als cabals segons la corba característica alçada manomètrica / cabal teòrica.</w:t>
      </w:r>
    </w:p>
    <w:p w14:paraId="26BBF21A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spacing w:after="6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Si en el curs d’aquestes proves s’obtinguessin diferències, en relació als valors teòrics previstos, que sobrepassessin les toleràncies admeses, aquesta Direcció d’Obra és reserva el dret a canviar els motors o a sol·licitar l’eventual retall dels rodets, amb la realització de nous assaigs per l’establiment de les noves corbes característiques.</w:t>
      </w:r>
    </w:p>
    <w:p w14:paraId="13439A87" w14:textId="77777777" w:rsidR="00181874" w:rsidRPr="002610A3" w:rsidRDefault="00181874" w:rsidP="00181874">
      <w:pPr>
        <w:spacing w:after="60"/>
        <w:ind w:left="130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retall dels impulsors és realitzarà després de la confirmació del punt de funcionament nominal, de la zona de treball de les bombers i de la velocitat d’accionament dels motors.</w:t>
      </w:r>
    </w:p>
    <w:p w14:paraId="238BE0AC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 menys que així s’especifiqui explícitament, les despeses originades pel banc de proves tant de les bombes a assajar, com l’enviament del motor d’accionament, estan incloses en el preu de subministri del material. S’exclou d’aquest apartat la hipòtesi assenyalada en els apartats anteriors (retall de rodets i determinació de noves corbes característiques).</w:t>
      </w:r>
    </w:p>
    <w:p w14:paraId="4836DFBB" w14:textId="77777777" w:rsidR="00181874" w:rsidRPr="002610A3" w:rsidRDefault="00181874" w:rsidP="00181874">
      <w:pPr>
        <w:widowControl/>
        <w:tabs>
          <w:tab w:val="left" w:pos="3480"/>
        </w:tabs>
        <w:jc w:val="both"/>
        <w:rPr>
          <w:rFonts w:ascii="Arial" w:hAnsi="Arial" w:cs="Arial"/>
          <w:sz w:val="18"/>
        </w:rPr>
      </w:pPr>
    </w:p>
    <w:p w14:paraId="7C31DA14" w14:textId="77777777" w:rsidR="00181874" w:rsidRPr="002610A3" w:rsidRDefault="00181874" w:rsidP="000D4D47">
      <w:pPr>
        <w:keepNext/>
        <w:widowControl/>
        <w:numPr>
          <w:ilvl w:val="0"/>
          <w:numId w:val="24"/>
        </w:numPr>
        <w:spacing w:after="120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obra: Es realitzaran per totes i cadascuna de les bombes subministrades, sotmetent-se a les següents proves:</w:t>
      </w:r>
    </w:p>
    <w:p w14:paraId="453DCD2B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marxa continua, durant 24 hores sense interrupció, sobre cada grup, fent-los funcionar en el punt de màxima potència absorbida de la zona de funcionament.</w:t>
      </w:r>
    </w:p>
    <w:p w14:paraId="6EF4C1AF" w14:textId="77777777" w:rsidR="00181874" w:rsidRPr="002610A3" w:rsidRDefault="00181874" w:rsidP="00377721">
      <w:pPr>
        <w:widowControl/>
        <w:numPr>
          <w:ilvl w:val="1"/>
          <w:numId w:val="24"/>
        </w:numPr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subministrador de les bombes efectuarà la supervisió de la prova de funcionament al llarg de la zona de servei, sobre cada grup.</w:t>
      </w:r>
    </w:p>
    <w:p w14:paraId="3EB75953" w14:textId="77777777" w:rsidR="00181874" w:rsidRPr="002610A3" w:rsidRDefault="00181874" w:rsidP="00377721">
      <w:pPr>
        <w:keepNext/>
        <w:widowControl/>
        <w:numPr>
          <w:ilvl w:val="2"/>
          <w:numId w:val="25"/>
        </w:numPr>
        <w:tabs>
          <w:tab w:val="left" w:pos="3480"/>
        </w:tabs>
        <w:spacing w:after="60"/>
        <w:ind w:left="3481" w:hanging="274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Observacions: Durant aquestes proves es comprovarà:</w:t>
      </w:r>
    </w:p>
    <w:p w14:paraId="1AEA9DA5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temperatura en els coixinets.</w:t>
      </w:r>
    </w:p>
    <w:p w14:paraId="35AE8A46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pressió de descàrrega.</w:t>
      </w:r>
    </w:p>
    <w:p w14:paraId="03FB7647" w14:textId="77777777" w:rsidR="00181874" w:rsidRPr="002610A3" w:rsidRDefault="00181874" w:rsidP="00377721">
      <w:pPr>
        <w:widowControl/>
        <w:numPr>
          <w:ilvl w:val="3"/>
          <w:numId w:val="25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vibracions segons ISO 10816-3 i els sorolls que hauran d’estar per sota dels dB(A) especificats en l’oferta.</w:t>
      </w:r>
    </w:p>
    <w:p w14:paraId="60F522E9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3749296D" w14:textId="77777777" w:rsidR="00181874" w:rsidRPr="002610A3" w:rsidRDefault="00181874" w:rsidP="00181874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0CC6F9D7" w14:textId="77777777" w:rsidR="00181874" w:rsidRPr="000D4D47" w:rsidRDefault="00181874" w:rsidP="00181874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u w:val="single"/>
        </w:rPr>
      </w:pPr>
      <w:r w:rsidRPr="000D4D47">
        <w:rPr>
          <w:rFonts w:ascii="Arial" w:hAnsi="Arial" w:cs="Arial"/>
          <w:b/>
          <w:u w:val="single"/>
        </w:rPr>
        <w:t>DOCUMENTACIÓ A LLIURAR</w:t>
      </w:r>
    </w:p>
    <w:p w14:paraId="486B6C45" w14:textId="77777777" w:rsidR="00181874" w:rsidRPr="002610A3" w:rsidRDefault="00181874" w:rsidP="00377721">
      <w:pPr>
        <w:keepNext/>
        <w:widowControl/>
        <w:numPr>
          <w:ilvl w:val="0"/>
          <w:numId w:val="24"/>
        </w:numPr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Documentació a lliurar (3 jocs de cadascuna d’elles).</w:t>
      </w:r>
    </w:p>
    <w:p w14:paraId="5C2571A0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definició de la bomba, a escala suficient i amb indicació de dimensions generals, pesos i detalls.</w:t>
      </w:r>
    </w:p>
    <w:p w14:paraId="2384E9CF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secció longitudinal de la bomba, a escala suficient per apreciar els detalls de construcció i amb designació dels elements representats (llista de peces) i materials de construcció.</w:t>
      </w:r>
    </w:p>
    <w:p w14:paraId="3D0A6624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definició i detall del sistema de suport i ancoratge en l’obra civil i del sistema d’unió de la llanterna-suport.</w:t>
      </w:r>
    </w:p>
    <w:p w14:paraId="52FD58E8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Protocols de proves.</w:t>
      </w:r>
    </w:p>
    <w:p w14:paraId="5C489059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Corbes característiques.</w:t>
      </w:r>
    </w:p>
    <w:p w14:paraId="66D69EE4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de muntatge, posada a punt i posada en servei, precisant consumibles (lubricants, …) i taula d’equivalències amb 5 marques com a mínim.</w:t>
      </w:r>
    </w:p>
    <w:p w14:paraId="529A74A2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per les avaries més comuns, amb una taula on es relacioni el com es manifesta l’avaria amb el possible origen d’aquesta.</w:t>
      </w:r>
    </w:p>
    <w:p w14:paraId="0A794299" w14:textId="77777777" w:rsidR="00181874" w:rsidRPr="002610A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Programa provisional de manteniment i conservació, precisant les operacions a realitzar i indicant la seva freqüència.</w:t>
      </w:r>
    </w:p>
    <w:p w14:paraId="68FC8F97" w14:textId="77777777" w:rsidR="00394163" w:rsidRDefault="00181874" w:rsidP="00377721">
      <w:pPr>
        <w:widowControl/>
        <w:numPr>
          <w:ilvl w:val="1"/>
          <w:numId w:val="24"/>
        </w:numPr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Declaració de conformitat CE.</w:t>
      </w:r>
    </w:p>
    <w:p w14:paraId="3C1D93E9" w14:textId="77777777" w:rsidR="00F13DCC" w:rsidRDefault="00F13DCC" w:rsidP="00F13DCC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55C01561" w14:textId="77777777" w:rsidR="00EE47C4" w:rsidRDefault="00EE47C4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EE47C4" w:rsidRPr="00056BC6" w14:paraId="5431377D" w14:textId="77777777" w:rsidTr="00C565A3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45010BDF" w14:textId="77777777" w:rsidR="00EE47C4" w:rsidRPr="00056BC6" w:rsidRDefault="00EE47C4" w:rsidP="00C565A3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E47C4" w:rsidRPr="00056BC6" w14:paraId="4B0EBE69" w14:textId="77777777" w:rsidTr="00C565A3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F2A8934" w14:textId="77777777" w:rsidR="00EE47C4" w:rsidRPr="00056BC6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DDE8515" w14:textId="77777777" w:rsidR="00EE47C4" w:rsidRPr="00056BC6" w:rsidRDefault="00EE47C4" w:rsidP="00C565A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CA42D66" w14:textId="77777777" w:rsidR="00EE47C4" w:rsidRPr="00056BC6" w:rsidRDefault="00EE47C4" w:rsidP="00C565A3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16E99CA" w14:textId="77777777" w:rsidR="00EE47C4" w:rsidRPr="00056BC6" w:rsidRDefault="00EE47C4" w:rsidP="00C565A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  <w:r w:rsidRPr="00056BC6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03</w:t>
            </w:r>
            <w:r w:rsidRPr="00056BC6">
              <w:rPr>
                <w:rFonts w:ascii="Arial" w:hAnsi="Arial" w:cs="Arial"/>
              </w:rPr>
              <w:t>/2008</w:t>
            </w:r>
          </w:p>
        </w:tc>
      </w:tr>
      <w:tr w:rsidR="00EE47C4" w:rsidRPr="00056BC6" w14:paraId="41C8E44A" w14:textId="77777777" w:rsidTr="00C565A3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FABAECB" w14:textId="77777777" w:rsidR="00EE47C4" w:rsidRPr="00056BC6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85D63C2" w14:textId="77777777" w:rsidR="00EE47C4" w:rsidRPr="00056BC6" w:rsidRDefault="00EE47C4" w:rsidP="00C565A3">
            <w:pPr>
              <w:jc w:val="both"/>
              <w:outlineLvl w:val="0"/>
              <w:rPr>
                <w:rFonts w:ascii="Arial" w:hAnsi="Arial" w:cs="Arial"/>
              </w:rPr>
            </w:pPr>
            <w:bookmarkStart w:id="48" w:name="_Toc288030693"/>
            <w:bookmarkStart w:id="49" w:name="_Toc14429509"/>
            <w:bookmarkStart w:id="50" w:name="_Toc137214789"/>
            <w:r w:rsidRPr="00056BC6">
              <w:rPr>
                <w:rFonts w:ascii="Arial" w:hAnsi="Arial" w:cs="Arial"/>
              </w:rPr>
              <w:t xml:space="preserve">CABALÍMETRE </w:t>
            </w:r>
            <w:bookmarkEnd w:id="48"/>
            <w:r>
              <w:rPr>
                <w:rFonts w:ascii="Arial" w:hAnsi="Arial" w:cs="Arial"/>
              </w:rPr>
              <w:t>AIRE</w:t>
            </w:r>
            <w:bookmarkEnd w:id="49"/>
            <w:bookmarkEnd w:id="50"/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EE47C4" w:rsidRPr="00056BC6" w14:paraId="635406D1" w14:textId="77777777" w:rsidTr="00C565A3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2EACA6A" w14:textId="77777777" w:rsidR="00EE47C4" w:rsidRPr="00056BC6" w:rsidRDefault="00EE47C4" w:rsidP="00C565A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1464350E" w14:textId="77777777" w:rsidR="00EE47C4" w:rsidRPr="00056BC6" w:rsidRDefault="00EE47C4" w:rsidP="00C565A3">
            <w:pPr>
              <w:jc w:val="both"/>
              <w:outlineLvl w:val="1"/>
              <w:rPr>
                <w:rFonts w:ascii="Arial" w:hAnsi="Arial" w:cs="Arial"/>
              </w:rPr>
            </w:pPr>
            <w:bookmarkStart w:id="51" w:name="_Toc14429510"/>
            <w:bookmarkStart w:id="52" w:name="_Toc137214790"/>
            <w:r>
              <w:rPr>
                <w:rFonts w:ascii="Arial" w:hAnsi="Arial" w:cs="Arial"/>
              </w:rPr>
              <w:t>SMC</w:t>
            </w:r>
            <w:bookmarkEnd w:id="51"/>
            <w:bookmarkEnd w:id="52"/>
          </w:p>
        </w:tc>
      </w:tr>
      <w:tr w:rsidR="00EE47C4" w:rsidRPr="00056BC6" w14:paraId="3645CD2A" w14:textId="77777777" w:rsidTr="00C565A3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9966AA0" w14:textId="77777777" w:rsidR="00EE47C4" w:rsidRPr="00056BC6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A8548C8" w14:textId="77777777" w:rsidR="00EE47C4" w:rsidRPr="00F217A0" w:rsidRDefault="00EE47C4" w:rsidP="00C565A3">
            <w:pPr>
              <w:jc w:val="both"/>
              <w:rPr>
                <w:rFonts w:ascii="Arial" w:hAnsi="Arial" w:cs="Arial"/>
              </w:rPr>
            </w:pPr>
            <w:r w:rsidRPr="00F217A0">
              <w:rPr>
                <w:rFonts w:ascii="Arial" w:hAnsi="Arial" w:cs="Arial"/>
              </w:rPr>
              <w:t xml:space="preserve">Control cabals </w:t>
            </w:r>
            <w:r>
              <w:rPr>
                <w:rFonts w:ascii="Arial" w:hAnsi="Arial" w:cs="Arial"/>
              </w:rPr>
              <w:t xml:space="preserve">instal·lació d’aire </w:t>
            </w:r>
          </w:p>
        </w:tc>
      </w:tr>
      <w:tr w:rsidR="00EE47C4" w:rsidRPr="00056BC6" w14:paraId="600EBDBC" w14:textId="77777777" w:rsidTr="000D4D47">
        <w:trPr>
          <w:trHeight w:val="397"/>
          <w:jc w:val="center"/>
        </w:trPr>
        <w:tc>
          <w:tcPr>
            <w:tcW w:w="9234" w:type="dxa"/>
            <w:gridSpan w:val="4"/>
            <w:shd w:val="clear" w:color="auto" w:fill="auto"/>
            <w:vAlign w:val="center"/>
          </w:tcPr>
          <w:p w14:paraId="2EDC9A0D" w14:textId="77777777" w:rsidR="00EE47C4" w:rsidRPr="00056BC6" w:rsidRDefault="00EE47C4" w:rsidP="000D4D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Equip per a la mesura de cabal, mitjançant sensor tèrmic, </w:t>
            </w:r>
            <w:r w:rsidRPr="0036476E">
              <w:rPr>
                <w:rFonts w:ascii="Arial" w:hAnsi="Arial" w:cs="Arial"/>
              </w:rPr>
              <w:t xml:space="preserve">per a </w:t>
            </w:r>
            <w:r>
              <w:rPr>
                <w:rFonts w:ascii="Arial" w:hAnsi="Arial" w:cs="Arial"/>
              </w:rPr>
              <w:t>aire</w:t>
            </w:r>
            <w:r w:rsidRPr="0036476E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</w:tbl>
    <w:p w14:paraId="3091CD68" w14:textId="77777777" w:rsidR="00EE47C4" w:rsidRPr="002610A3" w:rsidRDefault="00EE47C4" w:rsidP="00EE47C4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481EF23" w14:textId="77777777" w:rsidR="00EE47C4" w:rsidRPr="00E34F4F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4F4F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18D36F1A" wp14:editId="0259F03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1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E59DA9" id="Line 72" o:spid="_x0000_s1026" style="position:absolute;z-index:25173862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RJJEgIAACo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KpESS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E34F4F">
        <w:rPr>
          <w:rFonts w:ascii="Arial" w:hAnsi="Arial" w:cs="Arial"/>
          <w:b/>
          <w:bCs/>
          <w:i/>
        </w:rPr>
        <w:t>CARACTERÍSTIQUES GENERALS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629"/>
        <w:gridCol w:w="7010"/>
      </w:tblGrid>
      <w:tr w:rsidR="00EE47C4" w:rsidRPr="00523B01" w14:paraId="186F4059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67C0022E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Versió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4C209133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Xarxes aire sec</w:t>
            </w:r>
          </w:p>
        </w:tc>
      </w:tr>
      <w:tr w:rsidR="00EE47C4" w:rsidRPr="00523B01" w14:paraId="6C2C3D49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F04629B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Rang de funcionament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6647D110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AD3784">
              <w:rPr>
                <w:rFonts w:ascii="Arial" w:hAnsi="Arial" w:cs="Arial"/>
              </w:rPr>
              <w:t>300 a 600 l/min</w:t>
            </w:r>
            <w:r>
              <w:rPr>
                <w:rFonts w:ascii="Arial" w:hAnsi="Arial" w:cs="Arial"/>
              </w:rPr>
              <w:t xml:space="preserve"> (segons aplicació)</w:t>
            </w:r>
          </w:p>
        </w:tc>
      </w:tr>
      <w:tr w:rsidR="00EE47C4" w:rsidRPr="00523B01" w14:paraId="73BF1FF3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837F7A0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Ajust mínim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1623BABA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 l/min</w:t>
            </w:r>
          </w:p>
        </w:tc>
      </w:tr>
      <w:tr w:rsidR="00EE47C4" w:rsidRPr="00523B01" w14:paraId="267EC6CA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063997D4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Unitat electrònica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6A825EE1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 xml:space="preserve">Basada en microprocessador (IP 65), </w:t>
            </w:r>
            <w:r>
              <w:rPr>
                <w:rFonts w:ascii="Arial" w:hAnsi="Arial" w:cs="Arial"/>
              </w:rPr>
              <w:t>amb display de programació, junt amb e</w:t>
            </w:r>
            <w:r w:rsidRPr="00E33DBB">
              <w:rPr>
                <w:rFonts w:ascii="Arial" w:hAnsi="Arial" w:cs="Arial"/>
              </w:rPr>
              <w:t>l sensor</w:t>
            </w:r>
          </w:p>
        </w:tc>
      </w:tr>
      <w:tr w:rsidR="00EE47C4" w:rsidRPr="00523B01" w14:paraId="4CB954CB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689D002F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6A1CEBE1" w14:textId="77777777" w:rsidR="00EE47C4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Cos: alumini</w:t>
            </w:r>
          </w:p>
          <w:p w14:paraId="72920AA6" w14:textId="77777777" w:rsidR="00EE47C4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Junta: HNBR</w:t>
            </w:r>
          </w:p>
          <w:p w14:paraId="67AF826E" w14:textId="77777777" w:rsidR="00EE47C4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Sensor: PPS</w:t>
            </w:r>
          </w:p>
          <w:p w14:paraId="532BA72D" w14:textId="77777777" w:rsidR="00EE47C4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Malla filtrant: Acer inoxidable</w:t>
            </w:r>
          </w:p>
        </w:tc>
      </w:tr>
      <w:tr w:rsidR="00EE47C4" w:rsidRPr="00523B01" w14:paraId="39E6AB30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CF6DBB7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2557F1DE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½ roscada</w:t>
            </w:r>
          </w:p>
        </w:tc>
      </w:tr>
      <w:tr w:rsidR="00EE47C4" w:rsidRPr="00523B01" w14:paraId="00423D47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61422C99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Precisió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42B5D375" w14:textId="77777777" w:rsidR="00EE47C4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Linealitat: </w:t>
            </w:r>
            <w:r w:rsidRPr="00E33DBB">
              <w:rPr>
                <w:rFonts w:ascii="Arial" w:hAnsi="Arial" w:cs="Arial"/>
              </w:rPr>
              <w:sym w:font="Symbol" w:char="F0B1"/>
            </w:r>
            <w:r w:rsidRPr="00E33DBB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</w:t>
            </w:r>
            <w:r w:rsidRPr="00E33DBB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5</w:t>
            </w:r>
            <w:r w:rsidRPr="00E33DBB">
              <w:rPr>
                <w:rFonts w:ascii="Arial" w:hAnsi="Arial" w:cs="Arial"/>
              </w:rPr>
              <w:t xml:space="preserve">% de la lectura </w:t>
            </w:r>
          </w:p>
          <w:p w14:paraId="547DFC3B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Repetitivitat: </w:t>
            </w:r>
            <w:r w:rsidRPr="00E33DBB">
              <w:rPr>
                <w:rFonts w:ascii="Arial" w:hAnsi="Arial" w:cs="Arial"/>
              </w:rPr>
              <w:sym w:font="Symbol" w:char="F0B1"/>
            </w:r>
            <w:r w:rsidRPr="00E33DBB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1</w:t>
            </w:r>
            <w:r w:rsidRPr="00E33DBB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0</w:t>
            </w:r>
            <w:r w:rsidRPr="00E33DBB">
              <w:rPr>
                <w:rFonts w:ascii="Arial" w:hAnsi="Arial" w:cs="Arial"/>
              </w:rPr>
              <w:t xml:space="preserve">% de la lectura </w:t>
            </w:r>
          </w:p>
        </w:tc>
      </w:tr>
      <w:tr w:rsidR="00EE47C4" w:rsidRPr="00523B01" w14:paraId="60092C58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0835781B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Connexions sensor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064D56D7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>IP-68</w:t>
            </w:r>
          </w:p>
        </w:tc>
      </w:tr>
      <w:tr w:rsidR="00EE47C4" w:rsidRPr="00523B01" w14:paraId="4A44DCF9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5AF70A08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Velocitat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5248B497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>Ajustable entre 0,5 i 15 m/seg.</w:t>
            </w:r>
          </w:p>
        </w:tc>
      </w:tr>
      <w:tr w:rsidR="00EE47C4" w:rsidRPr="00523B01" w14:paraId="305B706A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4EDE074F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Conductivitat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36CB4D26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>≥ 5 μs/cm</w:t>
            </w:r>
          </w:p>
        </w:tc>
      </w:tr>
      <w:tr w:rsidR="00EE47C4" w:rsidRPr="00523B01" w14:paraId="5D1A2413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3EF46288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Temperatura màxima admissible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4074D4F2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+ </w:t>
            </w:r>
            <w:r w:rsidRPr="00E33DBB">
              <w:rPr>
                <w:rFonts w:ascii="Arial" w:hAnsi="Arial" w:cs="Arial"/>
              </w:rPr>
              <w:t xml:space="preserve">0°C / </w:t>
            </w:r>
            <w:r>
              <w:rPr>
                <w:rFonts w:ascii="Arial" w:hAnsi="Arial" w:cs="Arial"/>
              </w:rPr>
              <w:t>50</w:t>
            </w:r>
            <w:r w:rsidRPr="00E33DBB">
              <w:rPr>
                <w:rFonts w:ascii="Arial" w:hAnsi="Arial" w:cs="Arial"/>
              </w:rPr>
              <w:t>°C</w:t>
            </w:r>
          </w:p>
        </w:tc>
      </w:tr>
      <w:tr w:rsidR="00EE47C4" w:rsidRPr="00523B01" w14:paraId="565F62A8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4EE6D6C7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 xml:space="preserve">Tensió </w:t>
            </w:r>
            <w:r>
              <w:rPr>
                <w:rFonts w:ascii="Arial" w:hAnsi="Arial" w:cs="Arial"/>
                <w:b/>
                <w:bCs/>
              </w:rPr>
              <w:t>alimentació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08CA5D06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</w:t>
            </w:r>
            <w:r w:rsidRPr="00E33DBB">
              <w:rPr>
                <w:rFonts w:ascii="Arial" w:hAnsi="Arial" w:cs="Arial"/>
              </w:rPr>
              <w:t xml:space="preserve"> Vcc </w:t>
            </w:r>
          </w:p>
        </w:tc>
      </w:tr>
      <w:tr w:rsidR="00EE47C4" w:rsidRPr="00523B01" w14:paraId="3B9568E2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245898B5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Indicador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75E70AC7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 xml:space="preserve">LCD </w:t>
            </w:r>
          </w:p>
        </w:tc>
      </w:tr>
      <w:tr w:rsidR="00EE47C4" w:rsidRPr="00523B01" w14:paraId="3C942ACD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6DE571DA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Sortides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164DAA8A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>4 ÷ 20 mA</w:t>
            </w:r>
          </w:p>
        </w:tc>
      </w:tr>
      <w:tr w:rsidR="00EE47C4" w:rsidRPr="00523B01" w14:paraId="2715E11D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1B3ADCEE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Sortides impulsos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3C3A63DD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>Programables</w:t>
            </w:r>
          </w:p>
        </w:tc>
      </w:tr>
      <w:tr w:rsidR="00EE47C4" w:rsidRPr="00523B01" w14:paraId="6B0D514E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0D69E87C" w14:textId="77777777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 w:rsidRPr="00E33DBB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33089372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 w:rsidRPr="00E33DBB">
              <w:rPr>
                <w:rFonts w:ascii="Arial" w:hAnsi="Arial" w:cs="Arial"/>
              </w:rPr>
              <w:t xml:space="preserve">Segons cabal nominal </w:t>
            </w:r>
          </w:p>
        </w:tc>
      </w:tr>
      <w:tr w:rsidR="00EE47C4" w:rsidRPr="00523B01" w14:paraId="22B90590" w14:textId="77777777" w:rsidTr="00C565A3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8F515D1" w14:textId="77777777" w:rsidR="00EE47C4" w:rsidRPr="00E33DBB" w:rsidRDefault="00EE47C4" w:rsidP="00C565A3">
            <w:pPr>
              <w:keepNext/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6D52F61F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</w:p>
        </w:tc>
      </w:tr>
      <w:tr w:rsidR="00EE47C4" w:rsidRPr="00523B01" w14:paraId="4833747E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2F173A5C" w14:textId="071AEAEE" w:rsidR="00EE47C4" w:rsidRPr="00E33DBB" w:rsidRDefault="00EE47C4" w:rsidP="00C565A3">
            <w:pPr>
              <w:keepNext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2926951E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PFA706H (segons aplicació)</w:t>
            </w:r>
          </w:p>
        </w:tc>
      </w:tr>
      <w:tr w:rsidR="00EE47C4" w:rsidRPr="00523B01" w14:paraId="4233562C" w14:textId="77777777" w:rsidTr="00C565A3">
        <w:trPr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908E262" w14:textId="2EB350F4" w:rsidR="00EE47C4" w:rsidRPr="00E33DBB" w:rsidRDefault="00EE47C4" w:rsidP="00C565A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MARCA EQUIP</w:t>
            </w:r>
          </w:p>
        </w:tc>
        <w:tc>
          <w:tcPr>
            <w:tcW w:w="6804" w:type="dxa"/>
            <w:tcBorders>
              <w:top w:val="nil"/>
              <w:left w:val="nil"/>
              <w:bottom w:val="nil"/>
              <w:right w:val="nil"/>
            </w:tcBorders>
          </w:tcPr>
          <w:p w14:paraId="64E1B6EC" w14:textId="77777777" w:rsidR="00EE47C4" w:rsidRPr="00E33DBB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SMC</w:t>
            </w:r>
            <w:r w:rsidRPr="00E33DBB">
              <w:rPr>
                <w:rFonts w:ascii="Arial" w:hAnsi="Arial" w:cs="Arial"/>
              </w:rPr>
              <w:t xml:space="preserve"> o similar</w:t>
            </w:r>
          </w:p>
        </w:tc>
      </w:tr>
    </w:tbl>
    <w:p w14:paraId="467DB90A" w14:textId="77777777" w:rsidR="00EE47C4" w:rsidRDefault="00EE47C4">
      <w:pPr>
        <w:widowControl/>
        <w:rPr>
          <w:rFonts w:ascii="Arial" w:hAnsi="Arial" w:cs="Arial"/>
        </w:rPr>
      </w:pPr>
    </w:p>
    <w:p w14:paraId="6030936A" w14:textId="77777777" w:rsidR="00EE47C4" w:rsidRDefault="00EE47C4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EE47C4" w14:paraId="4C920BA9" w14:textId="77777777" w:rsidTr="00C565A3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42944118" w14:textId="77777777" w:rsidR="00EE47C4" w:rsidRDefault="00EE47C4" w:rsidP="00C565A3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E47C4" w14:paraId="316DC942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19D63959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4A62D4D6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4C8BF6D9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3089CC42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04/09/2020</w:t>
            </w:r>
          </w:p>
        </w:tc>
      </w:tr>
      <w:tr w:rsidR="00EE47C4" w14:paraId="19DF87E0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5BCEB52D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24097523" w14:textId="70000155" w:rsidR="00EE47C4" w:rsidRDefault="00EE47C4" w:rsidP="00C565A3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53" w:name="_Toc137214791"/>
            <w:r>
              <w:rPr>
                <w:rFonts w:ascii="Arial" w:hAnsi="Arial" w:cs="Arial"/>
              </w:rPr>
              <w:t xml:space="preserve">CABALÍMETRE ELECTROMAGNÈTIC CONTROL AIGUA FINS </w:t>
            </w:r>
            <w:r w:rsidR="002F2F95">
              <w:rPr>
                <w:rFonts w:ascii="Arial" w:hAnsi="Arial" w:cs="Arial"/>
              </w:rPr>
              <w:t xml:space="preserve">A </w:t>
            </w:r>
            <w:r>
              <w:rPr>
                <w:rFonts w:ascii="Arial" w:hAnsi="Arial" w:cs="Arial"/>
              </w:rPr>
              <w:t>DN</w:t>
            </w:r>
            <w:r w:rsidR="00D13DDF">
              <w:rPr>
                <w:rFonts w:ascii="Arial" w:hAnsi="Arial" w:cs="Arial"/>
              </w:rPr>
              <w:t>-1</w:t>
            </w:r>
            <w:r>
              <w:rPr>
                <w:rFonts w:ascii="Arial" w:hAnsi="Arial" w:cs="Arial"/>
              </w:rPr>
              <w:t>600</w:t>
            </w:r>
            <w:bookmarkEnd w:id="53"/>
          </w:p>
        </w:tc>
      </w:tr>
      <w:tr w:rsidR="00EE47C4" w14:paraId="35323B86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2F6C4CC8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68CA552B" w14:textId="77777777" w:rsidR="00EE47C4" w:rsidRDefault="00EE47C4" w:rsidP="00C565A3">
            <w:pPr>
              <w:snapToGrid w:val="0"/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EE47C4" w14:paraId="571142A9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6322428B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345FB78C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Control de l’aigua distribuïda o de procés</w:t>
            </w:r>
          </w:p>
        </w:tc>
      </w:tr>
    </w:tbl>
    <w:p w14:paraId="4C372E34" w14:textId="77777777" w:rsidR="00EE47C4" w:rsidRPr="000D4D47" w:rsidRDefault="00EE47C4" w:rsidP="000D4D47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BF44E70" w14:textId="77777777" w:rsidR="00EE47C4" w:rsidRPr="00E34F4F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4F4F">
        <w:rPr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4F606709" wp14:editId="405D98F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8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288BB8" id="Line 81" o:spid="_x0000_s1026" style="position:absolute;z-index:2517406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OtkYdIT&#10;AgAAKw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Pr="00E34F4F">
        <w:rPr>
          <w:rFonts w:ascii="Arial" w:hAnsi="Arial" w:cs="Arial"/>
          <w:b/>
          <w:bCs/>
          <w:i/>
        </w:rPr>
        <w:t>CARACTERÍSTIQUES GENERALS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113" w:type="dxa"/>
          <w:right w:w="28" w:type="dxa"/>
        </w:tblCellMar>
        <w:tblLook w:val="01E0" w:firstRow="1" w:lastRow="1" w:firstColumn="1" w:lastColumn="1" w:noHBand="0" w:noVBand="0"/>
      </w:tblPr>
      <w:tblGrid>
        <w:gridCol w:w="2552"/>
        <w:gridCol w:w="142"/>
        <w:gridCol w:w="6945"/>
      </w:tblGrid>
      <w:tr w:rsidR="00EE47C4" w:rsidRPr="004A175C" w14:paraId="181877BE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721ED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Disseny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431502C7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914667">
              <w:rPr>
                <w:rFonts w:ascii="Arial" w:hAnsi="Arial" w:cs="Arial"/>
              </w:rPr>
              <w:t xml:space="preserve">Equip per a la mesura de cabal electromagnètic </w:t>
            </w:r>
            <w:r>
              <w:rPr>
                <w:rFonts w:ascii="Arial" w:hAnsi="Arial" w:cs="Arial"/>
              </w:rPr>
              <w:t xml:space="preserve">amb </w:t>
            </w:r>
            <w:r w:rsidRPr="00914667">
              <w:rPr>
                <w:rFonts w:ascii="Arial" w:hAnsi="Arial" w:cs="Arial"/>
              </w:rPr>
              <w:t xml:space="preserve">principi inductiu, per a aigua </w:t>
            </w:r>
            <w:r>
              <w:rPr>
                <w:rFonts w:ascii="Arial" w:hAnsi="Arial" w:cs="Arial"/>
              </w:rPr>
              <w:t>potable</w:t>
            </w:r>
            <w:r w:rsidRPr="00914667">
              <w:rPr>
                <w:rFonts w:ascii="Arial" w:hAnsi="Arial" w:cs="Arial"/>
              </w:rPr>
              <w:t xml:space="preserve"> a temperatura ambient</w:t>
            </w:r>
            <w:r>
              <w:rPr>
                <w:rFonts w:ascii="Arial" w:hAnsi="Arial" w:cs="Arial"/>
              </w:rPr>
              <w:t>.</w:t>
            </w:r>
          </w:p>
        </w:tc>
      </w:tr>
      <w:tr w:rsidR="00EE47C4" w:rsidRPr="004A175C" w14:paraId="2B8569EA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B679A1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Calibratge </w:t>
            </w:r>
            <w:r>
              <w:rPr>
                <w:rFonts w:ascii="Arial" w:hAnsi="Arial" w:cs="Arial"/>
                <w:b/>
                <w:bCs/>
              </w:rPr>
              <w:t>legal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5C650BE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Cabalímetre amb certificació OMIL R49 Classe 1.</w:t>
            </w:r>
          </w:p>
        </w:tc>
      </w:tr>
      <w:tr w:rsidR="00EE47C4" w:rsidRPr="004A175C" w14:paraId="1688B207" w14:textId="77777777" w:rsidTr="0010467F">
        <w:trPr>
          <w:trHeight w:val="1417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3D122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Verificacions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CE705DC" w14:textId="1B2ED7A8" w:rsidR="00EE47C4" w:rsidRDefault="00EE47C4" w:rsidP="0010467F">
            <w:pPr>
              <w:spacing w:after="8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Equip preparat per a poder fer verificacions de la seva calibració in-situ amb maleta de comprovació.</w:t>
            </w:r>
            <w:r w:rsidR="0010467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Verificació, com a mínim de:</w:t>
            </w:r>
          </w:p>
          <w:p w14:paraId="45D8C920" w14:textId="77777777" w:rsidR="00EE47C4" w:rsidRDefault="00EE47C4" w:rsidP="00C565A3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Estat cabalímetre</w:t>
            </w:r>
          </w:p>
          <w:p w14:paraId="28A8A260" w14:textId="77777777" w:rsidR="00EE47C4" w:rsidRDefault="00EE47C4" w:rsidP="00C565A3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Electrònica</w:t>
            </w:r>
          </w:p>
          <w:p w14:paraId="6869F6DE" w14:textId="77777777" w:rsidR="00EE47C4" w:rsidRDefault="00EE47C4" w:rsidP="00C565A3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Elèctrodes</w:t>
            </w:r>
          </w:p>
          <w:p w14:paraId="4430931E" w14:textId="77777777" w:rsidR="00EE47C4" w:rsidRPr="00AA5879" w:rsidRDefault="00EE47C4" w:rsidP="00C565A3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Sortides</w:t>
            </w:r>
          </w:p>
        </w:tc>
      </w:tr>
      <w:tr w:rsidR="00EE47C4" w:rsidRPr="004A175C" w14:paraId="5C43EE79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27F0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Precisió de cabal/direcció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676EEF46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Precisió ± 0,2%</w:t>
            </w:r>
            <w:r w:rsidRPr="004A175C">
              <w:rPr>
                <w:rFonts w:ascii="Arial" w:hAnsi="Arial" w:cs="Arial"/>
              </w:rPr>
              <w:t xml:space="preserve"> </w:t>
            </w:r>
          </w:p>
          <w:p w14:paraId="25DE4D30" w14:textId="77777777" w:rsidR="00EE47C4" w:rsidRPr="001F4EBE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Bidireccional.</w:t>
            </w:r>
          </w:p>
        </w:tc>
      </w:tr>
      <w:tr w:rsidR="00EE47C4" w:rsidRPr="004A175C" w14:paraId="1D1F8D4A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206F1A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Alimentació elèctrica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3852F570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Corrent continua a 24 V  ±30% </w:t>
            </w:r>
          </w:p>
          <w:p w14:paraId="619E9DF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1884DF9C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7C00F6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de comunicacions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563DB63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RS485 MODBUS RTU </w:t>
            </w:r>
          </w:p>
        </w:tc>
      </w:tr>
      <w:tr w:rsidR="00EE47C4" w:rsidRPr="004A175C" w14:paraId="0062442D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8325E9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Sortida de corrent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0E52250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4 </w:t>
            </w:r>
            <w:r>
              <w:rPr>
                <w:rFonts w:ascii="Arial" w:hAnsi="Arial" w:cs="Arial"/>
              </w:rPr>
              <w:t>÷</w:t>
            </w:r>
            <w:r w:rsidRPr="004A175C">
              <w:rPr>
                <w:rFonts w:ascii="Arial" w:hAnsi="Arial" w:cs="Arial"/>
              </w:rPr>
              <w:t xml:space="preserve"> 20 m</w:t>
            </w:r>
            <w:r>
              <w:rPr>
                <w:rFonts w:ascii="Arial" w:hAnsi="Arial" w:cs="Arial"/>
              </w:rPr>
              <w:t>A</w:t>
            </w:r>
            <w:r w:rsidRPr="004A175C">
              <w:rPr>
                <w:rFonts w:ascii="Arial" w:hAnsi="Arial" w:cs="Arial"/>
              </w:rPr>
              <w:t>, aïlla</w:t>
            </w:r>
            <w:r>
              <w:rPr>
                <w:rFonts w:ascii="Arial" w:hAnsi="Arial" w:cs="Arial"/>
              </w:rPr>
              <w:t>da galvànicament, amb alarma d’alta i baixa corrent</w:t>
            </w:r>
          </w:p>
        </w:tc>
      </w:tr>
      <w:tr w:rsidR="00EE47C4" w:rsidRPr="004A175C" w14:paraId="76F3606C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DE1749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Sortides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403DD624" w14:textId="0AE12A15" w:rsidR="00EE47C4" w:rsidRPr="004A175C" w:rsidRDefault="00EE47C4" w:rsidP="0010467F">
            <w:pPr>
              <w:spacing w:after="8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Configurables per programació</w:t>
            </w:r>
            <w:r w:rsidR="0010467F">
              <w:rPr>
                <w:rFonts w:ascii="Arial" w:hAnsi="Arial" w:cs="Arial"/>
              </w:rPr>
              <w:t>, c</w:t>
            </w:r>
            <w:r>
              <w:rPr>
                <w:rFonts w:ascii="Arial" w:hAnsi="Arial" w:cs="Arial"/>
              </w:rPr>
              <w:t>om a mínim:</w:t>
            </w:r>
          </w:p>
          <w:p w14:paraId="1F4CF08E" w14:textId="77777777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Una de polsos/freqüència. Màxima freqüència </w:t>
            </w:r>
            <w:r>
              <w:rPr>
                <w:rFonts w:ascii="Arial" w:hAnsi="Arial" w:cs="Arial"/>
              </w:rPr>
              <w:t>ajustable</w:t>
            </w:r>
            <w:r w:rsidRPr="004A175C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>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  <w:p w14:paraId="65B54A6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Una</w:t>
            </w:r>
            <w:r w:rsidRPr="004A175C">
              <w:rPr>
                <w:rFonts w:ascii="Arial" w:hAnsi="Arial" w:cs="Arial"/>
                <w:color w:val="0000FF"/>
              </w:rPr>
              <w:t xml:space="preserve"> </w:t>
            </w:r>
            <w:r>
              <w:rPr>
                <w:rFonts w:ascii="Arial" w:hAnsi="Arial" w:cs="Arial"/>
              </w:rPr>
              <w:t>d’alarmes amb col·lector obert, 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</w:tc>
      </w:tr>
      <w:tr w:rsidR="00EE47C4" w:rsidRPr="004A175C" w14:paraId="4A326EF2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C712BB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Seguretat de manipulació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D2687BE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commutador únicament de lectura i contrasenya de servei per una seguretat total</w:t>
            </w:r>
          </w:p>
        </w:tc>
      </w:tr>
      <w:tr w:rsidR="00EE47C4" w:rsidRPr="004A175C" w14:paraId="1DB428F4" w14:textId="77777777" w:rsidTr="0010467F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E2FB75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5D594A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79915AFB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393D64F" w14:textId="77777777" w:rsidR="00EE47C4" w:rsidRPr="004A175C" w:rsidRDefault="00EE47C4" w:rsidP="00C565A3">
            <w:pPr>
              <w:keepNext/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SENSOR</w:t>
            </w:r>
          </w:p>
        </w:tc>
      </w:tr>
      <w:tr w:rsidR="00EE47C4" w:rsidRPr="004A175C" w14:paraId="0B534F3F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585C378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Diàmetres 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CC43D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Des de </w:t>
            </w:r>
            <w:r>
              <w:rPr>
                <w:rFonts w:ascii="Arial" w:hAnsi="Arial" w:cs="Arial"/>
              </w:rPr>
              <w:t>50</w:t>
            </w:r>
            <w:r w:rsidRPr="004A175C">
              <w:rPr>
                <w:rFonts w:ascii="Arial" w:hAnsi="Arial" w:cs="Arial"/>
              </w:rPr>
              <w:t xml:space="preserve"> a </w:t>
            </w:r>
            <w:r>
              <w:rPr>
                <w:rFonts w:ascii="Arial" w:hAnsi="Arial" w:cs="Arial"/>
              </w:rPr>
              <w:t>2000 mm</w:t>
            </w:r>
          </w:p>
        </w:tc>
      </w:tr>
      <w:tr w:rsidR="00EE47C4" w:rsidRPr="004A175C" w14:paraId="2501E2C8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1613E9F3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02BC6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Inundable (IP 68</w:t>
            </w:r>
            <w:r w:rsidRPr="004A175C">
              <w:rPr>
                <w:rFonts w:ascii="Arial" w:hAnsi="Arial" w:cs="Arial"/>
              </w:rPr>
              <w:t>)</w:t>
            </w:r>
          </w:p>
        </w:tc>
      </w:tr>
      <w:tr w:rsidR="00EE47C4" w:rsidRPr="004A175C" w14:paraId="012972E7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5465CAB4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Recobriment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1E3022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Apte per a aigua potable </w:t>
            </w:r>
          </w:p>
        </w:tc>
      </w:tr>
      <w:tr w:rsidR="00EE47C4" w:rsidRPr="004A175C" w14:paraId="4A8F5746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2E29C6A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pressió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60FF8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projecte, fins PN40</w:t>
            </w:r>
          </w:p>
        </w:tc>
      </w:tr>
      <w:tr w:rsidR="00EE47C4" w:rsidRPr="004A175C" w14:paraId="696E78D0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814072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temperatura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629EAF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- 20 i 70ºC</w:t>
            </w:r>
          </w:p>
        </w:tc>
      </w:tr>
      <w:tr w:rsidR="00EE47C4" w:rsidRPr="004A175C" w14:paraId="242BE90D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4E1DAA3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17D3F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 IP 68 fins a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4A175C">
                <w:rPr>
                  <w:rFonts w:ascii="Arial" w:hAnsi="Arial" w:cs="Arial"/>
                </w:rPr>
                <w:t>10 m</w:t>
              </w:r>
            </w:smartTag>
            <w:r w:rsidRPr="004A175C">
              <w:rPr>
                <w:rFonts w:ascii="Arial" w:hAnsi="Arial" w:cs="Arial"/>
              </w:rPr>
              <w:t xml:space="preserve"> de profunditat amb caixa de terminals encapsulada</w:t>
            </w:r>
          </w:p>
        </w:tc>
      </w:tr>
      <w:tr w:rsidR="00EE47C4" w:rsidRPr="004A175C" w14:paraId="6DAF025C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43985949" w14:textId="77777777" w:rsidR="00EE47C4" w:rsidRPr="000448A3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448A3">
              <w:rPr>
                <w:rFonts w:ascii="Arial" w:hAnsi="Arial" w:cs="Arial"/>
                <w:b/>
                <w:bCs/>
              </w:rPr>
              <w:t>Conductivitat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A61CE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0448A3">
              <w:rPr>
                <w:rFonts w:ascii="Arial" w:hAnsi="Arial" w:cs="Arial"/>
              </w:rPr>
              <w:t>&gt; 5 μ S cm</w:t>
            </w:r>
            <w:r w:rsidRPr="000448A3">
              <w:rPr>
                <w:rFonts w:ascii="Arial" w:hAnsi="Arial" w:cs="Arial"/>
                <w:vertAlign w:val="superscript"/>
              </w:rPr>
              <w:t>-1</w:t>
            </w:r>
          </w:p>
        </w:tc>
      </w:tr>
      <w:tr w:rsidR="00EE47C4" w:rsidRPr="004A175C" w14:paraId="035629B6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6DFA71B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Connexions elèctriques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E961B5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Ràcord estanc</w:t>
            </w:r>
          </w:p>
        </w:tc>
      </w:tr>
      <w:tr w:rsidR="00EE47C4" w:rsidRPr="004A175C" w14:paraId="298529B2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1B8ACD23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Material elèctrode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EC7D0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Hastelloy C</w:t>
            </w:r>
          </w:p>
        </w:tc>
      </w:tr>
      <w:tr w:rsidR="00EE47C4" w:rsidRPr="004A175C" w14:paraId="56A0C2AC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49D555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Anell de posta a terra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DF2BD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No requereix</w:t>
            </w:r>
          </w:p>
        </w:tc>
      </w:tr>
      <w:tr w:rsidR="00EE47C4" w:rsidRPr="004A175C" w14:paraId="11147B9C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705920D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Instal·lació</w:t>
            </w: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4DC893" w14:textId="6E120F6D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OPCIONAL. Possibilitat de muntatge sense distàncies 0DN/0DN (s</w:t>
            </w:r>
            <w:r w:rsidR="0010467F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projecte)</w:t>
            </w:r>
          </w:p>
        </w:tc>
      </w:tr>
      <w:tr w:rsidR="00EE47C4" w:rsidRPr="004A175C" w14:paraId="3ACC3331" w14:textId="77777777" w:rsidTr="0010467F">
        <w:trPr>
          <w:trHeight w:val="178"/>
          <w:jc w:val="center"/>
        </w:trPr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</w:tcPr>
          <w:p w14:paraId="35B72F29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98FA6E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66440536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6D4A17D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TRANSMISSOR</w:t>
            </w:r>
          </w:p>
        </w:tc>
      </w:tr>
      <w:tr w:rsidR="00EE47C4" w:rsidRPr="004A175C" w14:paraId="50A51391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88C96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Pantalla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4CA4282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Gràfica retroil·luminada.</w:t>
            </w:r>
            <w:r w:rsidRPr="004A175C">
              <w:rPr>
                <w:rFonts w:ascii="Arial" w:hAnsi="Arial" w:cs="Arial"/>
              </w:rPr>
              <w:t xml:space="preserve">. </w:t>
            </w:r>
          </w:p>
        </w:tc>
      </w:tr>
      <w:tr w:rsidR="00EE47C4" w:rsidRPr="004A175C" w14:paraId="4A72359F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EC92BE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Control pantalla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9C66088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vidre que permet a l’operador local introduir dades ràpidament de tots els paràmetres específics de l’usuari</w:t>
            </w:r>
          </w:p>
        </w:tc>
      </w:tr>
      <w:tr w:rsidR="00EE47C4" w:rsidRPr="004A175C" w14:paraId="4FD2AD18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7FE41D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Unitat electrònica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375EEDB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Basada en microprocessador (IP 65), connexió separada del sensor</w:t>
            </w:r>
          </w:p>
        </w:tc>
      </w:tr>
      <w:tr w:rsidR="00EE47C4" w:rsidRPr="004A175C" w14:paraId="07C45AAD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475838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2C1048C4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Remot (separat del sensor) amb cable estàndard de longitud segons necessitats instal·lació (màx. </w:t>
            </w:r>
            <w:smartTag w:uri="urn:schemas-microsoft-com:office:smarttags" w:element="metricconverter">
              <w:smartTagPr>
                <w:attr w:name="ProductID" w:val="200 m"/>
              </w:smartTagPr>
              <w:r w:rsidRPr="004A175C">
                <w:rPr>
                  <w:rFonts w:ascii="Arial" w:hAnsi="Arial" w:cs="Arial"/>
                </w:rPr>
                <w:t>200 m</w:t>
              </w:r>
              <w:r>
                <w:rPr>
                  <w:rFonts w:ascii="Arial" w:hAnsi="Arial" w:cs="Arial"/>
                </w:rPr>
                <w:t>, mínim 20 metres</w:t>
              </w:r>
            </w:smartTag>
            <w:r w:rsidRPr="004A175C">
              <w:rPr>
                <w:rFonts w:ascii="Arial" w:hAnsi="Arial" w:cs="Arial"/>
              </w:rPr>
              <w:t>)</w:t>
            </w:r>
          </w:p>
        </w:tc>
      </w:tr>
      <w:tr w:rsidR="00EE47C4" w:rsidRPr="004A175C" w14:paraId="508E1794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D75FAA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6B7DB4CD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Humitat de </w:t>
            </w:r>
            <w:smartTag w:uri="urn:schemas-microsoft-com:office:smarttags" w:element="metricconverter">
              <w:smartTagPr>
                <w:attr w:name="ProductID" w:val="0 a"/>
              </w:smartTagPr>
              <w:r w:rsidRPr="004A175C">
                <w:rPr>
                  <w:rFonts w:ascii="Arial" w:hAnsi="Arial" w:cs="Arial"/>
                </w:rPr>
                <w:t>0 a</w:t>
              </w:r>
            </w:smartTag>
            <w:r>
              <w:rPr>
                <w:rFonts w:ascii="Arial" w:hAnsi="Arial" w:cs="Arial"/>
              </w:rPr>
              <w:t xml:space="preserve"> 100%. IP 67</w:t>
            </w:r>
          </w:p>
        </w:tc>
      </w:tr>
      <w:tr w:rsidR="00EE47C4" w:rsidRPr="004A175C" w14:paraId="3BF30F3B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2B7363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manipulacions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BF68902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Accés a escr</w:t>
            </w:r>
            <w:r>
              <w:rPr>
                <w:rFonts w:ascii="Arial" w:hAnsi="Arial" w:cs="Arial"/>
              </w:rPr>
              <w:t>iptura bloquejable</w:t>
            </w:r>
          </w:p>
        </w:tc>
      </w:tr>
      <w:tr w:rsidR="00EE47C4" w:rsidRPr="004A175C" w14:paraId="4EA3A7FD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9C2DD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6098528C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311E98DC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7707AA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ALTRES</w:t>
            </w:r>
          </w:p>
        </w:tc>
      </w:tr>
      <w:tr w:rsidR="00EE47C4" w:rsidRPr="004A175C" w14:paraId="23DA2703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DDB0650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Calibratge segons </w:t>
            </w:r>
            <w:r>
              <w:rPr>
                <w:rFonts w:ascii="Arial" w:hAnsi="Arial" w:cs="Arial"/>
              </w:rPr>
              <w:t>projecte</w:t>
            </w:r>
            <w:r w:rsidRPr="004A175C">
              <w:rPr>
                <w:rFonts w:ascii="Arial" w:hAnsi="Arial" w:cs="Arial"/>
              </w:rPr>
              <w:t>.</w:t>
            </w:r>
          </w:p>
          <w:p w14:paraId="568E1576" w14:textId="77777777" w:rsidR="00EE47C4" w:rsidRPr="004A175C" w:rsidRDefault="00EE47C4" w:rsidP="00C565A3">
            <w:pPr>
              <w:snapToGrid w:val="0"/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Garantia mínima 2 anys</w:t>
            </w:r>
          </w:p>
        </w:tc>
      </w:tr>
      <w:tr w:rsidR="00EE47C4" w:rsidRPr="004A175C" w14:paraId="5F792CD6" w14:textId="77777777" w:rsidTr="0010467F">
        <w:trPr>
          <w:trHeight w:val="178"/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175B16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320E08ED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680C8D3C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6B9FC3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DOCUMENTACIÓ</w:t>
            </w:r>
          </w:p>
        </w:tc>
      </w:tr>
      <w:tr w:rsidR="00EE47C4" w:rsidRPr="004A175C" w14:paraId="63D72058" w14:textId="77777777" w:rsidTr="00C565A3">
        <w:trPr>
          <w:trHeight w:val="178"/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49321CB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l’instrument de mesura s’adj</w:t>
            </w:r>
            <w:r>
              <w:rPr>
                <w:rFonts w:ascii="Arial" w:hAnsi="Arial" w:cs="Arial"/>
              </w:rPr>
              <w:t>untarà la documentació següent:</w:t>
            </w:r>
          </w:p>
          <w:p w14:paraId="5B845145" w14:textId="77777777" w:rsidR="00EE47C4" w:rsidRPr="004A175C" w:rsidRDefault="00EE47C4" w:rsidP="00C565A3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 verificació metrològic per organisme competent</w:t>
            </w:r>
          </w:p>
          <w:p w14:paraId="7E2EACD0" w14:textId="77777777" w:rsidR="00EE47C4" w:rsidRDefault="00EE47C4" w:rsidP="00C565A3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del fabricant d’acompliment amb els requisits específics de comptadors d’aigua.</w:t>
            </w:r>
          </w:p>
          <w:p w14:paraId="5FA8A537" w14:textId="77777777" w:rsidR="00EE47C4" w:rsidRPr="004A175C" w:rsidRDefault="00EE47C4" w:rsidP="00C565A3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Certificat d’innocuïtat de l’aigua potable per organisme competent (ACS, DVGW, NSF, TZW, </w:t>
            </w:r>
            <w:r w:rsidRPr="00AA5879">
              <w:rPr>
                <w:rFonts w:ascii="Arial" w:hAnsi="Arial" w:cs="Arial"/>
              </w:rPr>
              <w:t>WRAS</w:t>
            </w:r>
            <w:r>
              <w:rPr>
                <w:rFonts w:ascii="Arial" w:hAnsi="Arial" w:cs="Arial"/>
              </w:rPr>
              <w:t>,...)</w:t>
            </w:r>
          </w:p>
        </w:tc>
      </w:tr>
    </w:tbl>
    <w:p w14:paraId="7BF72A28" w14:textId="77777777" w:rsidR="00EE47C4" w:rsidRDefault="00EE47C4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EE47C4" w14:paraId="641AE8FA" w14:textId="77777777" w:rsidTr="00C565A3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541927DB" w14:textId="77777777" w:rsidR="00EE47C4" w:rsidRDefault="00EE47C4" w:rsidP="00C565A3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E47C4" w14:paraId="7052941F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768B8A7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0780C5D9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7232CDF3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2213E55B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04/09/2020</w:t>
            </w:r>
          </w:p>
        </w:tc>
      </w:tr>
      <w:tr w:rsidR="00EE47C4" w14:paraId="4DB24B15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2B094EB7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1F1D9A39" w14:textId="77777777" w:rsidR="00EE47C4" w:rsidRDefault="00EE47C4" w:rsidP="00C565A3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54" w:name="_Toc137214792"/>
            <w:r>
              <w:rPr>
                <w:rFonts w:ascii="Arial" w:hAnsi="Arial" w:cs="Arial"/>
              </w:rPr>
              <w:t>CABALÍMETRE ELECTROMAGNÈTIC FACTURACIÓ AIGUA</w:t>
            </w:r>
            <w:bookmarkEnd w:id="54"/>
          </w:p>
        </w:tc>
      </w:tr>
      <w:tr w:rsidR="00EE47C4" w14:paraId="1B0E5D50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4BF73E51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671E9386" w14:textId="77777777" w:rsidR="00EE47C4" w:rsidRDefault="00EE47C4" w:rsidP="00C565A3">
            <w:pPr>
              <w:snapToGrid w:val="0"/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EE47C4" w14:paraId="1FE4644A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111E938B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5D0EE7ED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Control de l’aigua facturada</w:t>
            </w:r>
          </w:p>
        </w:tc>
      </w:tr>
    </w:tbl>
    <w:p w14:paraId="17E821A8" w14:textId="77777777" w:rsidR="00EE47C4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</w:p>
    <w:p w14:paraId="3F5FFB67" w14:textId="77777777" w:rsidR="00EE47C4" w:rsidRPr="00E34F4F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4F4F">
        <w:rPr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61C129C5" wp14:editId="4A6C4AB3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4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B98B26" id="Line 81" o:spid="_x0000_s1026" style="position:absolute;z-index:2517324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" strokeweight=".5pt"/>
            </w:pict>
          </mc:Fallback>
        </mc:AlternateContent>
      </w:r>
      <w:r w:rsidRPr="00E34F4F">
        <w:rPr>
          <w:rFonts w:ascii="Arial" w:hAnsi="Arial" w:cs="Arial"/>
          <w:b/>
          <w:bCs/>
          <w:i/>
        </w:rPr>
        <w:t>CARACTERÍSTIQUES GENERALS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113" w:type="dxa"/>
          <w:right w:w="28" w:type="dxa"/>
        </w:tblCellMar>
        <w:tblLook w:val="01E0" w:firstRow="1" w:lastRow="1" w:firstColumn="1" w:lastColumn="1" w:noHBand="0" w:noVBand="0"/>
      </w:tblPr>
      <w:tblGrid>
        <w:gridCol w:w="1622"/>
        <w:gridCol w:w="736"/>
        <w:gridCol w:w="148"/>
        <w:gridCol w:w="7133"/>
      </w:tblGrid>
      <w:tr w:rsidR="00EE47C4" w:rsidRPr="004A175C" w14:paraId="4631200B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03C824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Disseny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C5F7C52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914667">
              <w:rPr>
                <w:rFonts w:ascii="Arial" w:hAnsi="Arial" w:cs="Arial"/>
              </w:rPr>
              <w:t xml:space="preserve">Equip per a la mesura de cabal electromagnètic </w:t>
            </w:r>
            <w:r>
              <w:rPr>
                <w:rFonts w:ascii="Arial" w:hAnsi="Arial" w:cs="Arial"/>
              </w:rPr>
              <w:t xml:space="preserve">amb </w:t>
            </w:r>
            <w:r w:rsidRPr="00914667">
              <w:rPr>
                <w:rFonts w:ascii="Arial" w:hAnsi="Arial" w:cs="Arial"/>
              </w:rPr>
              <w:t xml:space="preserve">principi inductiu, per a aigua </w:t>
            </w:r>
            <w:r>
              <w:rPr>
                <w:rFonts w:ascii="Arial" w:hAnsi="Arial" w:cs="Arial"/>
              </w:rPr>
              <w:t>potable</w:t>
            </w:r>
            <w:r w:rsidRPr="00914667">
              <w:rPr>
                <w:rFonts w:ascii="Arial" w:hAnsi="Arial" w:cs="Arial"/>
              </w:rPr>
              <w:t xml:space="preserve"> a temperatura ambient</w:t>
            </w:r>
            <w:r>
              <w:rPr>
                <w:rFonts w:ascii="Arial" w:hAnsi="Arial" w:cs="Arial"/>
              </w:rPr>
              <w:t>.</w:t>
            </w:r>
          </w:p>
        </w:tc>
      </w:tr>
      <w:tr w:rsidR="00EE47C4" w:rsidRPr="004A175C" w14:paraId="3296FB64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5A7200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Calibratge </w:t>
            </w:r>
            <w:r>
              <w:rPr>
                <w:rFonts w:ascii="Arial" w:hAnsi="Arial" w:cs="Arial"/>
                <w:b/>
                <w:bCs/>
              </w:rPr>
              <w:t>legal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785C606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Cabalímetre amb certificació MID MI-001 i transferència de custòdia.</w:t>
            </w:r>
          </w:p>
          <w:p w14:paraId="420AC792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 (80 mínim) i Q3 (entre 5 m/s i 10 m/s) segons projecte.</w:t>
            </w:r>
          </w:p>
        </w:tc>
      </w:tr>
      <w:tr w:rsidR="00EE47C4" w:rsidRPr="004A175C" w14:paraId="2366A33C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536EC84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Verificacions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666F449B" w14:textId="5D9FC323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Equip preparat per a poder fer verificacions de la seva calibració in-situ en cas de necessitat amb maleta de comprovació.</w:t>
            </w:r>
            <w:r w:rsidR="0010467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Verificació, com a mínim de:</w:t>
            </w:r>
          </w:p>
          <w:p w14:paraId="55A7DABB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Estat cabalímetre</w:t>
            </w:r>
          </w:p>
          <w:p w14:paraId="237F0B68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Electrònica</w:t>
            </w:r>
          </w:p>
          <w:p w14:paraId="5BE55598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Elèctrodes</w:t>
            </w:r>
          </w:p>
          <w:p w14:paraId="081186A2" w14:textId="77777777" w:rsidR="00EE47C4" w:rsidRPr="00AA5879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Sortides</w:t>
            </w:r>
          </w:p>
        </w:tc>
      </w:tr>
      <w:tr w:rsidR="00EE47C4" w:rsidRPr="004A175C" w14:paraId="08F1B523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390F8F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Precisió de cabal/direcció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BAC9A43" w14:textId="7556BFFB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Certificació MI-001 (mínim).</w:t>
            </w:r>
          </w:p>
          <w:p w14:paraId="07A6D775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Opció ± 0,2% (segons necessitats).</w:t>
            </w:r>
          </w:p>
          <w:p w14:paraId="26A4523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color w:val="0000FF"/>
              </w:rPr>
            </w:pPr>
            <w:r>
              <w:rPr>
                <w:rFonts w:ascii="Arial" w:hAnsi="Arial" w:cs="Arial"/>
              </w:rPr>
              <w:t>Unidireccional.</w:t>
            </w:r>
          </w:p>
        </w:tc>
      </w:tr>
      <w:tr w:rsidR="00EE47C4" w:rsidRPr="004A175C" w14:paraId="136A155E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BEADF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Alimentació elèctrica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8287701" w14:textId="2DF153C1" w:rsidR="00EE47C4" w:rsidRPr="004A175C" w:rsidRDefault="00EE47C4" w:rsidP="0010467F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Corrent continua a 24 V  ±30% </w:t>
            </w:r>
          </w:p>
        </w:tc>
      </w:tr>
      <w:tr w:rsidR="00EE47C4" w:rsidRPr="004A175C" w14:paraId="6FD2CD37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7C26CD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de comunicacions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28D789E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RS485 MODBUS RTU</w:t>
            </w:r>
          </w:p>
        </w:tc>
      </w:tr>
      <w:tr w:rsidR="00EE47C4" w:rsidRPr="004A175C" w14:paraId="4767C210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17B6D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Sortida de corrent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9CCF88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4 </w:t>
            </w:r>
            <w:r>
              <w:rPr>
                <w:rFonts w:ascii="Arial" w:hAnsi="Arial" w:cs="Arial"/>
              </w:rPr>
              <w:t>÷</w:t>
            </w:r>
            <w:r w:rsidRPr="004A175C">
              <w:rPr>
                <w:rFonts w:ascii="Arial" w:hAnsi="Arial" w:cs="Arial"/>
              </w:rPr>
              <w:t xml:space="preserve"> 20 m</w:t>
            </w:r>
            <w:r>
              <w:rPr>
                <w:rFonts w:ascii="Arial" w:hAnsi="Arial" w:cs="Arial"/>
              </w:rPr>
              <w:t>A</w:t>
            </w:r>
            <w:r w:rsidRPr="004A175C">
              <w:rPr>
                <w:rFonts w:ascii="Arial" w:hAnsi="Arial" w:cs="Arial"/>
              </w:rPr>
              <w:t>, aïlla</w:t>
            </w:r>
            <w:r>
              <w:rPr>
                <w:rFonts w:ascii="Arial" w:hAnsi="Arial" w:cs="Arial"/>
              </w:rPr>
              <w:t>da galvànicament, amb alarma d’alta i baixa corrent</w:t>
            </w:r>
          </w:p>
        </w:tc>
      </w:tr>
      <w:tr w:rsidR="00EE47C4" w:rsidRPr="004A175C" w14:paraId="389563CD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28CCA6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Sortides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6F9843A7" w14:textId="4A6D8DC9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Configurables per programació</w:t>
            </w:r>
            <w:r w:rsidR="0010467F">
              <w:rPr>
                <w:rFonts w:ascii="Arial" w:hAnsi="Arial" w:cs="Arial"/>
              </w:rPr>
              <w:t>, c</w:t>
            </w:r>
            <w:r>
              <w:rPr>
                <w:rFonts w:ascii="Arial" w:hAnsi="Arial" w:cs="Arial"/>
              </w:rPr>
              <w:t>om a mínim:</w:t>
            </w:r>
          </w:p>
          <w:p w14:paraId="3F684106" w14:textId="77777777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Una de polsos/freqüència. Màxima freqüència </w:t>
            </w:r>
            <w:r>
              <w:rPr>
                <w:rFonts w:ascii="Arial" w:hAnsi="Arial" w:cs="Arial"/>
              </w:rPr>
              <w:t>ajustable</w:t>
            </w:r>
            <w:r w:rsidRPr="004A175C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>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  <w:p w14:paraId="1D9357A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Una</w:t>
            </w:r>
            <w:r w:rsidRPr="004A175C">
              <w:rPr>
                <w:rFonts w:ascii="Arial" w:hAnsi="Arial" w:cs="Arial"/>
                <w:color w:val="0000FF"/>
              </w:rPr>
              <w:t xml:space="preserve"> </w:t>
            </w:r>
            <w:r>
              <w:rPr>
                <w:rFonts w:ascii="Arial" w:hAnsi="Arial" w:cs="Arial"/>
              </w:rPr>
              <w:t>d’alarmes amb col·lector obert, 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</w:tc>
      </w:tr>
      <w:tr w:rsidR="00EE47C4" w:rsidRPr="004A175C" w14:paraId="18BBED5F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6227EA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Seguretat de manipulació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462661A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Protecció de transferència de custòdia amb segells.</w:t>
            </w:r>
          </w:p>
          <w:p w14:paraId="4DF3B03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commutador únicament de lectura i contrasenya de servei per una seguretat total</w:t>
            </w:r>
          </w:p>
        </w:tc>
      </w:tr>
      <w:tr w:rsidR="00EE47C4" w:rsidRPr="004A175C" w14:paraId="7B50BEFD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87335F6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26EA0864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3ABB2882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3BBE7DE" w14:textId="77777777" w:rsidR="00EE47C4" w:rsidRPr="004A175C" w:rsidRDefault="00EE47C4" w:rsidP="00C565A3">
            <w:pPr>
              <w:keepNext/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SENSOR</w:t>
            </w:r>
          </w:p>
        </w:tc>
      </w:tr>
      <w:tr w:rsidR="00EE47C4" w:rsidRPr="004A175C" w14:paraId="1EAEC6FD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0DDC8B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Diàmetres 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D287C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 fins 2000 mm</w:t>
            </w:r>
          </w:p>
        </w:tc>
      </w:tr>
      <w:tr w:rsidR="00EE47C4" w:rsidRPr="004A175C" w14:paraId="754C4565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14A384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D1BCFE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Inundable (IP 68</w:t>
            </w:r>
            <w:r w:rsidRPr="004A175C">
              <w:rPr>
                <w:rFonts w:ascii="Arial" w:hAnsi="Arial" w:cs="Arial"/>
              </w:rPr>
              <w:t>)</w:t>
            </w:r>
          </w:p>
        </w:tc>
      </w:tr>
      <w:tr w:rsidR="00EE47C4" w:rsidRPr="004A175C" w14:paraId="41AD9B46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0F2DD4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Recobriment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5DD47E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Apte per a aigua potable </w:t>
            </w:r>
          </w:p>
        </w:tc>
      </w:tr>
      <w:tr w:rsidR="00EE47C4" w:rsidRPr="004A175C" w14:paraId="6717AF53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2A9A6E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pressió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734B2C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projecte, fins PN25</w:t>
            </w:r>
          </w:p>
        </w:tc>
      </w:tr>
      <w:tr w:rsidR="00EE47C4" w:rsidRPr="004A175C" w14:paraId="3BBB43AB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ADE2EA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temperatura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E6E3B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- 20 i 70ºC</w:t>
            </w:r>
          </w:p>
        </w:tc>
      </w:tr>
      <w:tr w:rsidR="00EE47C4" w:rsidRPr="004A175C" w14:paraId="60CEB9C3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1FBC95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926237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 IP 68 fins a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4A175C">
                <w:rPr>
                  <w:rFonts w:ascii="Arial" w:hAnsi="Arial" w:cs="Arial"/>
                </w:rPr>
                <w:t>10 m</w:t>
              </w:r>
            </w:smartTag>
            <w:r w:rsidRPr="004A175C">
              <w:rPr>
                <w:rFonts w:ascii="Arial" w:hAnsi="Arial" w:cs="Arial"/>
              </w:rPr>
              <w:t xml:space="preserve"> de profunditat amb caixa de terminals encapsulada</w:t>
            </w:r>
          </w:p>
        </w:tc>
      </w:tr>
      <w:tr w:rsidR="00EE47C4" w:rsidRPr="004A175C" w14:paraId="7AD1FA44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B94940" w14:textId="77777777" w:rsidR="00EE47C4" w:rsidRPr="000448A3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448A3">
              <w:rPr>
                <w:rFonts w:ascii="Arial" w:hAnsi="Arial" w:cs="Arial"/>
                <w:b/>
                <w:bCs/>
              </w:rPr>
              <w:t>Conductivitat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3C0D2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0448A3">
              <w:rPr>
                <w:rFonts w:ascii="Arial" w:hAnsi="Arial" w:cs="Arial"/>
              </w:rPr>
              <w:t>&gt; 5 μ S cm</w:t>
            </w:r>
            <w:r w:rsidRPr="000448A3">
              <w:rPr>
                <w:rFonts w:ascii="Arial" w:hAnsi="Arial" w:cs="Arial"/>
                <w:vertAlign w:val="superscript"/>
              </w:rPr>
              <w:t>-1</w:t>
            </w:r>
          </w:p>
        </w:tc>
      </w:tr>
      <w:tr w:rsidR="00EE47C4" w:rsidRPr="004A175C" w14:paraId="4480A612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7B062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Connexions elèctriques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A6EA8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Ràcord estanc</w:t>
            </w:r>
          </w:p>
        </w:tc>
      </w:tr>
      <w:tr w:rsidR="00EE47C4" w:rsidRPr="004A175C" w14:paraId="517EF18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6FD6A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Material elèctrode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89D36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Hastelloy C</w:t>
            </w:r>
          </w:p>
        </w:tc>
      </w:tr>
      <w:tr w:rsidR="00EE47C4" w:rsidRPr="004A175C" w14:paraId="323D4B7C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039D5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lastRenderedPageBreak/>
              <w:t>Anell de posta a terra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B88E7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No requereix</w:t>
            </w:r>
          </w:p>
        </w:tc>
      </w:tr>
      <w:tr w:rsidR="00EE47C4" w:rsidRPr="004A175C" w14:paraId="533911B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85A3FE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Instal·lació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F14035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OPCIONAL. Possibilitat de muntatge sense distàncies 0DN/0DN (segons projecte)</w:t>
            </w:r>
          </w:p>
        </w:tc>
      </w:tr>
      <w:tr w:rsidR="00EE47C4" w:rsidRPr="004A175C" w14:paraId="58058B2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A70DC3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C7DA10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7B20B6D1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7B7395E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TRANSMISSOR</w:t>
            </w:r>
          </w:p>
        </w:tc>
      </w:tr>
      <w:tr w:rsidR="00EE47C4" w:rsidRPr="004A175C" w14:paraId="282FACCD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11270CE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2B7E527F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Gràfica retroil·luminada</w:t>
            </w:r>
            <w:r w:rsidRPr="004A175C">
              <w:rPr>
                <w:rFonts w:ascii="Arial" w:hAnsi="Arial" w:cs="Arial"/>
              </w:rPr>
              <w:t xml:space="preserve">. </w:t>
            </w:r>
          </w:p>
        </w:tc>
      </w:tr>
      <w:tr w:rsidR="00EE47C4" w:rsidRPr="004A175C" w14:paraId="78CC59B6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805061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Control 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3C6B2F7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Amb vidre que permet a l’operador local </w:t>
            </w:r>
            <w:r>
              <w:rPr>
                <w:rFonts w:ascii="Arial" w:hAnsi="Arial" w:cs="Arial"/>
              </w:rPr>
              <w:t>llegir</w:t>
            </w:r>
            <w:r w:rsidRPr="004A175C">
              <w:rPr>
                <w:rFonts w:ascii="Arial" w:hAnsi="Arial" w:cs="Arial"/>
              </w:rPr>
              <w:t xml:space="preserve"> dades ràpidament de tots els paràmetres específics de l’usuari</w:t>
            </w:r>
          </w:p>
        </w:tc>
      </w:tr>
      <w:tr w:rsidR="00EE47C4" w:rsidRPr="004A175C" w14:paraId="2F01F51A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29A8CD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Unitat electrònica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E1AA39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Basada en microprocessador (IP 65), connexió separada del sensor</w:t>
            </w:r>
          </w:p>
        </w:tc>
      </w:tr>
      <w:tr w:rsidR="00EE47C4" w:rsidRPr="004A175C" w14:paraId="3C7335B7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924B0D9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FA15CD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Remot (separat del sensor) amb cable estandar de longitud segons necessitats instal·lació (màx. </w:t>
            </w:r>
            <w:smartTag w:uri="urn:schemas-microsoft-com:office:smarttags" w:element="metricconverter">
              <w:smartTagPr>
                <w:attr w:name="ProductID" w:val="200 m"/>
              </w:smartTagPr>
              <w:r w:rsidRPr="004A175C">
                <w:rPr>
                  <w:rFonts w:ascii="Arial" w:hAnsi="Arial" w:cs="Arial"/>
                </w:rPr>
                <w:t>200 m</w:t>
              </w:r>
              <w:r>
                <w:rPr>
                  <w:rFonts w:ascii="Arial" w:hAnsi="Arial" w:cs="Arial"/>
                </w:rPr>
                <w:t>, mínim 20 metres</w:t>
              </w:r>
            </w:smartTag>
            <w:r w:rsidRPr="004A175C">
              <w:rPr>
                <w:rFonts w:ascii="Arial" w:hAnsi="Arial" w:cs="Arial"/>
              </w:rPr>
              <w:t>)</w:t>
            </w:r>
          </w:p>
        </w:tc>
      </w:tr>
      <w:tr w:rsidR="00EE47C4" w:rsidRPr="004A175C" w14:paraId="79EBBDDB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AE07B4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0E55B4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Humitat de </w:t>
            </w:r>
            <w:smartTag w:uri="urn:schemas-microsoft-com:office:smarttags" w:element="metricconverter">
              <w:smartTagPr>
                <w:attr w:name="ProductID" w:val="0 a"/>
              </w:smartTagPr>
              <w:r w:rsidRPr="004A175C">
                <w:rPr>
                  <w:rFonts w:ascii="Arial" w:hAnsi="Arial" w:cs="Arial"/>
                </w:rPr>
                <w:t>0 a</w:t>
              </w:r>
            </w:smartTag>
            <w:r>
              <w:rPr>
                <w:rFonts w:ascii="Arial" w:hAnsi="Arial" w:cs="Arial"/>
              </w:rPr>
              <w:t xml:space="preserve"> 100%. IP 67</w:t>
            </w:r>
          </w:p>
        </w:tc>
      </w:tr>
      <w:tr w:rsidR="00EE47C4" w:rsidRPr="004A175C" w14:paraId="37C2EBF0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3DF7F8E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manipulacions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02D5FD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Accés a escriptura bloquejat amb commutador intern combinat amb segells de seguretat externs</w:t>
            </w:r>
          </w:p>
        </w:tc>
      </w:tr>
      <w:tr w:rsidR="00EE47C4" w:rsidRPr="004A175C" w14:paraId="01E4EFBE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E2237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D7663F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6822FF6C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6CE01AC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ALTRES</w:t>
            </w:r>
          </w:p>
        </w:tc>
      </w:tr>
      <w:tr w:rsidR="00EE47C4" w:rsidRPr="004A175C" w14:paraId="7EF7C854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1ADBE35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Calibratge segons </w:t>
            </w:r>
            <w:r>
              <w:rPr>
                <w:rFonts w:ascii="Arial" w:hAnsi="Arial" w:cs="Arial"/>
              </w:rPr>
              <w:t>projecte</w:t>
            </w:r>
            <w:r w:rsidRPr="004A175C">
              <w:rPr>
                <w:rFonts w:ascii="Arial" w:hAnsi="Arial" w:cs="Arial"/>
              </w:rPr>
              <w:t>.</w:t>
            </w:r>
          </w:p>
          <w:p w14:paraId="2166C748" w14:textId="77777777" w:rsidR="00EE47C4" w:rsidRPr="004A175C" w:rsidRDefault="00EE47C4" w:rsidP="00C565A3">
            <w:pPr>
              <w:snapToGrid w:val="0"/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Garantia mínima 2 anys</w:t>
            </w:r>
          </w:p>
        </w:tc>
      </w:tr>
      <w:tr w:rsidR="00EE47C4" w:rsidRPr="004A175C" w14:paraId="4E1D35B2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2CD410B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74506A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48A5B80F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1A1D64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DOCUMENTACIÓ</w:t>
            </w:r>
          </w:p>
        </w:tc>
      </w:tr>
      <w:tr w:rsidR="00EE47C4" w:rsidRPr="004A175C" w14:paraId="25566BD7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892EA9F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l’instrument de mesura s’adj</w:t>
            </w:r>
            <w:r>
              <w:rPr>
                <w:rFonts w:ascii="Arial" w:hAnsi="Arial" w:cs="Arial"/>
              </w:rPr>
              <w:t>untarà la documentació següent:</w:t>
            </w:r>
          </w:p>
          <w:p w14:paraId="573FA110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Marcatge i registre de control metrològic</w:t>
            </w:r>
          </w:p>
          <w:p w14:paraId="3F12D1B5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 verificació metrològic per organisme competent</w:t>
            </w:r>
          </w:p>
          <w:p w14:paraId="5003E000" w14:textId="77777777" w:rsidR="00EE47C4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del fabricant d’acompliment amb els requisits específics de comptadors d’aigua.</w:t>
            </w:r>
          </w:p>
          <w:p w14:paraId="3FB53246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Certificat d’innocuïtat de l’aigua potable per organisme competent (ACS, DVGW, NSF, TZW, </w:t>
            </w:r>
            <w:r w:rsidRPr="00AA5879">
              <w:rPr>
                <w:rFonts w:ascii="Arial" w:hAnsi="Arial" w:cs="Arial"/>
              </w:rPr>
              <w:t>WRAS</w:t>
            </w:r>
            <w:r>
              <w:rPr>
                <w:rFonts w:ascii="Arial" w:hAnsi="Arial" w:cs="Arial"/>
              </w:rPr>
              <w:t>,...)</w:t>
            </w:r>
          </w:p>
        </w:tc>
      </w:tr>
      <w:tr w:rsidR="00EE47C4" w:rsidRPr="004A175C" w14:paraId="3E791008" w14:textId="77777777" w:rsidTr="00C565A3">
        <w:trPr>
          <w:jc w:val="center"/>
        </w:trPr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</w:tcPr>
          <w:p w14:paraId="7F73EAB9" w14:textId="77777777" w:rsidR="00EE47C4" w:rsidRPr="004A175C" w:rsidRDefault="00EE47C4" w:rsidP="00C565A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01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D00B053" w14:textId="77777777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</w:p>
        </w:tc>
      </w:tr>
    </w:tbl>
    <w:p w14:paraId="4568DF5E" w14:textId="77777777" w:rsidR="00EE47C4" w:rsidRDefault="00EE47C4" w:rsidP="00394163">
      <w:pPr>
        <w:jc w:val="both"/>
        <w:rPr>
          <w:rFonts w:ascii="Arial" w:hAnsi="Arial" w:cs="Arial"/>
        </w:rPr>
      </w:pPr>
    </w:p>
    <w:p w14:paraId="634DF888" w14:textId="77777777" w:rsidR="00EE47C4" w:rsidRDefault="00EE47C4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EE47C4" w14:paraId="768ABA6D" w14:textId="77777777" w:rsidTr="00C565A3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41445C03" w14:textId="77777777" w:rsidR="00EE47C4" w:rsidRDefault="00EE47C4" w:rsidP="00C565A3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E47C4" w14:paraId="49F1CBE0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431ED18C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1059BBB5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5D82CC0B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7DDAB229" w14:textId="77777777" w:rsidR="00EE47C4" w:rsidRDefault="00EE47C4" w:rsidP="00C565A3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04/09/2020</w:t>
            </w:r>
          </w:p>
        </w:tc>
      </w:tr>
      <w:tr w:rsidR="00EE47C4" w14:paraId="017B5660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5C272950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6568D334" w14:textId="53B9D318" w:rsidR="00EE47C4" w:rsidRDefault="00EE47C4" w:rsidP="00C565A3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55" w:name="_Toc211659409"/>
            <w:bookmarkStart w:id="56" w:name="_Toc254608827"/>
            <w:bookmarkStart w:id="57" w:name="_Toc254794735"/>
            <w:bookmarkStart w:id="58" w:name="_Toc14429511"/>
            <w:bookmarkStart w:id="59" w:name="_Toc137214793"/>
            <w:r>
              <w:rPr>
                <w:rFonts w:ascii="Arial" w:hAnsi="Arial" w:cs="Arial"/>
              </w:rPr>
              <w:t>CABALÍMETRE ELECTROMAGNÈTIC</w:t>
            </w:r>
            <w:bookmarkEnd w:id="55"/>
            <w:r>
              <w:rPr>
                <w:rFonts w:ascii="Arial" w:hAnsi="Arial" w:cs="Arial"/>
              </w:rPr>
              <w:t xml:space="preserve"> </w:t>
            </w:r>
            <w:bookmarkEnd w:id="56"/>
            <w:bookmarkEnd w:id="57"/>
            <w:bookmarkEnd w:id="58"/>
            <w:r>
              <w:rPr>
                <w:rFonts w:ascii="Arial" w:hAnsi="Arial" w:cs="Arial"/>
              </w:rPr>
              <w:t xml:space="preserve">FACTURACIÓ AIGUA FINS </w:t>
            </w:r>
            <w:r w:rsidR="002F2F95">
              <w:rPr>
                <w:rFonts w:ascii="Arial" w:hAnsi="Arial" w:cs="Arial"/>
              </w:rPr>
              <w:t xml:space="preserve">A </w:t>
            </w:r>
            <w:r>
              <w:rPr>
                <w:rFonts w:ascii="Arial" w:hAnsi="Arial" w:cs="Arial"/>
              </w:rPr>
              <w:t>DN</w:t>
            </w:r>
            <w:r w:rsidR="002F2F95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600 A BATERIES</w:t>
            </w:r>
            <w:bookmarkEnd w:id="59"/>
          </w:p>
        </w:tc>
      </w:tr>
      <w:tr w:rsidR="00EE47C4" w14:paraId="343556A9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3AD443D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591FCE2C" w14:textId="77777777" w:rsidR="00EE47C4" w:rsidRDefault="00EE47C4" w:rsidP="00C565A3">
            <w:pPr>
              <w:snapToGrid w:val="0"/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EE47C4" w14:paraId="1F4382F2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D4A61B7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29939EE5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Control de l’aigua facturada</w:t>
            </w:r>
          </w:p>
        </w:tc>
      </w:tr>
    </w:tbl>
    <w:p w14:paraId="7C0349E3" w14:textId="77777777" w:rsidR="00EE47C4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</w:p>
    <w:p w14:paraId="253690B6" w14:textId="77777777" w:rsidR="00EE47C4" w:rsidRPr="00E34F4F" w:rsidRDefault="00EE47C4" w:rsidP="00EE47C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4F4F">
        <w:rPr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377A9097" wp14:editId="7409C958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0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B1751" id="Line 81" o:spid="_x0000_s1026" style="position:absolute;z-index:25173452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EoY5wI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Pr="00E34F4F">
        <w:rPr>
          <w:rFonts w:ascii="Arial" w:hAnsi="Arial" w:cs="Arial"/>
          <w:b/>
          <w:bCs/>
          <w:i/>
        </w:rPr>
        <w:t>CARACTERÍSTIQUES GENERALS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113" w:type="dxa"/>
          <w:right w:w="28" w:type="dxa"/>
        </w:tblCellMar>
        <w:tblLook w:val="01E0" w:firstRow="1" w:lastRow="1" w:firstColumn="1" w:lastColumn="1" w:noHBand="0" w:noVBand="0"/>
      </w:tblPr>
      <w:tblGrid>
        <w:gridCol w:w="1622"/>
        <w:gridCol w:w="736"/>
        <w:gridCol w:w="148"/>
        <w:gridCol w:w="7133"/>
      </w:tblGrid>
      <w:tr w:rsidR="00EE47C4" w:rsidRPr="004A175C" w14:paraId="4C0860E4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95A6AB6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Disseny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CBCA4B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914667">
              <w:rPr>
                <w:rFonts w:ascii="Arial" w:hAnsi="Arial" w:cs="Arial"/>
              </w:rPr>
              <w:t xml:space="preserve">Equip per a la mesura de cabal electromagnètic </w:t>
            </w:r>
            <w:r>
              <w:rPr>
                <w:rFonts w:ascii="Arial" w:hAnsi="Arial" w:cs="Arial"/>
              </w:rPr>
              <w:t xml:space="preserve">amb </w:t>
            </w:r>
            <w:r w:rsidRPr="00914667">
              <w:rPr>
                <w:rFonts w:ascii="Arial" w:hAnsi="Arial" w:cs="Arial"/>
              </w:rPr>
              <w:t xml:space="preserve">principi inductiu, per a aigua </w:t>
            </w:r>
            <w:r>
              <w:rPr>
                <w:rFonts w:ascii="Arial" w:hAnsi="Arial" w:cs="Arial"/>
              </w:rPr>
              <w:t>potable</w:t>
            </w:r>
            <w:r w:rsidRPr="00914667">
              <w:rPr>
                <w:rFonts w:ascii="Arial" w:hAnsi="Arial" w:cs="Arial"/>
              </w:rPr>
              <w:t xml:space="preserve"> a temperatura ambient</w:t>
            </w:r>
            <w:r>
              <w:rPr>
                <w:rFonts w:ascii="Arial" w:hAnsi="Arial" w:cs="Arial"/>
              </w:rPr>
              <w:t>.</w:t>
            </w:r>
          </w:p>
        </w:tc>
      </w:tr>
      <w:tr w:rsidR="00EE47C4" w:rsidRPr="004A175C" w14:paraId="7F3E5C4D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79E53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Calibratge </w:t>
            </w:r>
            <w:r>
              <w:rPr>
                <w:rFonts w:ascii="Arial" w:hAnsi="Arial" w:cs="Arial"/>
                <w:b/>
                <w:bCs/>
              </w:rPr>
              <w:t>legal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75A64E2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Cabalímetre amb certificació MID MI-001 i transferència de custòdia.</w:t>
            </w:r>
          </w:p>
          <w:p w14:paraId="61DD3B72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 (80 mínim) i Q3 (entre 5 m/s i 10 m/s) segons projecte.</w:t>
            </w:r>
          </w:p>
        </w:tc>
      </w:tr>
      <w:tr w:rsidR="00EE47C4" w:rsidRPr="004A175C" w14:paraId="2F8746A8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667F8A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Verificacions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1DAB598" w14:textId="12C4AFD9" w:rsidR="00EE47C4" w:rsidRDefault="00EE47C4" w:rsidP="00063D4F">
            <w:pPr>
              <w:spacing w:after="8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Equip preparat per a poder fer verificacions de la seva calibració in-situ en cas de necessitat amb maleta de comprovació.</w:t>
            </w:r>
            <w:r w:rsidR="0010467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Verificació, com a mínim de:</w:t>
            </w:r>
          </w:p>
          <w:p w14:paraId="6E75892B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Estat cabalímetre</w:t>
            </w:r>
          </w:p>
          <w:p w14:paraId="2E1C27B0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Electrònica</w:t>
            </w:r>
          </w:p>
          <w:p w14:paraId="092B6887" w14:textId="77777777" w:rsidR="00EE47C4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Elèctrodes</w:t>
            </w:r>
          </w:p>
          <w:p w14:paraId="6155B17F" w14:textId="77777777" w:rsidR="00EE47C4" w:rsidRPr="00AA5879" w:rsidRDefault="00EE47C4" w:rsidP="00EE47C4">
            <w:pPr>
              <w:pStyle w:val="Prrafodelista"/>
              <w:numPr>
                <w:ilvl w:val="0"/>
                <w:numId w:val="51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Sortides</w:t>
            </w:r>
          </w:p>
        </w:tc>
      </w:tr>
      <w:tr w:rsidR="00EE47C4" w:rsidRPr="004A175C" w14:paraId="586F21C7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3AE559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Precisió de cabal/direcció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217B69E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Certificació MI-001 (mínim). </w:t>
            </w:r>
          </w:p>
          <w:p w14:paraId="62C576A1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Opció ± 0,2% (segons necessitats)</w:t>
            </w:r>
            <w:r w:rsidRPr="004A175C">
              <w:rPr>
                <w:rFonts w:ascii="Arial" w:hAnsi="Arial" w:cs="Arial"/>
              </w:rPr>
              <w:t xml:space="preserve">. </w:t>
            </w:r>
          </w:p>
          <w:p w14:paraId="4C64F74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color w:val="0000FF"/>
              </w:rPr>
            </w:pPr>
            <w:r>
              <w:rPr>
                <w:rFonts w:ascii="Arial" w:hAnsi="Arial" w:cs="Arial"/>
              </w:rPr>
              <w:t>Unidireccional.</w:t>
            </w:r>
          </w:p>
        </w:tc>
      </w:tr>
      <w:tr w:rsidR="00EE47C4" w:rsidRPr="004A175C" w14:paraId="4C3258EC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A6FB7F8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Alimentació elèctrica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6AF1756A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Corrent continua a 24 V  ±30</w:t>
            </w:r>
            <w:r>
              <w:rPr>
                <w:rFonts w:ascii="Arial" w:hAnsi="Arial" w:cs="Arial"/>
              </w:rPr>
              <w:t xml:space="preserve"> amb funcionament a bateries</w:t>
            </w:r>
          </w:p>
        </w:tc>
      </w:tr>
      <w:tr w:rsidR="00EE47C4" w:rsidRPr="004A175C" w14:paraId="46291B5A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28A217D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de comunicacions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48338463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RS485 MODBUS RTU </w:t>
            </w:r>
          </w:p>
          <w:p w14:paraId="7B6AAAD8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Integrable amb equip SOFREL LS Flow.</w:t>
            </w:r>
          </w:p>
        </w:tc>
      </w:tr>
      <w:tr w:rsidR="00EE47C4" w:rsidRPr="004A175C" w14:paraId="6A1B0090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20B215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Sortida de corrent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00AD1AE" w14:textId="4A581C99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OPCIONAL, s</w:t>
            </w:r>
            <w:r w:rsidR="00F87B1A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projecte (</w:t>
            </w:r>
            <w:r w:rsidRPr="004A175C">
              <w:rPr>
                <w:rFonts w:ascii="Arial" w:hAnsi="Arial" w:cs="Arial"/>
              </w:rPr>
              <w:t xml:space="preserve">4 </w:t>
            </w:r>
            <w:r>
              <w:rPr>
                <w:rFonts w:ascii="Arial" w:hAnsi="Arial" w:cs="Arial"/>
              </w:rPr>
              <w:t>÷</w:t>
            </w:r>
            <w:r w:rsidRPr="004A175C">
              <w:rPr>
                <w:rFonts w:ascii="Arial" w:hAnsi="Arial" w:cs="Arial"/>
              </w:rPr>
              <w:t xml:space="preserve"> 20 m</w:t>
            </w:r>
            <w:r>
              <w:rPr>
                <w:rFonts w:ascii="Arial" w:hAnsi="Arial" w:cs="Arial"/>
              </w:rPr>
              <w:t>A</w:t>
            </w:r>
            <w:r w:rsidRPr="004A175C">
              <w:rPr>
                <w:rFonts w:ascii="Arial" w:hAnsi="Arial" w:cs="Arial"/>
              </w:rPr>
              <w:t>, aïlla</w:t>
            </w:r>
            <w:r>
              <w:rPr>
                <w:rFonts w:ascii="Arial" w:hAnsi="Arial" w:cs="Arial"/>
              </w:rPr>
              <w:t>da galvànicament, amb alarma d’alta i baixa corrent)</w:t>
            </w:r>
          </w:p>
        </w:tc>
      </w:tr>
      <w:tr w:rsidR="00EE47C4" w:rsidRPr="004A175C" w14:paraId="454417F7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8F173F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Sortides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1FBD5C0" w14:textId="247A9FF0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OPCIONAL, </w:t>
            </w:r>
            <w:r w:rsidR="00F87B1A">
              <w:rPr>
                <w:rFonts w:ascii="Arial" w:hAnsi="Arial" w:cs="Arial"/>
              </w:rPr>
              <w:t>s/</w:t>
            </w:r>
            <w:r>
              <w:rPr>
                <w:rFonts w:ascii="Arial" w:hAnsi="Arial" w:cs="Arial"/>
              </w:rPr>
              <w:t>projecte (</w:t>
            </w:r>
            <w:r w:rsidRPr="004A175C">
              <w:rPr>
                <w:rFonts w:ascii="Arial" w:hAnsi="Arial" w:cs="Arial"/>
              </w:rPr>
              <w:t xml:space="preserve">Una de polsos/freqüència. Màxima freqüència </w:t>
            </w:r>
            <w:r>
              <w:rPr>
                <w:rFonts w:ascii="Arial" w:hAnsi="Arial" w:cs="Arial"/>
              </w:rPr>
              <w:t>ajustable</w:t>
            </w:r>
            <w:r w:rsidRPr="004A175C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>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  <w:r>
              <w:rPr>
                <w:rFonts w:ascii="Arial" w:hAnsi="Arial" w:cs="Arial"/>
              </w:rPr>
              <w:t xml:space="preserve">; </w:t>
            </w:r>
            <w:r w:rsidRPr="004A175C">
              <w:rPr>
                <w:rFonts w:ascii="Arial" w:hAnsi="Arial" w:cs="Arial"/>
              </w:rPr>
              <w:t>Una</w:t>
            </w:r>
            <w:r w:rsidRPr="004A175C">
              <w:rPr>
                <w:rFonts w:ascii="Arial" w:hAnsi="Arial" w:cs="Arial"/>
                <w:color w:val="0000FF"/>
              </w:rPr>
              <w:t xml:space="preserve"> </w:t>
            </w:r>
            <w:r>
              <w:rPr>
                <w:rFonts w:ascii="Arial" w:hAnsi="Arial" w:cs="Arial"/>
              </w:rPr>
              <w:t>d’alarmes amb col·lector obert, 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  <w:r>
              <w:rPr>
                <w:rFonts w:ascii="Arial" w:hAnsi="Arial" w:cs="Arial"/>
              </w:rPr>
              <w:t>)</w:t>
            </w:r>
          </w:p>
        </w:tc>
      </w:tr>
      <w:tr w:rsidR="00EE47C4" w:rsidRPr="004A175C" w14:paraId="237C061B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0584A2D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Seguretat de manipulació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6228C52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Protecció de transferència de custòdia amb segells.</w:t>
            </w:r>
          </w:p>
          <w:p w14:paraId="666DF5CF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commutador únicament de lectura i contrasenya de servei per una seguretat total</w:t>
            </w:r>
          </w:p>
        </w:tc>
      </w:tr>
      <w:tr w:rsidR="00EE47C4" w:rsidRPr="004A175C" w14:paraId="6356378E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D059C51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2B4A7AD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39196C37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D9E330D" w14:textId="77777777" w:rsidR="00EE47C4" w:rsidRPr="004A175C" w:rsidRDefault="00EE47C4" w:rsidP="00C565A3">
            <w:pPr>
              <w:keepNext/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SENSOR</w:t>
            </w:r>
          </w:p>
        </w:tc>
      </w:tr>
      <w:tr w:rsidR="00EE47C4" w:rsidRPr="004A175C" w14:paraId="19B7702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59427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Diàmetres 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568EF7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Des de </w:t>
            </w:r>
            <w:r>
              <w:rPr>
                <w:rFonts w:ascii="Arial" w:hAnsi="Arial" w:cs="Arial"/>
              </w:rPr>
              <w:t>50</w:t>
            </w:r>
            <w:r w:rsidRPr="004A175C">
              <w:rPr>
                <w:rFonts w:ascii="Arial" w:hAnsi="Arial" w:cs="Arial"/>
              </w:rPr>
              <w:t xml:space="preserve"> a </w:t>
            </w:r>
            <w:r>
              <w:rPr>
                <w:rFonts w:ascii="Arial" w:hAnsi="Arial" w:cs="Arial"/>
              </w:rPr>
              <w:t>600 mm</w:t>
            </w:r>
          </w:p>
        </w:tc>
      </w:tr>
      <w:tr w:rsidR="00EE47C4" w:rsidRPr="004A175C" w14:paraId="2AAC242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553FA9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780D8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Inundable (IP 68</w:t>
            </w:r>
            <w:r w:rsidRPr="004A175C">
              <w:rPr>
                <w:rFonts w:ascii="Arial" w:hAnsi="Arial" w:cs="Arial"/>
              </w:rPr>
              <w:t>)</w:t>
            </w:r>
          </w:p>
        </w:tc>
      </w:tr>
      <w:tr w:rsidR="00EE47C4" w:rsidRPr="004A175C" w14:paraId="01C36A67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F2B3E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Recobriment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ED257A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Apte per a aigua potable </w:t>
            </w:r>
          </w:p>
        </w:tc>
      </w:tr>
      <w:tr w:rsidR="00EE47C4" w:rsidRPr="004A175C" w14:paraId="6209FF63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D5A3EC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pressió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FE6F8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projecte, fins PN16</w:t>
            </w:r>
          </w:p>
        </w:tc>
      </w:tr>
      <w:tr w:rsidR="00EE47C4" w:rsidRPr="004A175C" w14:paraId="5D8C4D02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97554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temperatura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AF563E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- 20 i 70ºC</w:t>
            </w:r>
          </w:p>
        </w:tc>
      </w:tr>
      <w:tr w:rsidR="00EE47C4" w:rsidRPr="004A175C" w14:paraId="197585A1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73205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AB8E0E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 IP 68 fins a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4A175C">
                <w:rPr>
                  <w:rFonts w:ascii="Arial" w:hAnsi="Arial" w:cs="Arial"/>
                </w:rPr>
                <w:t>10 m</w:t>
              </w:r>
            </w:smartTag>
            <w:r w:rsidRPr="004A175C">
              <w:rPr>
                <w:rFonts w:ascii="Arial" w:hAnsi="Arial" w:cs="Arial"/>
              </w:rPr>
              <w:t xml:space="preserve"> de profunditat amb caixa de terminals encapsulada</w:t>
            </w:r>
          </w:p>
        </w:tc>
      </w:tr>
      <w:tr w:rsidR="00EE47C4" w:rsidRPr="004A175C" w14:paraId="0EAB475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944376" w14:textId="77777777" w:rsidR="00EE47C4" w:rsidRPr="000448A3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448A3">
              <w:rPr>
                <w:rFonts w:ascii="Arial" w:hAnsi="Arial" w:cs="Arial"/>
                <w:b/>
                <w:bCs/>
              </w:rPr>
              <w:t>Conductivitat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ECD4C4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0448A3">
              <w:rPr>
                <w:rFonts w:ascii="Arial" w:hAnsi="Arial" w:cs="Arial"/>
              </w:rPr>
              <w:t>&gt; 5 μ S cm</w:t>
            </w:r>
            <w:r w:rsidRPr="000448A3">
              <w:rPr>
                <w:rFonts w:ascii="Arial" w:hAnsi="Arial" w:cs="Arial"/>
                <w:vertAlign w:val="superscript"/>
              </w:rPr>
              <w:t>-1</w:t>
            </w:r>
          </w:p>
        </w:tc>
      </w:tr>
      <w:tr w:rsidR="00EE47C4" w:rsidRPr="004A175C" w14:paraId="7F1DF097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DB6EF3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lastRenderedPageBreak/>
              <w:t>Connexions elèctriques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3C448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Ràcord estanc</w:t>
            </w:r>
          </w:p>
        </w:tc>
      </w:tr>
      <w:tr w:rsidR="00EE47C4" w:rsidRPr="004A175C" w14:paraId="14F6C37C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A3D33B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Material elèctrode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EB5A5F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Hastelloy C</w:t>
            </w:r>
          </w:p>
        </w:tc>
      </w:tr>
      <w:tr w:rsidR="00EE47C4" w:rsidRPr="004A175C" w14:paraId="0F53182E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B61EC6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Anell de posta a terra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C76AA5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No requereix</w:t>
            </w:r>
          </w:p>
        </w:tc>
      </w:tr>
      <w:tr w:rsidR="00EE47C4" w:rsidRPr="004A175C" w14:paraId="4932EEFF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D36732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Instal·lació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2A8B68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Possibilitat de muntatge sense distàncies 0DN/0DN</w:t>
            </w:r>
          </w:p>
        </w:tc>
      </w:tr>
      <w:tr w:rsidR="00EE47C4" w:rsidRPr="004A175C" w14:paraId="7E93AA26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0791CA" w14:textId="77777777" w:rsidR="00EE47C4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70D477" w14:textId="77777777" w:rsidR="00EE47C4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74B33717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1F37A9B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TRANSMISSOR</w:t>
            </w:r>
          </w:p>
        </w:tc>
      </w:tr>
      <w:tr w:rsidR="00EE47C4" w:rsidRPr="004A175C" w14:paraId="2B0E832D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A5562B3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8B8227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Gràfica retroil·luminada</w:t>
            </w:r>
            <w:r w:rsidRPr="004A175C">
              <w:rPr>
                <w:rFonts w:ascii="Arial" w:hAnsi="Arial" w:cs="Arial"/>
              </w:rPr>
              <w:t xml:space="preserve">. </w:t>
            </w:r>
          </w:p>
        </w:tc>
      </w:tr>
      <w:tr w:rsidR="00EE47C4" w:rsidRPr="004A175C" w14:paraId="38B09E9C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6CB1050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Control 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73DCB65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Amb vidre que permet a l’operador local </w:t>
            </w:r>
            <w:r>
              <w:rPr>
                <w:rFonts w:ascii="Arial" w:hAnsi="Arial" w:cs="Arial"/>
              </w:rPr>
              <w:t>llegir</w:t>
            </w:r>
            <w:r w:rsidRPr="004A175C">
              <w:rPr>
                <w:rFonts w:ascii="Arial" w:hAnsi="Arial" w:cs="Arial"/>
              </w:rPr>
              <w:t xml:space="preserve"> dades ràpidament de tots els paràmetres específics de l’usuari</w:t>
            </w:r>
          </w:p>
        </w:tc>
      </w:tr>
      <w:tr w:rsidR="00EE47C4" w:rsidRPr="004A175C" w14:paraId="7C2A36FC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AC193FF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Unitat electrònica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F5788DD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Basada en microprocessador (IP 65), connexió separada del sensor</w:t>
            </w:r>
          </w:p>
        </w:tc>
      </w:tr>
      <w:tr w:rsidR="00EE47C4" w:rsidRPr="004A175C" w14:paraId="05D4FCDB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A8C644B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6F0901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Integrat al sensor.</w:t>
            </w:r>
          </w:p>
        </w:tc>
      </w:tr>
      <w:tr w:rsidR="00EE47C4" w:rsidRPr="004A175C" w14:paraId="2F63E80A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6F51514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33690F6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Humitat de </w:t>
            </w:r>
            <w:smartTag w:uri="urn:schemas-microsoft-com:office:smarttags" w:element="metricconverter">
              <w:smartTagPr>
                <w:attr w:name="ProductID" w:val="0 a"/>
              </w:smartTagPr>
              <w:r w:rsidRPr="004A175C">
                <w:rPr>
                  <w:rFonts w:ascii="Arial" w:hAnsi="Arial" w:cs="Arial"/>
                </w:rPr>
                <w:t>0 a</w:t>
              </w:r>
            </w:smartTag>
            <w:r>
              <w:rPr>
                <w:rFonts w:ascii="Arial" w:hAnsi="Arial" w:cs="Arial"/>
              </w:rPr>
              <w:t xml:space="preserve"> 100%. IP 67</w:t>
            </w:r>
          </w:p>
        </w:tc>
      </w:tr>
      <w:tr w:rsidR="00EE47C4" w:rsidRPr="004A175C" w14:paraId="796F7348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C983BA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manipulacions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BCF43F9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Accés a escriptura bloquejat amb commutador intern combinat amb segells de seguretat externs</w:t>
            </w:r>
          </w:p>
        </w:tc>
      </w:tr>
      <w:tr w:rsidR="00EE47C4" w:rsidRPr="004A175C" w14:paraId="0B466C0B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3A68A77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671AD411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7ACBE90F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7AB89A3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ALTRES</w:t>
            </w:r>
          </w:p>
        </w:tc>
      </w:tr>
      <w:tr w:rsidR="00EE47C4" w:rsidRPr="004A175C" w14:paraId="38EAF921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BB8E326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Calibratge segons </w:t>
            </w:r>
            <w:r>
              <w:rPr>
                <w:rFonts w:ascii="Arial" w:hAnsi="Arial" w:cs="Arial"/>
              </w:rPr>
              <w:t>projecte</w:t>
            </w:r>
            <w:r w:rsidRPr="004A175C">
              <w:rPr>
                <w:rFonts w:ascii="Arial" w:hAnsi="Arial" w:cs="Arial"/>
              </w:rPr>
              <w:t>.</w:t>
            </w:r>
          </w:p>
          <w:p w14:paraId="7EEF2EFF" w14:textId="77777777" w:rsidR="00EE47C4" w:rsidRPr="004A175C" w:rsidRDefault="00EE47C4" w:rsidP="00C565A3">
            <w:pPr>
              <w:snapToGrid w:val="0"/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Garantia mínima 2 anys</w:t>
            </w:r>
          </w:p>
        </w:tc>
      </w:tr>
      <w:tr w:rsidR="00EE47C4" w:rsidRPr="004A175C" w14:paraId="502A9EF1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6430A5" w14:textId="77777777" w:rsidR="00EE47C4" w:rsidRPr="004A175C" w:rsidRDefault="00EE47C4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3AAF2A0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EE47C4" w:rsidRPr="004A175C" w14:paraId="0E0CD014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E2073F2" w14:textId="77777777" w:rsidR="00EE47C4" w:rsidRPr="004A175C" w:rsidRDefault="00EE47C4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DOCUMENTACIÓ</w:t>
            </w:r>
          </w:p>
        </w:tc>
      </w:tr>
      <w:tr w:rsidR="00EE47C4" w:rsidRPr="004A175C" w14:paraId="76D80476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C97357B" w14:textId="77777777" w:rsidR="00EE47C4" w:rsidRPr="004A175C" w:rsidRDefault="00EE47C4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Amb l’instrument de mesura s’adj</w:t>
            </w:r>
            <w:r>
              <w:rPr>
                <w:rFonts w:ascii="Arial" w:hAnsi="Arial" w:cs="Arial"/>
              </w:rPr>
              <w:t>untarà la documentació següent:</w:t>
            </w:r>
          </w:p>
          <w:p w14:paraId="6FEB7B95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Marcatge i registre de control metrològic</w:t>
            </w:r>
          </w:p>
          <w:p w14:paraId="37F10368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 verificació metrològic per organisme competent</w:t>
            </w:r>
          </w:p>
          <w:p w14:paraId="341C856C" w14:textId="77777777" w:rsidR="00EE47C4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Certificat del fabricant d’acompliment amb els requisits específics de comptadors d’aigua.</w:t>
            </w:r>
          </w:p>
          <w:p w14:paraId="45375581" w14:textId="77777777" w:rsidR="00EE47C4" w:rsidRPr="004A175C" w:rsidRDefault="00EE47C4" w:rsidP="00EE47C4">
            <w:pPr>
              <w:numPr>
                <w:ilvl w:val="0"/>
                <w:numId w:val="34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Certificat d’innocuïtat de l’aigua potable per organisme competent (ACS, DVGW, NSF, TZW, </w:t>
            </w:r>
            <w:r w:rsidRPr="00AA5879">
              <w:rPr>
                <w:rFonts w:ascii="Arial" w:hAnsi="Arial" w:cs="Arial"/>
              </w:rPr>
              <w:t>WRAS</w:t>
            </w:r>
            <w:r>
              <w:rPr>
                <w:rFonts w:ascii="Arial" w:hAnsi="Arial" w:cs="Arial"/>
              </w:rPr>
              <w:t>,...)</w:t>
            </w:r>
          </w:p>
        </w:tc>
      </w:tr>
      <w:tr w:rsidR="00EE47C4" w:rsidRPr="004A175C" w14:paraId="674F2BB3" w14:textId="77777777" w:rsidTr="00C565A3">
        <w:trPr>
          <w:jc w:val="center"/>
        </w:trPr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</w:tcPr>
          <w:p w14:paraId="58301176" w14:textId="77777777" w:rsidR="00EE47C4" w:rsidRPr="004A175C" w:rsidRDefault="00EE47C4" w:rsidP="00C565A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01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71AB99A" w14:textId="77777777" w:rsidR="00EE47C4" w:rsidRPr="004A175C" w:rsidRDefault="00EE47C4" w:rsidP="00C565A3">
            <w:pPr>
              <w:jc w:val="both"/>
              <w:rPr>
                <w:rFonts w:ascii="Arial" w:hAnsi="Arial" w:cs="Arial"/>
              </w:rPr>
            </w:pPr>
          </w:p>
        </w:tc>
      </w:tr>
    </w:tbl>
    <w:p w14:paraId="634C5B4D" w14:textId="77777777" w:rsidR="00EE47C4" w:rsidRDefault="00EE47C4" w:rsidP="00394163">
      <w:pPr>
        <w:jc w:val="both"/>
        <w:rPr>
          <w:rFonts w:ascii="Arial" w:hAnsi="Arial" w:cs="Arial"/>
        </w:rPr>
      </w:pPr>
    </w:p>
    <w:p w14:paraId="03577AAF" w14:textId="77777777" w:rsidR="001320AD" w:rsidRDefault="001320AD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320AD" w14:paraId="7952B0B4" w14:textId="77777777" w:rsidTr="00C565A3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4E0A39A8" w14:textId="77777777" w:rsidR="001320AD" w:rsidRDefault="001320AD" w:rsidP="00C565A3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320AD" w14:paraId="0F8B6F7E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451DEF3" w14:textId="77777777" w:rsidR="001320AD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03E31055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38F650B1" w14:textId="77777777" w:rsidR="001320AD" w:rsidRDefault="001320AD" w:rsidP="00C565A3">
            <w:pPr>
              <w:snapToGrid w:val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5C825889" w14:textId="77777777" w:rsidR="001320AD" w:rsidRDefault="001320AD" w:rsidP="00C565A3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04/01/2021</w:t>
            </w:r>
          </w:p>
        </w:tc>
      </w:tr>
      <w:tr w:rsidR="001320AD" w14:paraId="708756ED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340E194" w14:textId="77777777" w:rsidR="001320AD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1B1ADC6F" w14:textId="77777777" w:rsidR="001320AD" w:rsidRDefault="001320AD" w:rsidP="00C565A3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60" w:name="_Toc137214794"/>
            <w:r>
              <w:rPr>
                <w:rFonts w:ascii="Arial" w:hAnsi="Arial" w:cs="Arial"/>
              </w:rPr>
              <w:t>CABALÍMETRE ULTRASÒNIC DOPPLER DE LÀMINA LLIURE</w:t>
            </w:r>
            <w:bookmarkEnd w:id="60"/>
          </w:p>
        </w:tc>
      </w:tr>
      <w:tr w:rsidR="001320AD" w14:paraId="2E4105C9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131EC2AD" w14:textId="77777777" w:rsidR="001320AD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1E1F3500" w14:textId="77777777" w:rsidR="001320AD" w:rsidRDefault="001320AD" w:rsidP="00C565A3">
            <w:pPr>
              <w:snapToGrid w:val="0"/>
              <w:jc w:val="both"/>
              <w:outlineLvl w:val="1"/>
              <w:rPr>
                <w:rFonts w:ascii="Arial" w:hAnsi="Arial" w:cs="Arial"/>
              </w:rPr>
            </w:pPr>
            <w:bookmarkStart w:id="61" w:name="_Toc137214795"/>
            <w:r>
              <w:rPr>
                <w:rFonts w:ascii="Arial" w:hAnsi="Arial" w:cs="Arial"/>
              </w:rPr>
              <w:t>FLOW-TRONIC</w:t>
            </w:r>
            <w:bookmarkEnd w:id="61"/>
          </w:p>
        </w:tc>
      </w:tr>
      <w:tr w:rsidR="001320AD" w14:paraId="2EDBB0D3" w14:textId="77777777" w:rsidTr="00C565A3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0F87C01F" w14:textId="77777777" w:rsidR="001320AD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65E21F67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Control de l’aigua de procés</w:t>
            </w:r>
          </w:p>
        </w:tc>
      </w:tr>
    </w:tbl>
    <w:p w14:paraId="3D1B528A" w14:textId="77777777" w:rsidR="001320AD" w:rsidRDefault="001320AD" w:rsidP="001320A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</w:p>
    <w:p w14:paraId="5C3A4156" w14:textId="77777777" w:rsidR="001320AD" w:rsidRPr="00E34F4F" w:rsidRDefault="001320AD" w:rsidP="001320A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4F4F">
        <w:rPr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367E22AA" wp14:editId="2004AA9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9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160F58" id="Line 81" o:spid="_x0000_s1026" style="position:absolute;z-index:25174272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" strokeweight=".5pt"/>
            </w:pict>
          </mc:Fallback>
        </mc:AlternateContent>
      </w:r>
      <w:r w:rsidRPr="00E34F4F">
        <w:rPr>
          <w:rFonts w:ascii="Arial" w:hAnsi="Arial" w:cs="Arial"/>
          <w:b/>
          <w:bCs/>
          <w:i/>
        </w:rPr>
        <w:t>CARACTERÍSTIQUES GENERALS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113" w:type="dxa"/>
          <w:right w:w="28" w:type="dxa"/>
        </w:tblCellMar>
        <w:tblLook w:val="01E0" w:firstRow="1" w:lastRow="1" w:firstColumn="1" w:lastColumn="1" w:noHBand="0" w:noVBand="0"/>
      </w:tblPr>
      <w:tblGrid>
        <w:gridCol w:w="1622"/>
        <w:gridCol w:w="736"/>
        <w:gridCol w:w="148"/>
        <w:gridCol w:w="7133"/>
      </w:tblGrid>
      <w:tr w:rsidR="001320AD" w:rsidRPr="004A175C" w14:paraId="1368D074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1E96BD7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Disseny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2DAEAA7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914667">
              <w:rPr>
                <w:rFonts w:ascii="Arial" w:hAnsi="Arial" w:cs="Arial"/>
              </w:rPr>
              <w:t xml:space="preserve">Equip per a la mesura de cabal </w:t>
            </w:r>
            <w:r>
              <w:rPr>
                <w:rFonts w:ascii="Arial" w:hAnsi="Arial" w:cs="Arial"/>
              </w:rPr>
              <w:t xml:space="preserve">amb </w:t>
            </w:r>
            <w:r w:rsidRPr="00914667">
              <w:rPr>
                <w:rFonts w:ascii="Arial" w:hAnsi="Arial" w:cs="Arial"/>
              </w:rPr>
              <w:t xml:space="preserve">principi </w:t>
            </w:r>
            <w:r>
              <w:rPr>
                <w:rFonts w:ascii="Arial" w:hAnsi="Arial" w:cs="Arial"/>
              </w:rPr>
              <w:t>ultrasònic doppler</w:t>
            </w:r>
            <w:r w:rsidRPr="00914667">
              <w:rPr>
                <w:rFonts w:ascii="Arial" w:hAnsi="Arial" w:cs="Arial"/>
              </w:rPr>
              <w:t>, per a aigua a temperatura ambient</w:t>
            </w:r>
            <w:r>
              <w:rPr>
                <w:rFonts w:ascii="Arial" w:hAnsi="Arial" w:cs="Arial"/>
              </w:rPr>
              <w:t xml:space="preserve"> en canal de làmina lliure o en tub de secció variable.</w:t>
            </w:r>
          </w:p>
        </w:tc>
      </w:tr>
      <w:tr w:rsidR="001320AD" w:rsidRPr="004A175C" w14:paraId="2FECC8E7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711A611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Precisió de </w:t>
            </w:r>
            <w:r>
              <w:rPr>
                <w:rFonts w:ascii="Arial" w:hAnsi="Arial" w:cs="Arial"/>
                <w:b/>
                <w:bCs/>
              </w:rPr>
              <w:t>velocitat/</w:t>
            </w:r>
            <w:r w:rsidRPr="004A175C">
              <w:rPr>
                <w:rFonts w:ascii="Arial" w:hAnsi="Arial" w:cs="Arial"/>
                <w:b/>
                <w:bCs/>
              </w:rPr>
              <w:t>direcció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B1CAF4C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Precisió ± 0,001m/s – 1%</w:t>
            </w:r>
            <w:r w:rsidRPr="004A175C">
              <w:rPr>
                <w:rFonts w:ascii="Arial" w:hAnsi="Arial" w:cs="Arial"/>
              </w:rPr>
              <w:t xml:space="preserve"> </w:t>
            </w:r>
          </w:p>
          <w:p w14:paraId="567DB745" w14:textId="77777777" w:rsidR="001320AD" w:rsidRPr="001F4EBE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Bidireccional:  -2m/s – 6m/s</w:t>
            </w:r>
          </w:p>
        </w:tc>
      </w:tr>
      <w:tr w:rsidR="001320AD" w:rsidRPr="004A175C" w14:paraId="2FDC92E8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E422E8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Precisió de </w:t>
            </w:r>
            <w:r>
              <w:rPr>
                <w:rFonts w:ascii="Arial" w:hAnsi="Arial" w:cs="Arial"/>
                <w:b/>
                <w:bCs/>
              </w:rPr>
              <w:t>pressió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01BE1B8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Precisió ± 0,3%</w:t>
            </w:r>
            <w:r w:rsidRPr="004A175C">
              <w:rPr>
                <w:rFonts w:ascii="Arial" w:hAnsi="Arial" w:cs="Arial"/>
              </w:rPr>
              <w:t xml:space="preserve"> </w:t>
            </w:r>
          </w:p>
          <w:p w14:paraId="38AF159A" w14:textId="77777777" w:rsidR="001320AD" w:rsidRPr="001F4EBE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Bidireccional.</w:t>
            </w:r>
          </w:p>
        </w:tc>
      </w:tr>
      <w:tr w:rsidR="001320AD" w:rsidRPr="004A175C" w14:paraId="0CF8F18A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3060516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Alimentació elèctrica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58429272" w14:textId="788C9B4C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Corrent continua a </w:t>
            </w:r>
            <w:r>
              <w:rPr>
                <w:rFonts w:ascii="Arial" w:hAnsi="Arial" w:cs="Arial"/>
              </w:rPr>
              <w:t>9-28</w:t>
            </w:r>
            <w:r w:rsidRPr="004A175C">
              <w:rPr>
                <w:rFonts w:ascii="Arial" w:hAnsi="Arial" w:cs="Arial"/>
              </w:rPr>
              <w:t xml:space="preserve"> V</w:t>
            </w:r>
            <w:r>
              <w:rPr>
                <w:rFonts w:ascii="Arial" w:hAnsi="Arial" w:cs="Arial"/>
              </w:rPr>
              <w:t xml:space="preserve">dc </w:t>
            </w:r>
          </w:p>
        </w:tc>
      </w:tr>
      <w:tr w:rsidR="001320AD" w:rsidRPr="004A175C" w14:paraId="42A39CFC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56F19B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de comunicacions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37FA32C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RS485 MODBUS RTU </w:t>
            </w:r>
          </w:p>
        </w:tc>
      </w:tr>
      <w:tr w:rsidR="001320AD" w:rsidRPr="004A175C" w14:paraId="0013DFB0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CA4CC3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Sortida de corrent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0EF86D2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3 sortides </w:t>
            </w:r>
            <w:r w:rsidRPr="004A175C">
              <w:rPr>
                <w:rFonts w:ascii="Arial" w:hAnsi="Arial" w:cs="Arial"/>
              </w:rPr>
              <w:t xml:space="preserve">4 </w:t>
            </w:r>
            <w:r>
              <w:rPr>
                <w:rFonts w:ascii="Arial" w:hAnsi="Arial" w:cs="Arial"/>
              </w:rPr>
              <w:t>÷</w:t>
            </w:r>
            <w:r w:rsidRPr="004A175C">
              <w:rPr>
                <w:rFonts w:ascii="Arial" w:hAnsi="Arial" w:cs="Arial"/>
              </w:rPr>
              <w:t xml:space="preserve"> 20 m</w:t>
            </w:r>
            <w:r>
              <w:rPr>
                <w:rFonts w:ascii="Arial" w:hAnsi="Arial" w:cs="Arial"/>
              </w:rPr>
              <w:t>A.</w:t>
            </w:r>
          </w:p>
        </w:tc>
      </w:tr>
      <w:tr w:rsidR="001320AD" w:rsidRPr="004A175C" w14:paraId="451B34D6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5791BAA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Sortides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0B8383C0" w14:textId="0D7FE0C8" w:rsidR="001320AD" w:rsidRPr="004A175C" w:rsidRDefault="001320AD" w:rsidP="00063D4F">
            <w:pPr>
              <w:spacing w:after="8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Configurables per programació</w:t>
            </w:r>
            <w:r w:rsidR="0010467F">
              <w:rPr>
                <w:rFonts w:ascii="Arial" w:hAnsi="Arial" w:cs="Arial"/>
              </w:rPr>
              <w:t>, c</w:t>
            </w:r>
            <w:r>
              <w:rPr>
                <w:rFonts w:ascii="Arial" w:hAnsi="Arial" w:cs="Arial"/>
              </w:rPr>
              <w:t>om a mínim:</w:t>
            </w:r>
          </w:p>
          <w:p w14:paraId="4F62140C" w14:textId="77777777" w:rsidR="001320AD" w:rsidRPr="004A175C" w:rsidRDefault="001320AD" w:rsidP="00C565A3">
            <w:pPr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Una de polsos/freqüència. Màxima freqüència </w:t>
            </w:r>
            <w:r>
              <w:rPr>
                <w:rFonts w:ascii="Arial" w:hAnsi="Arial" w:cs="Arial"/>
              </w:rPr>
              <w:t>ajustable</w:t>
            </w:r>
            <w:r w:rsidRPr="004A175C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>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  <w:p w14:paraId="00A7EC27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Una</w:t>
            </w:r>
            <w:r w:rsidRPr="004A175C">
              <w:rPr>
                <w:rFonts w:ascii="Arial" w:hAnsi="Arial" w:cs="Arial"/>
                <w:color w:val="0000FF"/>
              </w:rPr>
              <w:t xml:space="preserve"> </w:t>
            </w:r>
            <w:r>
              <w:rPr>
                <w:rFonts w:ascii="Arial" w:hAnsi="Arial" w:cs="Arial"/>
              </w:rPr>
              <w:t>d’alarmes amb col·lector obert, aïllada</w:t>
            </w:r>
            <w:r w:rsidRPr="004A175C">
              <w:rPr>
                <w:rFonts w:ascii="Arial" w:hAnsi="Arial" w:cs="Arial"/>
              </w:rPr>
              <w:t xml:space="preserve"> galvànicament</w:t>
            </w:r>
          </w:p>
        </w:tc>
      </w:tr>
      <w:tr w:rsidR="001320AD" w:rsidRPr="004A175C" w14:paraId="0E92B325" w14:textId="77777777" w:rsidTr="00C565A3">
        <w:trPr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C6D713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4A35D755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73B8CA43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CEF4F0F" w14:textId="77777777" w:rsidR="001320AD" w:rsidRPr="004A175C" w:rsidRDefault="001320AD" w:rsidP="00C565A3">
            <w:pPr>
              <w:keepNext/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SENSOR</w:t>
            </w:r>
            <w:r>
              <w:rPr>
                <w:rFonts w:ascii="Arial" w:hAnsi="Arial" w:cs="Arial"/>
                <w:b/>
                <w:bCs/>
                <w:u w:val="single"/>
              </w:rPr>
              <w:t xml:space="preserve"> DOPPLER</w:t>
            </w:r>
          </w:p>
        </w:tc>
      </w:tr>
      <w:tr w:rsidR="001320AD" w:rsidRPr="004A175C" w14:paraId="7857737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34680D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 xml:space="preserve">Diàmetres 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886A00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Des de </w:t>
            </w:r>
            <w:r>
              <w:rPr>
                <w:rFonts w:ascii="Arial" w:hAnsi="Arial" w:cs="Arial"/>
              </w:rPr>
              <w:t>150</w:t>
            </w:r>
            <w:r w:rsidRPr="004A175C">
              <w:rPr>
                <w:rFonts w:ascii="Arial" w:hAnsi="Arial" w:cs="Arial"/>
              </w:rPr>
              <w:t xml:space="preserve"> a </w:t>
            </w:r>
            <w:r>
              <w:rPr>
                <w:rFonts w:ascii="Arial" w:hAnsi="Arial" w:cs="Arial"/>
              </w:rPr>
              <w:t>2500 mm</w:t>
            </w:r>
          </w:p>
        </w:tc>
      </w:tr>
      <w:tr w:rsidR="001320AD" w:rsidRPr="004A175C" w14:paraId="44C08E8B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F4900A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46AF51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Inundable (IP 68</w:t>
            </w:r>
            <w:r w:rsidRPr="004A175C">
              <w:rPr>
                <w:rFonts w:ascii="Arial" w:hAnsi="Arial" w:cs="Arial"/>
              </w:rPr>
              <w:t>)</w:t>
            </w:r>
          </w:p>
        </w:tc>
      </w:tr>
      <w:tr w:rsidR="001320AD" w:rsidRPr="004A175C" w14:paraId="6AD5F843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29355A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Recobriment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F082C8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PVC-C </w:t>
            </w:r>
          </w:p>
        </w:tc>
      </w:tr>
      <w:tr w:rsidR="001320AD" w:rsidRPr="004A175C" w14:paraId="6C4F1B55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A218BA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Límits de temperatura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9B711C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- </w:t>
            </w:r>
            <w:r>
              <w:rPr>
                <w:rFonts w:ascii="Arial" w:hAnsi="Arial" w:cs="Arial"/>
              </w:rPr>
              <w:t>4</w:t>
            </w:r>
            <w:r w:rsidRPr="004A175C">
              <w:rPr>
                <w:rFonts w:ascii="Arial" w:hAnsi="Arial" w:cs="Arial"/>
              </w:rPr>
              <w:t xml:space="preserve">0 i </w:t>
            </w:r>
            <w:r>
              <w:rPr>
                <w:rFonts w:ascii="Arial" w:hAnsi="Arial" w:cs="Arial"/>
              </w:rPr>
              <w:t>8</w:t>
            </w:r>
            <w:r w:rsidRPr="004A175C">
              <w:rPr>
                <w:rFonts w:ascii="Arial" w:hAnsi="Arial" w:cs="Arial"/>
              </w:rPr>
              <w:t>0ºC</w:t>
            </w:r>
          </w:p>
        </w:tc>
      </w:tr>
      <w:tr w:rsidR="001320AD" w:rsidRPr="004A175C" w14:paraId="66FCA6D0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D875C1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2A39EA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 IP 68 fins a </w:t>
            </w:r>
            <w:smartTag w:uri="urn:schemas-microsoft-com:office:smarttags" w:element="metricconverter">
              <w:smartTagPr>
                <w:attr w:name="ProductID" w:val="10 m"/>
              </w:smartTagPr>
              <w:r w:rsidRPr="004A175C">
                <w:rPr>
                  <w:rFonts w:ascii="Arial" w:hAnsi="Arial" w:cs="Arial"/>
                </w:rPr>
                <w:t>10 m</w:t>
              </w:r>
            </w:smartTag>
            <w:r w:rsidRPr="004A175C">
              <w:rPr>
                <w:rFonts w:ascii="Arial" w:hAnsi="Arial" w:cs="Arial"/>
              </w:rPr>
              <w:t xml:space="preserve"> de profunditat amb caixa de terminals encapsulada</w:t>
            </w:r>
          </w:p>
        </w:tc>
      </w:tr>
      <w:tr w:rsidR="001320AD" w:rsidRPr="004A175C" w14:paraId="549205B2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986D7B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Connexions elèctriques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ACBB16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Ràcord estanc</w:t>
            </w:r>
          </w:p>
        </w:tc>
      </w:tr>
      <w:tr w:rsidR="001320AD" w:rsidRPr="004A175C" w14:paraId="2AA5C2CE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F15B2E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Instal·lació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439B33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OPCIONAL. Pletina inox de muntatge</w:t>
            </w:r>
          </w:p>
        </w:tc>
      </w:tr>
      <w:tr w:rsidR="001320AD" w:rsidRPr="004A175C" w14:paraId="7762CB1D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2F1E85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B2AB50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255DFAC1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4171A70" w14:textId="77777777" w:rsidR="001320AD" w:rsidRPr="004A175C" w:rsidRDefault="001320AD" w:rsidP="00C565A3">
            <w:pPr>
              <w:keepNext/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SENSOR</w:t>
            </w:r>
            <w:r>
              <w:rPr>
                <w:rFonts w:ascii="Arial" w:hAnsi="Arial" w:cs="Arial"/>
                <w:b/>
                <w:bCs/>
                <w:u w:val="single"/>
              </w:rPr>
              <w:t xml:space="preserve"> PRESSIÓ</w:t>
            </w:r>
          </w:p>
        </w:tc>
      </w:tr>
      <w:tr w:rsidR="001320AD" w:rsidRPr="004A175C" w14:paraId="61C6547C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697D35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Tecnologia</w:t>
            </w:r>
            <w:r w:rsidRPr="004A175C"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F50B7B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Piezoresistiu amb venteig</w:t>
            </w:r>
          </w:p>
        </w:tc>
      </w:tr>
      <w:tr w:rsidR="001320AD" w:rsidRPr="004A175C" w14:paraId="1CF1844C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A3FAFB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Mesura</w:t>
            </w:r>
            <w:r w:rsidRPr="004A175C"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E0322B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0-2m</w:t>
            </w:r>
          </w:p>
        </w:tc>
      </w:tr>
      <w:tr w:rsidR="001320AD" w:rsidRPr="004A175C" w14:paraId="5E3728F1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6D2801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Alimentació</w:t>
            </w: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A4AABF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Llaç 4.20 mA</w:t>
            </w:r>
          </w:p>
        </w:tc>
      </w:tr>
      <w:tr w:rsidR="001320AD" w:rsidRPr="004A175C" w14:paraId="37984242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2A914D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14F217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6CB1CB38" w14:textId="77777777" w:rsidTr="00C565A3">
        <w:trPr>
          <w:trHeight w:val="178"/>
          <w:jc w:val="center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32B903" w14:textId="77777777" w:rsidR="001320AD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8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F09C88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2D5EED3B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BCE1DEC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TRANSMISSOR</w:t>
            </w:r>
          </w:p>
        </w:tc>
      </w:tr>
      <w:tr w:rsidR="001320AD" w:rsidRPr="004A175C" w14:paraId="1B9FE591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DBFCC13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lastRenderedPageBreak/>
              <w:t>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3204AE00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Gràfica retroil·luminada.</w:t>
            </w:r>
            <w:r w:rsidRPr="004A175C">
              <w:rPr>
                <w:rFonts w:ascii="Arial" w:hAnsi="Arial" w:cs="Arial"/>
              </w:rPr>
              <w:t xml:space="preserve"> </w:t>
            </w:r>
          </w:p>
          <w:p w14:paraId="7893F935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línies de text</w:t>
            </w:r>
          </w:p>
          <w:p w14:paraId="5FCC63D5" w14:textId="77777777" w:rsidR="001320AD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 leds d’indicació d’estat</w:t>
            </w:r>
          </w:p>
          <w:p w14:paraId="3F1ECCB4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1B5F9599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036ACC9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Control pantalla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2C8F954E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Key-pad de 7 botons</w:t>
            </w:r>
          </w:p>
        </w:tc>
      </w:tr>
      <w:tr w:rsidR="001320AD" w:rsidRPr="004A175C" w14:paraId="19038116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CFAD444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7DAE0BB1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Remot (separat del sensor) amb cable estàndard de longitud segons necessitats instal·lació (màx. </w:t>
            </w:r>
            <w:r>
              <w:rPr>
                <w:rFonts w:ascii="Arial" w:hAnsi="Arial" w:cs="Arial"/>
              </w:rPr>
              <w:t>3</w:t>
            </w:r>
            <w:r w:rsidRPr="004A175C">
              <w:rPr>
                <w:rFonts w:ascii="Arial" w:hAnsi="Arial" w:cs="Arial"/>
              </w:rPr>
              <w:t>00 m</w:t>
            </w:r>
            <w:r>
              <w:rPr>
                <w:rFonts w:ascii="Arial" w:hAnsi="Arial" w:cs="Arial"/>
              </w:rPr>
              <w:t>, mínim 10 metres</w:t>
            </w:r>
            <w:r w:rsidRPr="004A175C">
              <w:rPr>
                <w:rFonts w:ascii="Arial" w:hAnsi="Arial" w:cs="Arial"/>
              </w:rPr>
              <w:t>)</w:t>
            </w:r>
          </w:p>
        </w:tc>
      </w:tr>
      <w:tr w:rsidR="001320AD" w:rsidRPr="004A175C" w14:paraId="66482328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67BDF2B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4A175C">
              <w:rPr>
                <w:rFonts w:ascii="Arial" w:hAnsi="Arial" w:cs="Arial"/>
                <w:b/>
                <w:bCs/>
              </w:rPr>
              <w:t>Protecció ambiental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492D349C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Humitat de </w:t>
            </w:r>
            <w:smartTag w:uri="urn:schemas-microsoft-com:office:smarttags" w:element="metricconverter">
              <w:smartTagPr>
                <w:attr w:name="ProductID" w:val="0 a"/>
              </w:smartTagPr>
              <w:r w:rsidRPr="004A175C">
                <w:rPr>
                  <w:rFonts w:ascii="Arial" w:hAnsi="Arial" w:cs="Arial"/>
                </w:rPr>
                <w:t>0 a</w:t>
              </w:r>
            </w:smartTag>
            <w:r>
              <w:rPr>
                <w:rFonts w:ascii="Arial" w:hAnsi="Arial" w:cs="Arial"/>
              </w:rPr>
              <w:t xml:space="preserve"> 90%. IP 65</w:t>
            </w:r>
          </w:p>
        </w:tc>
      </w:tr>
      <w:tr w:rsidR="001320AD" w:rsidRPr="004A175C" w14:paraId="43E098CE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79913E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6AC5DDF3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1320AD" w:rsidRPr="004A175C" w14:paraId="7B9FE63D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A52F579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4A175C">
              <w:rPr>
                <w:rFonts w:ascii="Arial" w:hAnsi="Arial" w:cs="Arial"/>
                <w:b/>
                <w:bCs/>
                <w:u w:val="single"/>
              </w:rPr>
              <w:t>ALTRES</w:t>
            </w:r>
          </w:p>
        </w:tc>
      </w:tr>
      <w:tr w:rsidR="001320AD" w:rsidRPr="004A175C" w14:paraId="49391E6C" w14:textId="77777777" w:rsidTr="00C565A3">
        <w:trPr>
          <w:trHeight w:val="178"/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050B6B5" w14:textId="77777777" w:rsidR="001320AD" w:rsidRPr="004A175C" w:rsidRDefault="001320AD" w:rsidP="00C565A3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 xml:space="preserve">Calibratge segons </w:t>
            </w:r>
            <w:r>
              <w:rPr>
                <w:rFonts w:ascii="Arial" w:hAnsi="Arial" w:cs="Arial"/>
              </w:rPr>
              <w:t>projecte</w:t>
            </w:r>
            <w:r w:rsidRPr="004A175C">
              <w:rPr>
                <w:rFonts w:ascii="Arial" w:hAnsi="Arial" w:cs="Arial"/>
              </w:rPr>
              <w:t>.</w:t>
            </w:r>
          </w:p>
          <w:p w14:paraId="737E2407" w14:textId="77777777" w:rsidR="001320AD" w:rsidRPr="004A175C" w:rsidRDefault="001320AD" w:rsidP="00C565A3">
            <w:pPr>
              <w:snapToGrid w:val="0"/>
              <w:spacing w:line="360" w:lineRule="auto"/>
              <w:jc w:val="both"/>
              <w:rPr>
                <w:rFonts w:ascii="Arial" w:hAnsi="Arial" w:cs="Arial"/>
              </w:rPr>
            </w:pPr>
            <w:r w:rsidRPr="004A175C">
              <w:rPr>
                <w:rFonts w:ascii="Arial" w:hAnsi="Arial" w:cs="Arial"/>
              </w:rPr>
              <w:t>Garantia mínima 2 anys</w:t>
            </w:r>
          </w:p>
        </w:tc>
      </w:tr>
      <w:tr w:rsidR="001320AD" w:rsidRPr="004A175C" w14:paraId="710F610B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50F512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4FD6733A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BELUGA</w:t>
            </w:r>
          </w:p>
        </w:tc>
      </w:tr>
      <w:tr w:rsidR="001320AD" w:rsidRPr="004A175C" w14:paraId="0CBA2630" w14:textId="77777777" w:rsidTr="00C565A3">
        <w:trPr>
          <w:trHeight w:val="178"/>
          <w:jc w:val="center"/>
        </w:trPr>
        <w:tc>
          <w:tcPr>
            <w:tcW w:w="2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60ACF31" w14:textId="77777777" w:rsidR="001320AD" w:rsidRPr="004A175C" w:rsidRDefault="001320AD" w:rsidP="00C565A3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7133" w:type="dxa"/>
            <w:tcBorders>
              <w:top w:val="nil"/>
              <w:left w:val="nil"/>
              <w:bottom w:val="nil"/>
              <w:right w:val="nil"/>
            </w:tcBorders>
          </w:tcPr>
          <w:p w14:paraId="17BB6FBB" w14:textId="77777777" w:rsidR="001320AD" w:rsidRPr="004A175C" w:rsidRDefault="001320AD" w:rsidP="00C565A3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FLOW-TRONIC</w:t>
            </w:r>
          </w:p>
        </w:tc>
      </w:tr>
      <w:tr w:rsidR="001320AD" w:rsidRPr="004A175C" w14:paraId="04984768" w14:textId="77777777" w:rsidTr="00C565A3">
        <w:trPr>
          <w:jc w:val="center"/>
        </w:trPr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</w:tcPr>
          <w:p w14:paraId="5C57BD54" w14:textId="77777777" w:rsidR="001320AD" w:rsidRPr="004A175C" w:rsidRDefault="001320AD" w:rsidP="00C565A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01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D071AB4" w14:textId="77777777" w:rsidR="001320AD" w:rsidRPr="004A175C" w:rsidRDefault="001320AD" w:rsidP="00C565A3">
            <w:pPr>
              <w:jc w:val="both"/>
              <w:rPr>
                <w:rFonts w:ascii="Arial" w:hAnsi="Arial" w:cs="Arial"/>
              </w:rPr>
            </w:pPr>
          </w:p>
        </w:tc>
      </w:tr>
    </w:tbl>
    <w:p w14:paraId="60F8165A" w14:textId="77777777" w:rsidR="001320AD" w:rsidRDefault="001320AD" w:rsidP="001320AD"/>
    <w:p w14:paraId="287E7607" w14:textId="77777777" w:rsidR="001320AD" w:rsidRDefault="001320AD" w:rsidP="001320AD"/>
    <w:p w14:paraId="1682C3A3" w14:textId="77777777" w:rsidR="00EE47C4" w:rsidRDefault="00EE47C4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F4C75" w:rsidRPr="00056BC6" w14:paraId="2DDAF4EA" w14:textId="77777777" w:rsidTr="00EE47C4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3197F691" w14:textId="77777777" w:rsidR="00AF4C75" w:rsidRPr="00056BC6" w:rsidRDefault="00AF4C75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F4C75" w:rsidRPr="00056BC6" w14:paraId="01A7C638" w14:textId="77777777" w:rsidTr="00EE47C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43F27F7D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4911A704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45411EAB" w14:textId="77777777" w:rsidR="00AF4C75" w:rsidRPr="00056BC6" w:rsidRDefault="00AF4C75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6E425445" w14:textId="77777777" w:rsidR="00AF4C75" w:rsidRPr="00056BC6" w:rsidRDefault="00AF4C75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22/01/2007</w:t>
            </w:r>
          </w:p>
        </w:tc>
      </w:tr>
      <w:tr w:rsidR="006E2BE0" w:rsidRPr="006E2BE0" w14:paraId="356A4241" w14:textId="77777777" w:rsidTr="00EE47C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1C6BFC3B" w14:textId="77777777" w:rsidR="00AF4C75" w:rsidRPr="006E2BE0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6E2BE0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75B82B83" w14:textId="77777777" w:rsidR="00AF4C75" w:rsidRPr="006E2BE0" w:rsidRDefault="00AF4C75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62" w:name="_Toc99257999"/>
            <w:bookmarkStart w:id="63" w:name="_Toc14429513"/>
            <w:bookmarkStart w:id="64" w:name="_Toc137214796"/>
            <w:r w:rsidRPr="006E2BE0">
              <w:rPr>
                <w:rFonts w:ascii="Arial" w:hAnsi="Arial" w:cs="Arial"/>
              </w:rPr>
              <w:t>CANONADA D’ACER AL CARBONI</w:t>
            </w:r>
            <w:bookmarkEnd w:id="62"/>
            <w:bookmarkEnd w:id="63"/>
            <w:bookmarkEnd w:id="64"/>
          </w:p>
        </w:tc>
      </w:tr>
      <w:tr w:rsidR="00CE1D68" w:rsidRPr="00056BC6" w14:paraId="74E9D25A" w14:textId="77777777" w:rsidTr="00EE47C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487C8B02" w14:textId="77777777" w:rsidR="00CE1D68" w:rsidRPr="00056BC6" w:rsidRDefault="00CE1D68" w:rsidP="00CE1D6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6CEDABEF" w14:textId="77777777" w:rsidR="00CE1D68" w:rsidRPr="00056BC6" w:rsidRDefault="00CE1D68" w:rsidP="00CE1D68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AF4C75" w:rsidRPr="00056BC6" w14:paraId="60469D33" w14:textId="77777777" w:rsidTr="00EE47C4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4937C181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7B07409C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1009A989" w14:textId="77777777" w:rsidR="00AF4C75" w:rsidRPr="002610A3" w:rsidRDefault="00AF4C75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3495"/>
        <w:gridCol w:w="374"/>
        <w:gridCol w:w="1498"/>
        <w:gridCol w:w="4272"/>
      </w:tblGrid>
      <w:tr w:rsidR="00AF4C75" w:rsidRPr="00056BC6" w14:paraId="72872CE5" w14:textId="77777777" w:rsidTr="0075352E">
        <w:trPr>
          <w:jc w:val="center"/>
        </w:trPr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</w:tcPr>
          <w:p w14:paraId="5DB9B7D9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CRITERIS BÀSICS</w:t>
            </w:r>
          </w:p>
        </w:tc>
        <w:tc>
          <w:tcPr>
            <w:tcW w:w="590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8CED9D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7AB0B8F0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6D244B4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És d’aplicació el Plec de Prescripcions Tècniques Particulars del projecte, junt amb les prescripcions contingudes als plànols per a la realització d’aquesta obra.</w:t>
            </w:r>
          </w:p>
          <w:p w14:paraId="0BA27C7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738CC6BA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cas de discrepància entre els criteris especificats a les normes codis, plànols i Plec de Prescripcions Tècniques Particulars del projecte, s’aplicarà el criteri més restrictiu. </w:t>
            </w:r>
          </w:p>
        </w:tc>
      </w:tr>
      <w:tr w:rsidR="00AF4C75" w:rsidRPr="00056BC6" w14:paraId="180021DD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3DAA0" w14:textId="77777777" w:rsidR="00AF4C75" w:rsidRPr="00056BC6" w:rsidRDefault="00AF4C75" w:rsidP="00056BC6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D72DAD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24A46FEB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1FD0DC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NORMES I CODIS 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9C5CE4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455EE4EA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666316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Acer canonades</w:t>
            </w:r>
            <w:r w:rsidR="0032276D">
              <w:rPr>
                <w:rFonts w:ascii="Arial" w:hAnsi="Arial" w:cs="Arial"/>
                <w:b/>
                <w:bCs/>
              </w:rPr>
              <w:t xml:space="preserve"> comercials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F41F3B" w14:textId="77777777" w:rsidR="00AF4C75" w:rsidRPr="00056BC6" w:rsidRDefault="0032276D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UNE-EN-102</w:t>
            </w:r>
            <w:r w:rsidR="00AF4C75" w:rsidRPr="00056BC6">
              <w:rPr>
                <w:rFonts w:ascii="Arial" w:hAnsi="Arial" w:cs="Arial"/>
              </w:rPr>
              <w:t>24</w:t>
            </w:r>
          </w:p>
        </w:tc>
      </w:tr>
      <w:tr w:rsidR="00AF4C75" w:rsidRPr="00056BC6" w14:paraId="59747766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80AD9D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Acer en ancoratges 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913A4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UNE-36051</w:t>
            </w:r>
          </w:p>
        </w:tc>
      </w:tr>
      <w:tr w:rsidR="00AF4C75" w:rsidRPr="00056BC6" w14:paraId="4224703E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156F33" w14:textId="77777777" w:rsidR="00AF4C75" w:rsidRPr="00056BC6" w:rsidRDefault="00AF4C75" w:rsidP="00377721">
            <w:pPr>
              <w:numPr>
                <w:ilvl w:val="1"/>
                <w:numId w:val="7"/>
              </w:numPr>
              <w:spacing w:line="360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Consumibles de soldadura:</w:t>
            </w:r>
          </w:p>
          <w:p w14:paraId="2557EDFE" w14:textId="77777777" w:rsidR="00AF4C75" w:rsidRPr="00056BC6" w:rsidRDefault="00AF4C75" w:rsidP="00056BC6">
            <w:pPr>
              <w:ind w:left="51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Elèctrodes/revestiments </w:t>
            </w:r>
          </w:p>
          <w:p w14:paraId="3951E36B" w14:textId="77777777" w:rsidR="00AF4C75" w:rsidRPr="00056BC6" w:rsidRDefault="00AF4C75" w:rsidP="00056BC6">
            <w:pPr>
              <w:ind w:left="51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Fils Mig/Mag</w:t>
            </w:r>
          </w:p>
          <w:p w14:paraId="158E57EA" w14:textId="77777777" w:rsidR="00AF4C75" w:rsidRPr="00056BC6" w:rsidRDefault="00AF4C75" w:rsidP="00056BC6">
            <w:pPr>
              <w:ind w:left="51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Arc submergit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CF6FE5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01046D67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UNE-EN-499</w:t>
            </w:r>
          </w:p>
          <w:p w14:paraId="21E5A74A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UNE-EN-440</w:t>
            </w:r>
          </w:p>
          <w:p w14:paraId="024F956F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UNE-EN-756 y 760</w:t>
            </w:r>
          </w:p>
        </w:tc>
      </w:tr>
      <w:tr w:rsidR="00AF4C75" w:rsidRPr="00056BC6" w14:paraId="47865439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F2E377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Fabricació i muntatge 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0D125E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UNE-EA-95 i Normes UNE-EN</w:t>
            </w:r>
          </w:p>
        </w:tc>
      </w:tr>
      <w:tr w:rsidR="00AF4C75" w:rsidRPr="00056BC6" w14:paraId="34645F59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59F1C4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Control de qualitat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9CA4A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Normes UNE-EN</w:t>
            </w:r>
          </w:p>
        </w:tc>
      </w:tr>
      <w:tr w:rsidR="00AF4C75" w:rsidRPr="00056BC6" w14:paraId="16A9341C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AAAF47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Homologació de soldadors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12F761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UNE-EN-287</w:t>
            </w:r>
          </w:p>
        </w:tc>
      </w:tr>
      <w:tr w:rsidR="00AF4C75" w:rsidRPr="00056BC6" w14:paraId="5960F77E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40D0FD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Homologac</w:t>
            </w:r>
            <w:r w:rsidR="00E9616B">
              <w:rPr>
                <w:rFonts w:ascii="Arial" w:hAnsi="Arial" w:cs="Arial"/>
                <w:b/>
                <w:bCs/>
              </w:rPr>
              <w:t>ió de processaments de soldatge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9E6A4D" w14:textId="14C9E7EA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UNE-EN</w:t>
            </w:r>
            <w:r w:rsidR="00F55827">
              <w:rPr>
                <w:rFonts w:ascii="Arial" w:hAnsi="Arial" w:cs="Arial"/>
              </w:rPr>
              <w:t xml:space="preserve"> ISO 15609-1:2020</w:t>
            </w:r>
          </w:p>
        </w:tc>
      </w:tr>
      <w:tr w:rsidR="00AF4C75" w:rsidRPr="00056BC6" w14:paraId="6BAC928E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038FC9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Pintura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B00B41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Normes SSPC, SIS, BS, les del CAT i les pròpies del fabricant de la pintura</w:t>
            </w:r>
          </w:p>
        </w:tc>
      </w:tr>
      <w:tr w:rsidR="00AF4C75" w:rsidRPr="00056BC6" w14:paraId="0C384111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7F3889" w14:textId="77777777" w:rsidR="00AF4C75" w:rsidRPr="00056BC6" w:rsidRDefault="00AF4C75" w:rsidP="00377721">
            <w:pPr>
              <w:numPr>
                <w:ilvl w:val="1"/>
                <w:numId w:val="7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Toleràncies de construcció i muntatge 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A8CFC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NBE-EA-95 i Normes UNE-EN</w:t>
            </w:r>
          </w:p>
        </w:tc>
      </w:tr>
      <w:tr w:rsidR="00AF4C75" w:rsidRPr="00056BC6" w14:paraId="113AA048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24E3FE" w14:textId="77777777" w:rsidR="00AF4C75" w:rsidRPr="00056BC6" w:rsidRDefault="00AF4C75" w:rsidP="00056BC6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4B77AA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2A2E7C71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23B6BC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NORMES I CODIS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261634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1C987239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68D3B1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DN </w:t>
            </w:r>
            <w:r w:rsidRPr="00056BC6">
              <w:rPr>
                <w:rFonts w:ascii="Arial" w:hAnsi="Arial" w:cs="Arial"/>
                <w:b/>
                <w:bCs/>
              </w:rPr>
              <w:sym w:font="Symbol" w:char="F0A3"/>
            </w:r>
            <w:r w:rsidRPr="00056BC6">
              <w:rPr>
                <w:rFonts w:ascii="Arial" w:hAnsi="Arial" w:cs="Arial"/>
                <w:b/>
                <w:bCs/>
              </w:rPr>
              <w:t xml:space="preserve"> </w:t>
            </w:r>
            <w:smartTag w:uri="urn:schemas-microsoft-com:office:smarttags" w:element="metricconverter">
              <w:smartTagPr>
                <w:attr w:name="ProductID" w:val="50 mm"/>
              </w:smartTagPr>
              <w:r w:rsidRPr="00056BC6">
                <w:rPr>
                  <w:rFonts w:ascii="Arial" w:hAnsi="Arial" w:cs="Arial"/>
                  <w:b/>
                  <w:bCs/>
                </w:rPr>
                <w:t>50 mm</w:t>
              </w:r>
            </w:smartTag>
          </w:p>
          <w:p w14:paraId="548E0291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DN &gt; 50  i  &lt; </w:t>
            </w:r>
            <w:smartTag w:uri="urn:schemas-microsoft-com:office:smarttags" w:element="metricconverter">
              <w:smartTagPr>
                <w:attr w:name="ProductID" w:val="200 mm"/>
              </w:smartTagPr>
              <w:r w:rsidRPr="00056BC6">
                <w:rPr>
                  <w:rFonts w:ascii="Arial" w:hAnsi="Arial" w:cs="Arial"/>
                  <w:b/>
                  <w:bCs/>
                </w:rPr>
                <w:t>200 mm</w:t>
              </w:r>
            </w:smartTag>
          </w:p>
          <w:p w14:paraId="670569A3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DN </w:t>
            </w:r>
            <w:r w:rsidRPr="00056BC6">
              <w:rPr>
                <w:rFonts w:ascii="Arial" w:hAnsi="Arial" w:cs="Arial"/>
                <w:b/>
                <w:bCs/>
              </w:rPr>
              <w:sym w:font="Symbol" w:char="F0B3"/>
            </w:r>
            <w:r w:rsidRPr="00056BC6">
              <w:rPr>
                <w:rFonts w:ascii="Arial" w:hAnsi="Arial" w:cs="Arial"/>
                <w:b/>
                <w:bCs/>
              </w:rPr>
              <w:t xml:space="preserve"> 200 i  &lt; </w:t>
            </w:r>
            <w:smartTag w:uri="urn:schemas-microsoft-com:office:smarttags" w:element="metricconverter">
              <w:smartTagPr>
                <w:attr w:name="ProductID" w:val="400 mm"/>
              </w:smartTagPr>
              <w:r w:rsidRPr="00056BC6">
                <w:rPr>
                  <w:rFonts w:ascii="Arial" w:hAnsi="Arial" w:cs="Arial"/>
                  <w:b/>
                  <w:bCs/>
                </w:rPr>
                <w:t>400 mm</w:t>
              </w:r>
            </w:smartTag>
          </w:p>
          <w:p w14:paraId="55B280CF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Forma de soldadura</w:t>
            </w:r>
          </w:p>
          <w:p w14:paraId="3C0462EF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Procediment de soldadura</w:t>
            </w:r>
          </w:p>
          <w:p w14:paraId="0F544D95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DN </w:t>
            </w:r>
            <w:r w:rsidRPr="00056BC6">
              <w:rPr>
                <w:rFonts w:ascii="Arial" w:hAnsi="Arial" w:cs="Arial"/>
                <w:b/>
                <w:bCs/>
              </w:rPr>
              <w:sym w:font="Symbol" w:char="F0B3"/>
            </w:r>
            <w:r w:rsidRPr="00056BC6">
              <w:rPr>
                <w:rFonts w:ascii="Arial" w:hAnsi="Arial" w:cs="Arial"/>
                <w:b/>
                <w:bCs/>
              </w:rPr>
              <w:t xml:space="preserve"> </w:t>
            </w:r>
            <w:smartTag w:uri="urn:schemas-microsoft-com:office:smarttags" w:element="metricconverter">
              <w:smartTagPr>
                <w:attr w:name="ProductID" w:val="400 mm"/>
              </w:smartTagPr>
              <w:r w:rsidRPr="00056BC6">
                <w:rPr>
                  <w:rFonts w:ascii="Arial" w:hAnsi="Arial" w:cs="Arial"/>
                  <w:b/>
                  <w:bCs/>
                </w:rPr>
                <w:t>400 mm</w:t>
              </w:r>
            </w:smartTag>
          </w:p>
          <w:p w14:paraId="3031100B" w14:textId="77777777" w:rsidR="00AF4C75" w:rsidRPr="00056BC6" w:rsidRDefault="00AF4C75" w:rsidP="00056BC6">
            <w:pPr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Gruixos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413156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Electrosoldat S/DIN-2440, galvanitzat. Unions roscades </w:t>
            </w:r>
          </w:p>
          <w:p w14:paraId="110EAB0E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Electrosoldat S/DIN-2440, classe negra. Unions embridades</w:t>
            </w:r>
          </w:p>
          <w:p w14:paraId="7AC4E065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Electrosoldat S/API-5L, Gr B, gruix </w:t>
            </w:r>
            <w:smartTag w:uri="urn:schemas-microsoft-com:office:smarttags" w:element="metricconverter">
              <w:smartTagPr>
                <w:attr w:name="ProductID" w:val="6,35 mm"/>
              </w:smartTagPr>
              <w:r w:rsidRPr="00056BC6">
                <w:rPr>
                  <w:rFonts w:ascii="Arial" w:hAnsi="Arial" w:cs="Arial"/>
                </w:rPr>
                <w:t>6,35 mm</w:t>
              </w:r>
            </w:smartTag>
          </w:p>
          <w:p w14:paraId="6DE17840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Longitudinal</w:t>
            </w:r>
          </w:p>
          <w:p w14:paraId="7DCF2F4D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Arc submergit </w:t>
            </w:r>
          </w:p>
          <w:p w14:paraId="10568726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Corbat i soldat longitudinalment a taller </w:t>
            </w:r>
          </w:p>
          <w:p w14:paraId="628B7F1D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Annex “Gruixos de les canonades d’acer”</w:t>
            </w:r>
          </w:p>
        </w:tc>
      </w:tr>
      <w:tr w:rsidR="00AF4C75" w:rsidRPr="00056BC6" w14:paraId="3BBE848A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62C3C2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FCB52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31265A16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EF8724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lastRenderedPageBreak/>
              <w:t>MATERIALS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201DDB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13067834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5ADDD4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Tubs</w:t>
            </w:r>
            <w:r w:rsidR="0032276D">
              <w:rPr>
                <w:rFonts w:ascii="Arial" w:hAnsi="Arial" w:cs="Arial"/>
                <w:b/>
                <w:bCs/>
              </w:rPr>
              <w:t xml:space="preserve"> diàmetres comercials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  <w:p w14:paraId="63FCCDB4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Perns d’ancoratge </w:t>
            </w:r>
          </w:p>
          <w:p w14:paraId="746C5B5D" w14:textId="77777777" w:rsidR="00AF4C75" w:rsidRPr="00056BC6" w:rsidRDefault="00AF4C75" w:rsidP="00056BC6">
            <w:pPr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Consumibles de soldadura</w:t>
            </w:r>
          </w:p>
          <w:p w14:paraId="7BF9EAFA" w14:textId="77777777" w:rsidR="00AF4C75" w:rsidRPr="00056BC6" w:rsidRDefault="00AF4C75" w:rsidP="00056BC6">
            <w:pPr>
              <w:ind w:left="709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Elèctrodes reversibles</w:t>
            </w:r>
          </w:p>
          <w:p w14:paraId="3DB8841D" w14:textId="77777777" w:rsidR="00AF4C75" w:rsidRPr="00056BC6" w:rsidRDefault="00AF4C75" w:rsidP="00056BC6">
            <w:pPr>
              <w:ind w:left="709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Fil MAG/MIG</w:t>
            </w:r>
          </w:p>
          <w:p w14:paraId="6AB119C9" w14:textId="77777777" w:rsidR="00AF4C75" w:rsidRPr="00056BC6" w:rsidRDefault="00AF4C75" w:rsidP="00056BC6">
            <w:pPr>
              <w:ind w:left="709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Consumible per a arc submergit </w:t>
            </w: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371847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L235; L275 o L355,</w:t>
            </w:r>
            <w:r w:rsidR="0032276D">
              <w:rPr>
                <w:rFonts w:ascii="Arial" w:hAnsi="Arial" w:cs="Arial"/>
              </w:rPr>
              <w:t xml:space="preserve"> segons UNE-EN 102</w:t>
            </w:r>
            <w:r w:rsidRPr="00056BC6">
              <w:rPr>
                <w:rFonts w:ascii="Arial" w:hAnsi="Arial" w:cs="Arial"/>
              </w:rPr>
              <w:t>24</w:t>
            </w:r>
          </w:p>
          <w:p w14:paraId="07AB109F" w14:textId="77777777" w:rsidR="00AF4C75" w:rsidRPr="00056BC6" w:rsidRDefault="00AF4C7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2C45</w:t>
            </w:r>
          </w:p>
          <w:p w14:paraId="48A9596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23D7ED15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E423B</w:t>
            </w:r>
          </w:p>
          <w:p w14:paraId="2DAF139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G423M</w:t>
            </w:r>
          </w:p>
          <w:p w14:paraId="308FADAC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S423XB</w:t>
            </w:r>
          </w:p>
        </w:tc>
      </w:tr>
      <w:tr w:rsidR="00AF4C75" w:rsidRPr="00056BC6" w14:paraId="3B48E1AF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A3E18C3" w14:textId="77777777" w:rsidR="00AF4C75" w:rsidRPr="00056BC6" w:rsidRDefault="00AF4C75" w:rsidP="00056BC6">
            <w:pPr>
              <w:ind w:left="709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No es permetrà l’ús de materials d’aportació de gran rendiment, el material dipositat dels quals no garanteixi valors mínims de resiliència de 27J a </w:t>
            </w:r>
            <w:smartTag w:uri="urn:schemas-microsoft-com:office:smarttags" w:element="metricconverter">
              <w:smartTagPr>
                <w:attr w:name="ProductID" w:val="-30ﾰC"/>
              </w:smartTagPr>
              <w:r w:rsidRPr="00056BC6">
                <w:rPr>
                  <w:rFonts w:ascii="Arial" w:hAnsi="Arial" w:cs="Arial"/>
                </w:rPr>
                <w:t>-30°C</w:t>
              </w:r>
            </w:smartTag>
            <w:r w:rsidRPr="00056BC6">
              <w:rPr>
                <w:rFonts w:ascii="Arial" w:hAnsi="Arial" w:cs="Arial"/>
              </w:rPr>
              <w:t>.</w:t>
            </w:r>
          </w:p>
        </w:tc>
      </w:tr>
      <w:tr w:rsidR="00AF4C75" w:rsidRPr="00056BC6" w14:paraId="636C232D" w14:textId="77777777" w:rsidTr="0075352E">
        <w:trPr>
          <w:jc w:val="center"/>
        </w:trPr>
        <w:tc>
          <w:tcPr>
            <w:tcW w:w="37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06BF54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54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E6E1AA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2E9032C4" w14:textId="77777777" w:rsidTr="0075352E">
        <w:trPr>
          <w:jc w:val="center"/>
        </w:trPr>
        <w:tc>
          <w:tcPr>
            <w:tcW w:w="5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68E6F42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FABRICACIÓ I MUNTATGE EN OBRA</w:t>
            </w:r>
          </w:p>
        </w:tc>
        <w:tc>
          <w:tcPr>
            <w:tcW w:w="4108" w:type="dxa"/>
            <w:tcBorders>
              <w:top w:val="nil"/>
              <w:left w:val="nil"/>
              <w:bottom w:val="nil"/>
              <w:right w:val="nil"/>
            </w:tcBorders>
          </w:tcPr>
          <w:p w14:paraId="614EFEC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5AB3E5E9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CF85E52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Els detalls de preparacions de cantells indicats als plànols del projecte són a títol informatiu. El fabricant pot proposar altres preparacions adequades als procediments de soldatge reals a emprar, d’acord amb </w:t>
            </w:r>
            <w:smartTag w:uri="urn:schemas-microsoft-com:office:smarttags" w:element="PersonName">
              <w:smartTagPr>
                <w:attr w:name="ProductID" w:val="la norma NBE-EA"/>
              </w:smartTagPr>
              <w:r w:rsidRPr="00056BC6">
                <w:rPr>
                  <w:rFonts w:ascii="Arial" w:hAnsi="Arial" w:cs="Arial"/>
                </w:rPr>
                <w:t>la norma NBE-EA</w:t>
              </w:r>
            </w:smartTag>
            <w:r w:rsidRPr="00056BC6">
              <w:rPr>
                <w:rFonts w:ascii="Arial" w:hAnsi="Arial" w:cs="Arial"/>
              </w:rPr>
              <w:t xml:space="preserve"> 95 i que hauran de ser aprovats per </w:t>
            </w:r>
            <w:smartTag w:uri="urn:schemas-microsoft-com:office:smarttags" w:element="PersonName">
              <w:smartTagPr>
                <w:attr w:name="ProductID" w:val="la Direcci￳"/>
              </w:smartTagPr>
              <w:r w:rsidRPr="00056BC6">
                <w:rPr>
                  <w:rFonts w:ascii="Arial" w:hAnsi="Arial" w:cs="Arial"/>
                </w:rPr>
                <w:t>la Direcció</w:t>
              </w:r>
            </w:smartTag>
            <w:r w:rsidRPr="00056BC6">
              <w:rPr>
                <w:rFonts w:ascii="Arial" w:hAnsi="Arial" w:cs="Arial"/>
              </w:rPr>
              <w:t xml:space="preserve"> d’Obra. </w:t>
            </w:r>
          </w:p>
          <w:p w14:paraId="0F4756D2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Les soldadures d’angle no especificades tindran una garantia de 0,7 x e sent “e” el menor dels gruixos a unir.</w:t>
            </w:r>
          </w:p>
          <w:p w14:paraId="3EDA6079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 prohibeix l’ús a l’obra de soldatge sota atmosfera. </w:t>
            </w:r>
          </w:p>
        </w:tc>
      </w:tr>
      <w:tr w:rsidR="00AF4C75" w:rsidRPr="00056BC6" w14:paraId="76A79348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2880153" w14:textId="77777777" w:rsidR="00AF4C75" w:rsidRPr="00056BC6" w:rsidRDefault="00AF4C75" w:rsidP="00056BC6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</w:tc>
      </w:tr>
      <w:tr w:rsidR="00AF4C75" w:rsidRPr="00056BC6" w14:paraId="08EB6723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5CA31F6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PROTECCIÓ DE L’ESTRUCTURA METÀL·LICA </w:t>
            </w:r>
          </w:p>
        </w:tc>
      </w:tr>
      <w:tr w:rsidR="00AF4C75" w:rsidRPr="00056BC6" w14:paraId="4656A55D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9E0691B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Canonades de DN superior a </w:t>
            </w:r>
            <w:smartTag w:uri="urn:schemas-microsoft-com:office:smarttags" w:element="metricconverter">
              <w:smartTagPr>
                <w:attr w:name="ProductID" w:val="80 mm"/>
              </w:smartTagPr>
              <w:r w:rsidRPr="00056BC6">
                <w:rPr>
                  <w:rFonts w:ascii="Arial" w:hAnsi="Arial" w:cs="Arial"/>
                  <w:b/>
                  <w:bCs/>
                </w:rPr>
                <w:t>80 mm</w:t>
              </w:r>
            </w:smartTag>
            <w:r w:rsidR="00CE6D18">
              <w:rPr>
                <w:rFonts w:ascii="Arial" w:hAnsi="Arial" w:cs="Arial"/>
                <w:b/>
                <w:bCs/>
              </w:rPr>
              <w:t>, en zones aèries i ventilades</w:t>
            </w:r>
          </w:p>
          <w:p w14:paraId="412CFDE9" w14:textId="77777777" w:rsidR="00AF4C75" w:rsidRPr="00056BC6" w:rsidRDefault="00AF4C75" w:rsidP="0037772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Veieu especificacions tècniques, normes generals, pintura tractament IN-3</w:t>
            </w:r>
          </w:p>
          <w:p w14:paraId="7615A9F5" w14:textId="77777777" w:rsidR="00AF4C75" w:rsidRPr="00056BC6" w:rsidRDefault="00AF4C75" w:rsidP="00056BC6">
            <w:pPr>
              <w:ind w:left="360"/>
              <w:jc w:val="both"/>
              <w:rPr>
                <w:rFonts w:ascii="Arial" w:hAnsi="Arial" w:cs="Arial"/>
              </w:rPr>
            </w:pPr>
          </w:p>
          <w:p w14:paraId="382625CC" w14:textId="77777777" w:rsidR="00AF4C75" w:rsidRPr="00056BC6" w:rsidRDefault="00AF4C75" w:rsidP="00056BC6">
            <w:pPr>
              <w:spacing w:line="360" w:lineRule="auto"/>
              <w:ind w:left="360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Suports, reforços canonades, ponts...</w:t>
            </w:r>
          </w:p>
          <w:p w14:paraId="2A84DE73" w14:textId="77777777" w:rsidR="00AF4C75" w:rsidRPr="00056BC6" w:rsidRDefault="00AF4C75" w:rsidP="00377721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Veieu especificacions tècniques, normes generals, pintura, tractament IN-9</w:t>
            </w:r>
          </w:p>
        </w:tc>
      </w:tr>
      <w:tr w:rsidR="00AF4C75" w:rsidRPr="00056BC6" w14:paraId="39A2A867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512B47C" w14:textId="77777777" w:rsidR="00AF4C75" w:rsidRPr="00056BC6" w:rsidRDefault="00AF4C75" w:rsidP="00056BC6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</w:tc>
      </w:tr>
      <w:tr w:rsidR="00AF4C75" w:rsidRPr="00056BC6" w14:paraId="54C63019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0234977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TOLERÀNCIES DIMENSIONALS</w:t>
            </w:r>
          </w:p>
        </w:tc>
      </w:tr>
      <w:tr w:rsidR="00AF4C75" w:rsidRPr="00056BC6" w14:paraId="18BECCCE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2300F10" w14:textId="77777777" w:rsidR="00AF4C75" w:rsidRPr="00056BC6" w:rsidRDefault="00AF4C75" w:rsidP="00056BC6">
            <w:pPr>
              <w:ind w:left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S’aplicaran els criteris especificats al capítol C5 de la Norma EA-95.</w:t>
            </w:r>
          </w:p>
        </w:tc>
      </w:tr>
      <w:tr w:rsidR="00AF4C75" w:rsidRPr="00056BC6" w14:paraId="710B78D5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AC3B534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678AF5E4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02787A0" w14:textId="77777777" w:rsidR="00AF4C75" w:rsidRPr="00056BC6" w:rsidRDefault="00AF4C75" w:rsidP="00377721">
            <w:pPr>
              <w:keepNext/>
              <w:numPr>
                <w:ilvl w:val="0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CONTROL DE QUALITAT</w:t>
            </w:r>
          </w:p>
        </w:tc>
      </w:tr>
      <w:tr w:rsidR="00AF4C75" w:rsidRPr="00056BC6" w14:paraId="5E604132" w14:textId="77777777" w:rsidTr="0075352E">
        <w:trPr>
          <w:jc w:val="center"/>
        </w:trPr>
        <w:tc>
          <w:tcPr>
            <w:tcW w:w="926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90813D4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Totes les xapes estaran garantides amb certificats de siderúrgia tipus 3.1.B. s/UNE  36801.</w:t>
            </w:r>
          </w:p>
          <w:p w14:paraId="25ED8A5A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Tots els materials d’aportació per a soldadura de cada partida emprada estaran garantits amb certificats de qualitat del fabricant tipus 3.1.B, segons EN-102204.</w:t>
            </w:r>
          </w:p>
          <w:p w14:paraId="24E16C79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Tots els soldadors de taller i obra hauran d’estar homologats d’acord amb </w:t>
            </w:r>
            <w:smartTag w:uri="urn:schemas-microsoft-com:office:smarttags" w:element="PersonName">
              <w:smartTagPr>
                <w:attr w:name="ProductID" w:val="la norma UNE-EN"/>
              </w:smartTagPr>
              <w:r w:rsidRPr="00056BC6">
                <w:rPr>
                  <w:rFonts w:ascii="Arial" w:hAnsi="Arial" w:cs="Arial"/>
                </w:rPr>
                <w:t>la norma UNE-EN</w:t>
              </w:r>
            </w:smartTag>
            <w:r w:rsidRPr="00056BC6">
              <w:rPr>
                <w:rFonts w:ascii="Arial" w:hAnsi="Arial" w:cs="Arial"/>
              </w:rPr>
              <w:t>-287.</w:t>
            </w:r>
          </w:p>
          <w:p w14:paraId="770B2643" w14:textId="77777777" w:rsidR="00AF4C75" w:rsidRPr="00056BC6" w:rsidRDefault="00AF4C75" w:rsidP="00CE6D18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Tots els procediments de soldatge a utilitzar en taller i obra hauran d’estar homologats d’acord amb </w:t>
            </w:r>
            <w:smartTag w:uri="urn:schemas-microsoft-com:office:smarttags" w:element="PersonName">
              <w:smartTagPr>
                <w:attr w:name="ProductID" w:val="la norma UNE-EN"/>
              </w:smartTagPr>
              <w:r w:rsidRPr="00056BC6">
                <w:rPr>
                  <w:rFonts w:ascii="Arial" w:hAnsi="Arial" w:cs="Arial"/>
                </w:rPr>
                <w:t>la norma UNE-EN</w:t>
              </w:r>
            </w:smartTag>
            <w:r w:rsidRPr="00056BC6">
              <w:rPr>
                <w:rFonts w:ascii="Arial" w:hAnsi="Arial" w:cs="Arial"/>
              </w:rPr>
              <w:t xml:space="preserve"> 288.</w:t>
            </w:r>
          </w:p>
          <w:p w14:paraId="01C7BD0C" w14:textId="77777777" w:rsidR="00AF4C75" w:rsidRPr="00056BC6" w:rsidRDefault="00AF4C75" w:rsidP="00BF0764">
            <w:pPr>
              <w:numPr>
                <w:ilvl w:val="1"/>
                <w:numId w:val="7"/>
              </w:num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de Soldadures</w:t>
            </w:r>
          </w:p>
          <w:p w14:paraId="66AC2DA1" w14:textId="77777777" w:rsidR="00AF4C75" w:rsidRPr="00056BC6" w:rsidRDefault="00AF4C75" w:rsidP="00377721">
            <w:pPr>
              <w:numPr>
                <w:ilvl w:val="2"/>
                <w:numId w:val="7"/>
              </w:numPr>
              <w:tabs>
                <w:tab w:val="clear" w:pos="510"/>
              </w:tabs>
              <w:ind w:left="1200" w:hanging="69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les unions soldades aplicaran les normes, seguint les seves directrius en referència a acceptació o rebuig, següents: </w:t>
            </w:r>
          </w:p>
          <w:p w14:paraId="765F6323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Examen no destructiu de soldadures EN 12062:</w:t>
            </w:r>
          </w:p>
          <w:p w14:paraId="446B2AE7" w14:textId="77777777" w:rsidR="00AF4C75" w:rsidRPr="00056BC6" w:rsidRDefault="00AF4C75" w:rsidP="00056BC6">
            <w:pPr>
              <w:ind w:left="1418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ab/>
              <w:t>*  Examen visual: EN-970</w:t>
            </w:r>
          </w:p>
          <w:p w14:paraId="5E59BD0D" w14:textId="77777777" w:rsidR="00AF4C75" w:rsidRPr="00056BC6" w:rsidRDefault="00AF4C75" w:rsidP="00056BC6">
            <w:pPr>
              <w:ind w:left="1418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ab/>
              <w:t>*  Examen per líquids penetrants:  EN 571-1</w:t>
            </w:r>
          </w:p>
          <w:p w14:paraId="33B69376" w14:textId="77777777" w:rsidR="00AF4C75" w:rsidRPr="00056BC6" w:rsidRDefault="00AF4C75" w:rsidP="00056BC6">
            <w:pPr>
              <w:ind w:left="1418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ab/>
              <w:t>*  Examen radiogràfic: EN 1435/12062</w:t>
            </w:r>
          </w:p>
          <w:p w14:paraId="7E43D361" w14:textId="77777777" w:rsidR="00AF4C75" w:rsidRPr="00056BC6" w:rsidRDefault="00AF4C75" w:rsidP="00056BC6">
            <w:pPr>
              <w:ind w:left="1418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ab/>
              <w:t>*  Examen per partícules magnètiques: EN 1290</w:t>
            </w:r>
          </w:p>
          <w:p w14:paraId="0B113551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lastRenderedPageBreak/>
              <w:t>Nivell de qualitat en funció de les imperfeccions: EN 25817/12517/1291</w:t>
            </w:r>
          </w:p>
          <w:p w14:paraId="2E370851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 nivell exigit a les soldadures de suports i canonades serà el nivell B – elevat. </w:t>
            </w:r>
          </w:p>
          <w:p w14:paraId="1046E57E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0ADED2FE" w14:textId="77777777" w:rsidR="00AF4C75" w:rsidRPr="00056BC6" w:rsidRDefault="00AF4C75" w:rsidP="00377721">
            <w:pPr>
              <w:numPr>
                <w:ilvl w:val="2"/>
                <w:numId w:val="7"/>
              </w:numPr>
              <w:tabs>
                <w:tab w:val="clear" w:pos="510"/>
              </w:tabs>
              <w:ind w:left="1200" w:hanging="69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 control radiogràfic en les soldadures a topall assolirà els percentatges següents: </w:t>
            </w:r>
          </w:p>
          <w:p w14:paraId="215100F0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taller: 100% de totes les unions a topall en prolongació </w:t>
            </w:r>
          </w:p>
          <w:p w14:paraId="3B9DC68A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obra:  10% de totes les unions a topall en prolongació </w:t>
            </w:r>
          </w:p>
          <w:p w14:paraId="2ED65D5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70C6EDAD" w14:textId="77777777" w:rsidR="00AF4C75" w:rsidRPr="00056BC6" w:rsidRDefault="00AF4C75" w:rsidP="00377721">
            <w:pPr>
              <w:numPr>
                <w:ilvl w:val="2"/>
                <w:numId w:val="7"/>
              </w:numPr>
              <w:tabs>
                <w:tab w:val="clear" w:pos="510"/>
              </w:tabs>
              <w:ind w:left="1200" w:hanging="69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 control mitjançant líquids penetrants assolirà els percentatges següents: </w:t>
            </w:r>
          </w:p>
          <w:p w14:paraId="1A98EC5A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Totes les unions de les canonades secundàries a la canonada principal i el 20% de les unions en suports. </w:t>
            </w:r>
          </w:p>
          <w:p w14:paraId="77AFFEC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35CD0596" w14:textId="77777777" w:rsidR="00AF4C75" w:rsidRPr="00056BC6" w:rsidRDefault="00AF4C75" w:rsidP="00377721">
            <w:pPr>
              <w:numPr>
                <w:ilvl w:val="2"/>
                <w:numId w:val="7"/>
              </w:numPr>
              <w:tabs>
                <w:tab w:val="clear" w:pos="510"/>
              </w:tabs>
              <w:ind w:left="1200" w:hanging="69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visual de soldadures:</w:t>
            </w:r>
          </w:p>
          <w:p w14:paraId="155C0C75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 realitzarà un control visual del cent per cent (100%) de les soldadures realitzades.</w:t>
            </w:r>
          </w:p>
          <w:p w14:paraId="0756AA7E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22D749EA" w14:textId="77777777" w:rsidR="00AF4C75" w:rsidRPr="00056BC6" w:rsidRDefault="00AF4C75" w:rsidP="00377721">
            <w:pPr>
              <w:numPr>
                <w:ilvl w:val="2"/>
                <w:numId w:val="7"/>
              </w:numPr>
              <w:tabs>
                <w:tab w:val="clear" w:pos="510"/>
              </w:tabs>
              <w:ind w:left="1200" w:hanging="69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Reparació de soldadures defectuoses:</w:t>
            </w:r>
          </w:p>
          <w:p w14:paraId="383B5AF1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Les reparacions de les unions soldades defectuoses hauran de ser realitzades amb el procediment proposat pel constructor de l’estructura i aprovat per </w:t>
            </w:r>
            <w:smartTag w:uri="urn:schemas-microsoft-com:office:smarttags" w:element="PersonName">
              <w:smartTagPr>
                <w:attr w:name="ProductID" w:val="la Direcci￳"/>
              </w:smartTagPr>
              <w:r w:rsidRPr="00056BC6">
                <w:rPr>
                  <w:rFonts w:ascii="Arial" w:hAnsi="Arial" w:cs="Arial"/>
                </w:rPr>
                <w:t>la Direcció</w:t>
              </w:r>
            </w:smartTag>
            <w:r w:rsidRPr="00056BC6">
              <w:rPr>
                <w:rFonts w:ascii="Arial" w:hAnsi="Arial" w:cs="Arial"/>
              </w:rPr>
              <w:t xml:space="preserve"> d’Obra i seran comprovades, una vegada realitzades, mitjançant radiografia, si la unió és radiografiable o tintes penetrants si no ho fos i aprovades per l’inspector de </w:t>
            </w:r>
            <w:smartTag w:uri="urn:schemas-microsoft-com:office:smarttags" w:element="PersonName">
              <w:smartTagPr>
                <w:attr w:name="ProductID" w:val="la Direcci￳"/>
              </w:smartTagPr>
              <w:r w:rsidRPr="00056BC6">
                <w:rPr>
                  <w:rFonts w:ascii="Arial" w:hAnsi="Arial" w:cs="Arial"/>
                </w:rPr>
                <w:t>la Direcció</w:t>
              </w:r>
            </w:smartTag>
            <w:r w:rsidRPr="00056BC6">
              <w:rPr>
                <w:rFonts w:ascii="Arial" w:hAnsi="Arial" w:cs="Arial"/>
              </w:rPr>
              <w:t xml:space="preserve"> d’obra.</w:t>
            </w:r>
          </w:p>
          <w:p w14:paraId="581CAD96" w14:textId="77777777" w:rsidR="00AF4C75" w:rsidRPr="00056BC6" w:rsidRDefault="00AF4C75" w:rsidP="00377721">
            <w:pPr>
              <w:numPr>
                <w:ilvl w:val="0"/>
                <w:numId w:val="19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les unions defectuoses, i en funció del defecte detectat, </w:t>
            </w:r>
            <w:smartTag w:uri="urn:schemas-microsoft-com:office:smarttags" w:element="PersonName">
              <w:smartTagPr>
                <w:attr w:name="ProductID" w:val="la Direcci￳"/>
              </w:smartTagPr>
              <w:r w:rsidRPr="00056BC6">
                <w:rPr>
                  <w:rFonts w:ascii="Arial" w:hAnsi="Arial" w:cs="Arial"/>
                </w:rPr>
                <w:t>la Direcció</w:t>
              </w:r>
            </w:smartTag>
            <w:r w:rsidRPr="00056BC6">
              <w:rPr>
                <w:rFonts w:ascii="Arial" w:hAnsi="Arial" w:cs="Arial"/>
              </w:rPr>
              <w:t xml:space="preserve"> d’Obra o el seu representant decidirà el nombre de controls necessaris a realitzar a cada costat de la zona de soldadura a reparar amb l’objecte d’assegurar l’eliminació completa del defecte. </w:t>
            </w:r>
          </w:p>
          <w:p w14:paraId="5F3C2BC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22678A45" w14:textId="77777777" w:rsidR="00AF4C75" w:rsidRPr="00056BC6" w:rsidRDefault="00AF4C75" w:rsidP="00377721">
            <w:pPr>
              <w:numPr>
                <w:ilvl w:val="1"/>
                <w:numId w:val="7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de la pintura</w:t>
            </w:r>
          </w:p>
          <w:p w14:paraId="793035E8" w14:textId="77777777" w:rsidR="00AF4C75" w:rsidRPr="00056BC6" w:rsidRDefault="00AF4C75" w:rsidP="00056BC6">
            <w:pPr>
              <w:ind w:left="51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 tindrà en compte allò especificat al plec, en referència al grau de neteja, les condicions d’aplicació i el gruix de la pel·lícula seca de les diferents capes. </w:t>
            </w:r>
          </w:p>
          <w:p w14:paraId="4990F20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58A0D96B" w14:textId="77777777" w:rsidR="00AF4C75" w:rsidRPr="00056BC6" w:rsidRDefault="00E9616B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Control </w:t>
            </w:r>
            <w:r w:rsidR="00AF4C75" w:rsidRPr="00056BC6">
              <w:rPr>
                <w:rFonts w:ascii="Arial" w:hAnsi="Arial" w:cs="Arial"/>
              </w:rPr>
              <w:t xml:space="preserve">geomètric de muntatge </w:t>
            </w:r>
          </w:p>
          <w:p w14:paraId="2DC1BB8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  <w:p w14:paraId="7C442C31" w14:textId="77777777" w:rsidR="00AF4C75" w:rsidRPr="00056BC6" w:rsidRDefault="00AF4C75" w:rsidP="00377721">
            <w:pPr>
              <w:numPr>
                <w:ilvl w:val="1"/>
                <w:numId w:val="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S’efectuaran els controls necessaris per assegurar la coincidència dels diferents trams i el perfecte funcionament de l’estació. </w:t>
            </w:r>
          </w:p>
        </w:tc>
      </w:tr>
    </w:tbl>
    <w:p w14:paraId="2DB1FC7F" w14:textId="77777777" w:rsidR="00AF4C75" w:rsidRPr="002610A3" w:rsidRDefault="00AF4C75" w:rsidP="00AF4C75">
      <w:pPr>
        <w:jc w:val="both"/>
        <w:rPr>
          <w:rFonts w:ascii="Arial" w:hAnsi="Arial" w:cs="Arial"/>
        </w:rPr>
      </w:pPr>
    </w:p>
    <w:p w14:paraId="20306C1B" w14:textId="77777777" w:rsidR="00AF4C75" w:rsidRDefault="00AF4C75" w:rsidP="00AF4C75">
      <w:pPr>
        <w:jc w:val="both"/>
        <w:rPr>
          <w:rFonts w:ascii="Arial" w:hAnsi="Arial" w:cs="Arial"/>
        </w:rPr>
      </w:pPr>
    </w:p>
    <w:p w14:paraId="7CB004B9" w14:textId="77777777" w:rsidR="00F13DCC" w:rsidRPr="002610A3" w:rsidRDefault="00F13DCC" w:rsidP="00AF4C75">
      <w:pPr>
        <w:jc w:val="both"/>
        <w:rPr>
          <w:rFonts w:ascii="Arial" w:hAnsi="Arial" w:cs="Arial"/>
        </w:rPr>
        <w:sectPr w:rsidR="00F13DCC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F4C75" w:rsidRPr="00056BC6" w14:paraId="57A4DC6A" w14:textId="77777777" w:rsidTr="006C0C5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07B220E6" w14:textId="77777777" w:rsidR="00AF4C75" w:rsidRPr="00056BC6" w:rsidRDefault="00AF4C75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F4C75" w:rsidRPr="00056BC6" w14:paraId="2A226DC8" w14:textId="77777777" w:rsidTr="006C0C5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AA8A592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2E4D4CA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FC421CB" w14:textId="77777777" w:rsidR="00AF4C75" w:rsidRPr="00056BC6" w:rsidRDefault="00AF4C75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25175D7" w14:textId="77777777" w:rsidR="00AF4C75" w:rsidRPr="00056BC6" w:rsidRDefault="00AF4C75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03/11/2003</w:t>
            </w:r>
          </w:p>
        </w:tc>
      </w:tr>
      <w:tr w:rsidR="00AF4C75" w:rsidRPr="00056BC6" w14:paraId="3D41C5C1" w14:textId="77777777" w:rsidTr="006C0C5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5DA5FBC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5976D1D" w14:textId="77777777" w:rsidR="00AF4C75" w:rsidRPr="00056BC6" w:rsidRDefault="00AF4C75" w:rsidP="007A3D2C">
            <w:pPr>
              <w:jc w:val="both"/>
              <w:outlineLvl w:val="0"/>
              <w:rPr>
                <w:rFonts w:ascii="Arial" w:hAnsi="Arial" w:cs="Arial"/>
              </w:rPr>
            </w:pPr>
            <w:bookmarkStart w:id="65" w:name="_Toc99258000"/>
            <w:bookmarkStart w:id="66" w:name="_Toc14429514"/>
            <w:bookmarkStart w:id="67" w:name="_Toc137214797"/>
            <w:r w:rsidRPr="00056BC6">
              <w:rPr>
                <w:rFonts w:ascii="Arial" w:hAnsi="Arial" w:cs="Arial"/>
              </w:rPr>
              <w:t xml:space="preserve">CANONADA </w:t>
            </w:r>
            <w:r w:rsidR="007A3D2C">
              <w:rPr>
                <w:rFonts w:ascii="Arial" w:hAnsi="Arial" w:cs="Arial"/>
              </w:rPr>
              <w:t>D’</w:t>
            </w:r>
            <w:r w:rsidRPr="00056BC6">
              <w:rPr>
                <w:rFonts w:ascii="Arial" w:hAnsi="Arial" w:cs="Arial"/>
              </w:rPr>
              <w:t>ACER INOXIDABLE</w:t>
            </w:r>
            <w:bookmarkEnd w:id="65"/>
            <w:bookmarkEnd w:id="66"/>
            <w:bookmarkEnd w:id="67"/>
          </w:p>
        </w:tc>
      </w:tr>
      <w:tr w:rsidR="00F23A0A" w:rsidRPr="00056BC6" w14:paraId="181DB545" w14:textId="77777777" w:rsidTr="006C0C5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F4C5D40" w14:textId="77777777" w:rsidR="00F23A0A" w:rsidRPr="00056BC6" w:rsidRDefault="00F23A0A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FA21573" w14:textId="77777777" w:rsidR="00F23A0A" w:rsidRPr="00056BC6" w:rsidRDefault="00F23A0A" w:rsidP="000C173C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AF4C75" w:rsidRPr="00056BC6" w14:paraId="3649990A" w14:textId="77777777" w:rsidTr="006C0C5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6BFDF66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9EA22E5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 (passamurs, canonada soterrada, canonada a zones humides, etc.)</w:t>
            </w:r>
          </w:p>
        </w:tc>
      </w:tr>
    </w:tbl>
    <w:p w14:paraId="4080D30C" w14:textId="77777777" w:rsidR="00AF4C75" w:rsidRPr="002610A3" w:rsidRDefault="00AF4C75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92D58F7" w14:textId="77777777" w:rsidR="00AF4C75" w:rsidRPr="006C0C5E" w:rsidRDefault="00377721" w:rsidP="006C0C5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C0C5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E119D6D" wp14:editId="34D1436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9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56722F" id="Line 43" o:spid="_x0000_s1026" style="position:absolute;z-index:2516556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w4tEgIAACo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olMOL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AF4C75" w:rsidRPr="006C0C5E">
        <w:rPr>
          <w:rFonts w:ascii="Arial" w:hAnsi="Arial" w:cs="Arial"/>
          <w:b/>
          <w:bCs/>
          <w:i/>
        </w:rPr>
        <w:t>EXECUCIÓ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629"/>
        <w:gridCol w:w="7010"/>
      </w:tblGrid>
      <w:tr w:rsidR="00AF4C75" w:rsidRPr="00056BC6" w14:paraId="1335C56F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4BBABAE5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Norma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55A0C1C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ASME SA 312/SA </w:t>
            </w:r>
            <w:smartTag w:uri="urn:schemas-microsoft-com:office:smarttags" w:element="metricconverter">
              <w:smartTagPr>
                <w:attr w:name="ProductID" w:val="312 M"/>
              </w:smartTagPr>
              <w:r w:rsidRPr="00056BC6">
                <w:rPr>
                  <w:rFonts w:ascii="Arial" w:hAnsi="Arial" w:cs="Arial"/>
                </w:rPr>
                <w:t>312 M</w:t>
              </w:r>
            </w:smartTag>
          </w:p>
        </w:tc>
      </w:tr>
      <w:tr w:rsidR="00AF4C75" w:rsidRPr="00056BC6" w14:paraId="3B31DA7A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10E3EF45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PN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135EE98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aplicació instal·lació. Normalitzats 10, 16, 15 i 40. Els intermedis no són acceptats </w:t>
            </w:r>
          </w:p>
        </w:tc>
      </w:tr>
      <w:tr w:rsidR="00AF4C75" w:rsidRPr="00056BC6" w14:paraId="3F50B538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02974C85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Gruix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015F47C3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Annex “Gruixos de les canonades d’acer”</w:t>
            </w:r>
          </w:p>
        </w:tc>
      </w:tr>
      <w:tr w:rsidR="00AF4C75" w:rsidRPr="00056BC6" w14:paraId="5F369221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16450AB8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Tipus acer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1B8F25B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Austenitic al crom-níquel-molibdè. AISI 316 / </w:t>
            </w:r>
            <w:smartTag w:uri="urn:schemas-microsoft-com:office:smarttags" w:element="metricconverter">
              <w:smartTagPr>
                <w:attr w:name="ProductID" w:val="316 L"/>
              </w:smartTagPr>
              <w:r w:rsidRPr="00056BC6">
                <w:rPr>
                  <w:rFonts w:ascii="Arial" w:hAnsi="Arial" w:cs="Arial"/>
                </w:rPr>
                <w:t>316 L</w:t>
              </w:r>
            </w:smartTag>
          </w:p>
        </w:tc>
      </w:tr>
      <w:tr w:rsidR="00AF4C75" w:rsidRPr="00056BC6" w14:paraId="53010DD4" w14:textId="77777777" w:rsidTr="006C0C5E">
        <w:trPr>
          <w:trHeight w:val="1186"/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4B90EC9B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Composició química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11D1D060" w14:textId="77777777" w:rsidR="00AF4C75" w:rsidRPr="00056BC6" w:rsidRDefault="00AF4C75" w:rsidP="00056BC6">
            <w:pPr>
              <w:tabs>
                <w:tab w:val="left" w:pos="1320"/>
              </w:tabs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Carboni</w:t>
            </w:r>
            <w:r w:rsidRPr="00056BC6">
              <w:rPr>
                <w:rFonts w:ascii="Arial" w:hAnsi="Arial" w:cs="Arial"/>
              </w:rPr>
              <w:tab/>
              <w:t>0,03 %</w:t>
            </w:r>
          </w:p>
          <w:p w14:paraId="3933B317" w14:textId="77777777" w:rsidR="00AF4C75" w:rsidRPr="00056BC6" w:rsidRDefault="00AF4C75" w:rsidP="00056BC6">
            <w:pPr>
              <w:tabs>
                <w:tab w:val="left" w:pos="1320"/>
              </w:tabs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Níquel</w:t>
            </w:r>
            <w:r w:rsidRPr="00056BC6">
              <w:rPr>
                <w:rFonts w:ascii="Arial" w:hAnsi="Arial" w:cs="Arial"/>
              </w:rPr>
              <w:tab/>
              <w:t>12,50 %</w:t>
            </w:r>
          </w:p>
          <w:p w14:paraId="0F6A4663" w14:textId="77777777" w:rsidR="00AF4C75" w:rsidRPr="00056BC6" w:rsidRDefault="00AF4C75" w:rsidP="00056BC6">
            <w:pPr>
              <w:tabs>
                <w:tab w:val="left" w:pos="1320"/>
              </w:tabs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Molibdè </w:t>
            </w:r>
            <w:r w:rsidRPr="00056BC6">
              <w:rPr>
                <w:rFonts w:ascii="Arial" w:hAnsi="Arial" w:cs="Arial"/>
              </w:rPr>
              <w:tab/>
              <w:t>2,6%</w:t>
            </w:r>
          </w:p>
          <w:p w14:paraId="7B1AECF3" w14:textId="77777777" w:rsidR="00AF4C75" w:rsidRPr="00056BC6" w:rsidRDefault="00AF4C75" w:rsidP="00056BC6">
            <w:pPr>
              <w:tabs>
                <w:tab w:val="left" w:pos="1320"/>
              </w:tabs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Manganès</w:t>
            </w:r>
            <w:r w:rsidRPr="00056BC6">
              <w:rPr>
                <w:rFonts w:ascii="Arial" w:hAnsi="Arial" w:cs="Arial"/>
              </w:rPr>
              <w:tab/>
              <w:t>2 %</w:t>
            </w:r>
          </w:p>
        </w:tc>
      </w:tr>
      <w:tr w:rsidR="00AF4C75" w:rsidRPr="00056BC6" w14:paraId="761DD512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6A7C590D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Canonada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3F713C2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Soldada automàticament a fàbrica amb garantia de prova de pressió hidràulica, sense aportació de material </w:t>
            </w:r>
          </w:p>
        </w:tc>
      </w:tr>
      <w:tr w:rsidR="00AF4C75" w:rsidRPr="00056BC6" w14:paraId="1B3C4D55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71840E1E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Grandàries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21E9B64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ISO, DIN o ANSI</w:t>
            </w:r>
          </w:p>
        </w:tc>
      </w:tr>
      <w:tr w:rsidR="00AF4C75" w:rsidRPr="00056BC6" w14:paraId="57E2E42A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736F6F0C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Límit elàstic mínim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15040FE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220 N/mm²</w:t>
            </w:r>
          </w:p>
        </w:tc>
      </w:tr>
      <w:tr w:rsidR="00AF4C75" w:rsidRPr="00056BC6" w14:paraId="48ADCF8C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3657F188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Tractament tèrmic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66D9B2D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Escalfament a </w:t>
            </w:r>
            <w:smartTag w:uri="urn:schemas-microsoft-com:office:smarttags" w:element="metricconverter">
              <w:smartTagPr>
                <w:attr w:name="ProductID" w:val="1040ﾰC"/>
              </w:smartTagPr>
              <w:r w:rsidRPr="00056BC6">
                <w:rPr>
                  <w:rFonts w:ascii="Arial" w:hAnsi="Arial" w:cs="Arial"/>
                </w:rPr>
                <w:t>1040°C</w:t>
              </w:r>
            </w:smartTag>
            <w:r w:rsidRPr="00056BC6">
              <w:rPr>
                <w:rFonts w:ascii="Arial" w:hAnsi="Arial" w:cs="Arial"/>
              </w:rPr>
              <w:t xml:space="preserve"> i refredament ràpid (tebi) </w:t>
            </w:r>
          </w:p>
        </w:tc>
      </w:tr>
      <w:tr w:rsidR="00AF4C75" w:rsidRPr="00056BC6" w14:paraId="5F618799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4EFFFC9C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Acabat a fàbrica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4D8AC2D7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Decapatge o recuit brillant </w:t>
            </w:r>
          </w:p>
        </w:tc>
      </w:tr>
      <w:tr w:rsidR="00AF4C75" w:rsidRPr="00056BC6" w14:paraId="5995DB91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3B9BDC16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65571A39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6814C9EB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651521DD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ACABAT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6C1137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55377028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009328CC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Instal·lació a l’aire 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2890C73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Sense pintar </w:t>
            </w:r>
          </w:p>
        </w:tc>
      </w:tr>
      <w:tr w:rsidR="00AF4C75" w:rsidRPr="00056BC6" w14:paraId="7AD30C13" w14:textId="77777777" w:rsidTr="006C0C5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4AD69871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Instal·lació soterrada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25A30A68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Formigonat </w:t>
            </w:r>
          </w:p>
        </w:tc>
      </w:tr>
    </w:tbl>
    <w:p w14:paraId="0D831C02" w14:textId="77777777" w:rsidR="00AF4C75" w:rsidRPr="002610A3" w:rsidRDefault="00AF4C75" w:rsidP="00AF4C75">
      <w:pPr>
        <w:jc w:val="both"/>
        <w:rPr>
          <w:rFonts w:ascii="Arial" w:hAnsi="Arial" w:cs="Arial"/>
        </w:rPr>
      </w:pPr>
    </w:p>
    <w:p w14:paraId="79D629CD" w14:textId="77777777" w:rsidR="00AF4C75" w:rsidRDefault="00AF4C75" w:rsidP="00AF4C75">
      <w:pPr>
        <w:jc w:val="both"/>
        <w:rPr>
          <w:rFonts w:ascii="Arial" w:hAnsi="Arial" w:cs="Arial"/>
        </w:rPr>
      </w:pPr>
    </w:p>
    <w:p w14:paraId="280E9CB4" w14:textId="77777777" w:rsidR="00F13DCC" w:rsidRPr="002610A3" w:rsidRDefault="00F13DCC" w:rsidP="00AF4C75">
      <w:pPr>
        <w:jc w:val="both"/>
        <w:rPr>
          <w:rFonts w:ascii="Arial" w:hAnsi="Arial" w:cs="Arial"/>
        </w:rPr>
        <w:sectPr w:rsidR="00F13DCC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F4C75" w:rsidRPr="00056BC6" w14:paraId="7F3C71DD" w14:textId="77777777" w:rsidTr="007E4FE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39E695A" w14:textId="77777777" w:rsidR="00AF4C75" w:rsidRPr="00056BC6" w:rsidRDefault="00AF4C75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F4C75" w:rsidRPr="00056BC6" w14:paraId="5AF5881B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CE93920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A41549F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75822FE" w14:textId="77777777" w:rsidR="00AF4C75" w:rsidRPr="00056BC6" w:rsidRDefault="00AF4C75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B432BD5" w14:textId="77777777" w:rsidR="00AF4C75" w:rsidRPr="00056BC6" w:rsidRDefault="00AF4C75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AF4C75" w:rsidRPr="00056BC6" w14:paraId="15C2D59A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8736C39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1F0B7637" w14:textId="77777777" w:rsidR="00AF4C75" w:rsidRPr="00056BC6" w:rsidRDefault="00AF4C75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68" w:name="_Toc99258001"/>
            <w:bookmarkStart w:id="69" w:name="_Toc14429515"/>
            <w:bookmarkStart w:id="70" w:name="_Toc137214798"/>
            <w:r w:rsidRPr="00056BC6">
              <w:rPr>
                <w:rFonts w:ascii="Arial" w:hAnsi="Arial" w:cs="Arial"/>
              </w:rPr>
              <w:t>CANONADA PVC RÍGID</w:t>
            </w:r>
            <w:bookmarkEnd w:id="68"/>
            <w:bookmarkEnd w:id="69"/>
            <w:bookmarkEnd w:id="70"/>
          </w:p>
        </w:tc>
      </w:tr>
      <w:tr w:rsidR="00F23A0A" w:rsidRPr="00056BC6" w14:paraId="7CEF6195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E894292" w14:textId="77777777" w:rsidR="00F23A0A" w:rsidRPr="00056BC6" w:rsidRDefault="00F23A0A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2CBBBC6" w14:textId="77777777" w:rsidR="00F23A0A" w:rsidRPr="00056BC6" w:rsidRDefault="00F23A0A" w:rsidP="000C173C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AF4C75" w:rsidRPr="00056BC6" w14:paraId="0828F749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67F9C59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689DC8B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26A35BDA" w14:textId="77777777" w:rsidR="00AF4C75" w:rsidRPr="002610A3" w:rsidRDefault="00AF4C75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40773BD" w14:textId="77777777" w:rsidR="00AF4C75" w:rsidRPr="007E4FEE" w:rsidRDefault="00377721" w:rsidP="007E4FE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E4FE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B129F8D" wp14:editId="747FD0B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8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E6C422" id="Line 44" o:spid="_x0000_s1026" style="position:absolute;z-index:25165670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wu8Qc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AF4C75" w:rsidRPr="007E4FEE">
        <w:rPr>
          <w:rFonts w:ascii="Arial" w:hAnsi="Arial" w:cs="Arial"/>
          <w:b/>
          <w:bCs/>
          <w:i/>
        </w:rPr>
        <w:t>EXECUCIÓ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629"/>
        <w:gridCol w:w="7010"/>
      </w:tblGrid>
      <w:tr w:rsidR="00AF4C75" w:rsidRPr="00056BC6" w14:paraId="17EA2063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0CF006AF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6F3D2610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Totes les mides</w:t>
            </w:r>
          </w:p>
        </w:tc>
      </w:tr>
      <w:tr w:rsidR="00AF4C75" w:rsidRPr="00056BC6" w14:paraId="7EA6477C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0BE93116" w14:textId="77777777" w:rsidR="00760487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Característiques</w:t>
            </w:r>
          </w:p>
          <w:p w14:paraId="0C0CD889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físiques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63DBB471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les normes UNE-53020, UNE-53118, UNE-53039</w:t>
            </w:r>
          </w:p>
        </w:tc>
      </w:tr>
      <w:tr w:rsidR="00AF4C75" w:rsidRPr="00056BC6" w14:paraId="654053E7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4C116A97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Característiques dimensionals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5332F726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les normes UNE-53112</w:t>
            </w:r>
          </w:p>
        </w:tc>
      </w:tr>
      <w:tr w:rsidR="00AF4C75" w:rsidRPr="00056BC6" w14:paraId="4561F8DD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6FDFC2B8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Unions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63E0C12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Encolades o roscades segons els casos</w:t>
            </w:r>
          </w:p>
        </w:tc>
      </w:tr>
      <w:tr w:rsidR="00AF4C75" w:rsidRPr="00056BC6" w14:paraId="0670E3FF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5A950688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Pressions de treball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22287DDA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4, 6, 10, ó 16 Kg/cm² (segons els casos)</w:t>
            </w:r>
          </w:p>
        </w:tc>
      </w:tr>
      <w:tr w:rsidR="00AF4C75" w:rsidRPr="00056BC6" w14:paraId="13D1EE9C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33E77246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5117A997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AF4C75" w:rsidRPr="00056BC6" w14:paraId="7812026D" w14:textId="77777777" w:rsidTr="007E4FEE">
        <w:trPr>
          <w:jc w:val="center"/>
        </w:trPr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14:paraId="77BB8799" w14:textId="77777777" w:rsidR="00AF4C75" w:rsidRPr="00056BC6" w:rsidRDefault="00AF4C75" w:rsidP="00AF4C75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</w:t>
            </w:r>
          </w:p>
        </w:tc>
        <w:tc>
          <w:tcPr>
            <w:tcW w:w="6803" w:type="dxa"/>
            <w:tcBorders>
              <w:top w:val="nil"/>
              <w:left w:val="nil"/>
              <w:bottom w:val="nil"/>
              <w:right w:val="nil"/>
            </w:tcBorders>
          </w:tcPr>
          <w:p w14:paraId="704DE9DF" w14:textId="77777777" w:rsidR="00AF4C75" w:rsidRPr="00056BC6" w:rsidRDefault="00AF4C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Policlorur de vinil</w:t>
            </w:r>
          </w:p>
        </w:tc>
      </w:tr>
    </w:tbl>
    <w:p w14:paraId="65F3F785" w14:textId="77777777" w:rsidR="00B37C6D" w:rsidRDefault="00B37C6D" w:rsidP="00394163">
      <w:pPr>
        <w:jc w:val="both"/>
        <w:rPr>
          <w:rFonts w:ascii="Arial" w:hAnsi="Arial" w:cs="Arial"/>
        </w:rPr>
      </w:pPr>
    </w:p>
    <w:p w14:paraId="5B6BA71F" w14:textId="77777777" w:rsidR="007F3DEF" w:rsidRDefault="007F3DEF">
      <w:pPr>
        <w:widowControl/>
        <w:rPr>
          <w:rFonts w:ascii="Arial" w:hAnsi="Arial" w:cs="Arial"/>
        </w:rPr>
      </w:pPr>
    </w:p>
    <w:p w14:paraId="4BF72920" w14:textId="77777777" w:rsidR="00AD4E25" w:rsidRDefault="00AD4E25" w:rsidP="00394163">
      <w:pPr>
        <w:jc w:val="both"/>
        <w:rPr>
          <w:rFonts w:ascii="Arial" w:hAnsi="Arial" w:cs="Arial"/>
        </w:rPr>
        <w:sectPr w:rsidR="00AD4E25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C40AC" w:rsidRPr="00056BC6" w14:paraId="46CC6CB6" w14:textId="77777777" w:rsidTr="007E4FE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3F19ACC" w14:textId="77777777" w:rsidR="002C40AC" w:rsidRPr="00056BC6" w:rsidRDefault="002C40A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6C3C" w:rsidRPr="00056BC6" w14:paraId="4268EB01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B734B79" w14:textId="77777777" w:rsidR="007C6C3C" w:rsidRPr="00056BC6" w:rsidRDefault="007C6C3C" w:rsidP="007C6C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1233422" w14:textId="77777777" w:rsidR="007C6C3C" w:rsidRPr="00056BC6" w:rsidRDefault="007C6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E93A14B" w14:textId="77777777" w:rsidR="007C6C3C" w:rsidRPr="00056BC6" w:rsidRDefault="007C6C3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09F82C7" w14:textId="77777777" w:rsidR="007C6C3C" w:rsidRPr="00056BC6" w:rsidRDefault="007C6C3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2C40AC" w:rsidRPr="00056BC6" w14:paraId="326AA772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E0C4F9E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9573A76" w14:textId="77777777" w:rsidR="002C40AC" w:rsidRPr="00056BC6" w:rsidRDefault="002C40AC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71" w:name="_Toc14429516"/>
            <w:bookmarkStart w:id="72" w:name="_Toc137214799"/>
            <w:r w:rsidRPr="00056BC6">
              <w:rPr>
                <w:rFonts w:ascii="Arial" w:hAnsi="Arial" w:cs="Arial"/>
              </w:rPr>
              <w:t>COMPENSADOR D’ACER</w:t>
            </w:r>
            <w:bookmarkEnd w:id="71"/>
            <w:bookmarkEnd w:id="72"/>
          </w:p>
        </w:tc>
      </w:tr>
      <w:tr w:rsidR="00F23A0A" w:rsidRPr="00056BC6" w14:paraId="4AFBEB9B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0A68D71" w14:textId="77777777" w:rsidR="00F23A0A" w:rsidRPr="00056BC6" w:rsidRDefault="00F23A0A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08CF766" w14:textId="77777777" w:rsidR="00F23A0A" w:rsidRPr="00056BC6" w:rsidRDefault="00F23A0A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73" w:name="_Toc14429517"/>
            <w:bookmarkStart w:id="74" w:name="_Toc137214800"/>
            <w:r>
              <w:rPr>
                <w:rFonts w:ascii="Arial" w:hAnsi="Arial" w:cs="Arial"/>
              </w:rPr>
              <w:t>STENFLEX</w:t>
            </w:r>
            <w:bookmarkEnd w:id="73"/>
            <w:bookmarkEnd w:id="74"/>
          </w:p>
        </w:tc>
      </w:tr>
      <w:tr w:rsidR="002C40AC" w:rsidRPr="00056BC6" w14:paraId="0DBFCE2F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D8A7432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39888AC" w14:textId="77777777" w:rsidR="002C40AC" w:rsidRPr="00056BC6" w:rsidRDefault="002C40A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Absorbir dilatacions i no transmetre vibracions en canonades amb pressions superiors a 16 Kg/cm²</w:t>
            </w:r>
          </w:p>
        </w:tc>
      </w:tr>
    </w:tbl>
    <w:p w14:paraId="12558E2F" w14:textId="77777777" w:rsidR="002C40AC" w:rsidRPr="002610A3" w:rsidRDefault="002C40A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73C61E2" w14:textId="77777777" w:rsidR="002C40AC" w:rsidRPr="007E4FEE" w:rsidRDefault="00377721" w:rsidP="007E4FE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E4FE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676FD48" wp14:editId="7DDF9648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7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E44DFD" id="Line 7" o:spid="_x0000_s1026" style="position:absolute;z-index:25162086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9MH+PBIC&#10;AAAp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2C40AC" w:rsidRPr="007E4FE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8"/>
        <w:gridCol w:w="7301"/>
      </w:tblGrid>
      <w:tr w:rsidR="00394163" w:rsidRPr="00056BC6" w14:paraId="63AFCE72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2841FDF" w14:textId="77777777" w:rsidR="00394163" w:rsidRPr="00056BC6" w:rsidRDefault="007344C5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01C7A91F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Compensador lateral</w:t>
            </w:r>
          </w:p>
        </w:tc>
      </w:tr>
      <w:tr w:rsidR="00394163" w:rsidRPr="00056BC6" w14:paraId="368AEDCE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A8FD07E" w14:textId="77777777" w:rsidR="00394163" w:rsidRPr="00056BC6" w:rsidRDefault="007344C5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Manxes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2A3E63E4" w14:textId="77777777" w:rsidR="00394163" w:rsidRPr="00056BC6" w:rsidRDefault="007344C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Metàl·lics. Un</w:t>
            </w:r>
            <w:r w:rsidR="00394163" w:rsidRPr="00056BC6">
              <w:rPr>
                <w:rFonts w:ascii="Arial" w:hAnsi="Arial" w:cs="Arial"/>
              </w:rPr>
              <w:t xml:space="preserve"> o dos </w:t>
            </w:r>
            <w:r w:rsidRPr="00056BC6">
              <w:rPr>
                <w:rFonts w:ascii="Arial" w:hAnsi="Arial" w:cs="Arial"/>
              </w:rPr>
              <w:t xml:space="preserve">segons pressió de disseny. Extrems </w:t>
            </w:r>
            <w:r w:rsidR="00766DBE" w:rsidRPr="00056BC6">
              <w:rPr>
                <w:rFonts w:ascii="Arial" w:hAnsi="Arial" w:cs="Arial"/>
              </w:rPr>
              <w:t xml:space="preserve">vorellats </w:t>
            </w:r>
          </w:p>
        </w:tc>
      </w:tr>
      <w:tr w:rsidR="00394163" w:rsidRPr="00056BC6" w14:paraId="0B4CC86F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AD1D8B9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2F73DF5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Embrida</w:t>
            </w:r>
            <w:r w:rsidR="00766DBE" w:rsidRPr="00056BC6">
              <w:rPr>
                <w:rFonts w:ascii="Arial" w:hAnsi="Arial" w:cs="Arial"/>
              </w:rPr>
              <w:t>ts</w:t>
            </w:r>
            <w:r w:rsidRPr="00056BC6">
              <w:rPr>
                <w:rFonts w:ascii="Arial" w:hAnsi="Arial" w:cs="Arial"/>
              </w:rPr>
              <w:t xml:space="preserve"> DIN-2501, PN </w:t>
            </w:r>
            <w:r w:rsidR="00766DBE" w:rsidRPr="00056BC6">
              <w:rPr>
                <w:rFonts w:ascii="Arial" w:hAnsi="Arial" w:cs="Arial"/>
              </w:rPr>
              <w:t>segons disseny</w:t>
            </w:r>
          </w:p>
        </w:tc>
      </w:tr>
      <w:tr w:rsidR="00394163" w:rsidRPr="00056BC6" w14:paraId="7DB8AF5E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BB1EF0B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Tirants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142C2CA0" w14:textId="77777777" w:rsidR="00394163" w:rsidRPr="00056BC6" w:rsidRDefault="00766DB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Amb discs esfèrics i assentaments cònics </w:t>
            </w:r>
          </w:p>
        </w:tc>
      </w:tr>
      <w:tr w:rsidR="00394163" w:rsidRPr="00056BC6" w14:paraId="0F2DDB18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12CA0A9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Moviment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lateral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181C4272" w14:textId="77777777" w:rsidR="00394163" w:rsidRPr="00056BC6" w:rsidRDefault="0034575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</w:t>
            </w:r>
            <w:r w:rsidR="00394163" w:rsidRPr="00056BC6">
              <w:rPr>
                <w:rFonts w:ascii="Arial" w:hAnsi="Arial" w:cs="Arial"/>
              </w:rPr>
              <w:t xml:space="preserve">e </w:t>
            </w:r>
            <w:smartTag w:uri="urn:schemas-microsoft-com:office:smarttags" w:element="metricconverter">
              <w:smartTagPr>
                <w:attr w:name="ProductID" w:val="10 a"/>
              </w:smartTagPr>
              <w:r w:rsidR="00394163" w:rsidRPr="00056BC6">
                <w:rPr>
                  <w:rFonts w:ascii="Arial" w:hAnsi="Arial" w:cs="Arial"/>
                </w:rPr>
                <w:t>10 a</w:t>
              </w:r>
            </w:smartTag>
            <w:r w:rsidR="00394163"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24 mm"/>
              </w:smartTagPr>
              <w:r w:rsidR="00394163" w:rsidRPr="00056BC6">
                <w:rPr>
                  <w:rFonts w:ascii="Arial" w:hAnsi="Arial" w:cs="Arial"/>
                </w:rPr>
                <w:t>24 mm</w:t>
              </w:r>
            </w:smartTag>
            <w:r w:rsidR="00394163" w:rsidRPr="00056BC6">
              <w:rPr>
                <w:rFonts w:ascii="Arial" w:hAnsi="Arial" w:cs="Arial"/>
              </w:rPr>
              <w:t xml:space="preserve">, </w:t>
            </w:r>
            <w:r w:rsidR="00766DBE" w:rsidRPr="00056BC6">
              <w:rPr>
                <w:rFonts w:ascii="Arial" w:hAnsi="Arial" w:cs="Arial"/>
              </w:rPr>
              <w:t>segons diàmetre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="00766DBE" w:rsidRPr="00056BC6">
              <w:rPr>
                <w:rFonts w:ascii="Arial" w:hAnsi="Arial" w:cs="Arial"/>
              </w:rPr>
              <w:t>pressió</w:t>
            </w:r>
            <w:r w:rsidR="00394163" w:rsidRPr="00056BC6">
              <w:rPr>
                <w:rFonts w:ascii="Arial" w:hAnsi="Arial" w:cs="Arial"/>
              </w:rPr>
              <w:t xml:space="preserve"> del compensador</w:t>
            </w:r>
          </w:p>
        </w:tc>
      </w:tr>
      <w:tr w:rsidR="00394163" w:rsidRPr="00056BC6" w14:paraId="5D895B8C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D3AECBA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08988094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1146C27B" w14:textId="77777777" w:rsidTr="007E4FEE">
        <w:trPr>
          <w:trHeight w:val="397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989E305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39D73CD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53992BC3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29F9424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Manxes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1F031068" w14:textId="77777777" w:rsidR="00394163" w:rsidRPr="00056BC6" w:rsidRDefault="00766DB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394163" w:rsidRPr="00056BC6">
              <w:rPr>
                <w:rFonts w:ascii="Arial" w:hAnsi="Arial" w:cs="Arial"/>
              </w:rPr>
              <w:t xml:space="preserve"> inoxidable 1.4541</w:t>
            </w:r>
          </w:p>
        </w:tc>
      </w:tr>
      <w:tr w:rsidR="00394163" w:rsidRPr="00056BC6" w14:paraId="2BEDABF9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630CAB5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08DD46B1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St.37.2</w:t>
            </w:r>
          </w:p>
        </w:tc>
      </w:tr>
      <w:tr w:rsidR="00394163" w:rsidRPr="00056BC6" w14:paraId="329B85D8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7EB47B9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Tirants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782B5CF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8.8</w:t>
            </w:r>
          </w:p>
        </w:tc>
      </w:tr>
      <w:tr w:rsidR="00394163" w:rsidRPr="00056BC6" w14:paraId="39472354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36A75D4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Discs esfèrics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76370EFE" w14:textId="77777777" w:rsidR="00394163" w:rsidRPr="00056BC6" w:rsidRDefault="00766DB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inclinat i t</w:t>
            </w:r>
            <w:r w:rsidR="00D81874" w:rsidRPr="00056BC6">
              <w:rPr>
                <w:rFonts w:ascii="Arial" w:hAnsi="Arial" w:cs="Arial"/>
              </w:rPr>
              <w:t>emperat</w:t>
            </w:r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5CEF8D5B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9232D7F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55955520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5F69A6A7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D0EC900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6B42093F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STENFLEX o similar</w:t>
            </w:r>
          </w:p>
        </w:tc>
      </w:tr>
      <w:tr w:rsidR="00394163" w:rsidRPr="00056BC6" w14:paraId="3952A22C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32B3CBE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</w:t>
            </w:r>
            <w:r w:rsidR="00766DBE" w:rsidRPr="00056BC6">
              <w:rPr>
                <w:rFonts w:ascii="Arial" w:hAnsi="Arial" w:cs="Arial"/>
                <w:b/>
                <w:bCs/>
                <w:u w:val="single"/>
              </w:rPr>
              <w:t>ULLET TÈCNIC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5CC62A53" w14:textId="77777777" w:rsidR="00394163" w:rsidRPr="00056BC6" w:rsidRDefault="00766DB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COMPENSADORS D’ACER</w:t>
            </w:r>
            <w:r w:rsidR="00394163" w:rsidRPr="00056BC6">
              <w:rPr>
                <w:rFonts w:ascii="Arial" w:hAnsi="Arial" w:cs="Arial"/>
              </w:rPr>
              <w:t xml:space="preserve"> KS540-WK</w:t>
            </w:r>
          </w:p>
        </w:tc>
      </w:tr>
      <w:tr w:rsidR="00394163" w:rsidRPr="00056BC6" w14:paraId="0CBF2395" w14:textId="77777777" w:rsidTr="007E4FEE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2243AAA" w14:textId="77777777" w:rsidR="00394163" w:rsidRPr="00056BC6" w:rsidRDefault="00766DBE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084" w:type="dxa"/>
            <w:tcBorders>
              <w:top w:val="nil"/>
              <w:left w:val="nil"/>
              <w:bottom w:val="nil"/>
              <w:right w:val="nil"/>
            </w:tcBorders>
          </w:tcPr>
          <w:p w14:paraId="32EB6CF1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SF-20</w:t>
            </w:r>
          </w:p>
        </w:tc>
      </w:tr>
    </w:tbl>
    <w:p w14:paraId="1BC4D04A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68777375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99541C5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C40AC" w:rsidRPr="00056BC6" w14:paraId="39CAD353" w14:textId="77777777" w:rsidTr="007E4FE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E08FC7A" w14:textId="77777777" w:rsidR="002C40AC" w:rsidRPr="00056BC6" w:rsidRDefault="002C40A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6C3C" w:rsidRPr="00056BC6" w14:paraId="4B85C5ED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519EC7F" w14:textId="77777777" w:rsidR="007C6C3C" w:rsidRPr="00056BC6" w:rsidRDefault="007C6C3C" w:rsidP="007C6C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E9299B5" w14:textId="77777777" w:rsidR="007C6C3C" w:rsidRPr="00056BC6" w:rsidRDefault="007C6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91F78DE" w14:textId="77777777" w:rsidR="007C6C3C" w:rsidRPr="00056BC6" w:rsidRDefault="007C6C3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676C9465" w14:textId="77777777" w:rsidR="007C6C3C" w:rsidRPr="00056BC6" w:rsidRDefault="007C6C3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2C40AC" w:rsidRPr="00056BC6" w14:paraId="4BC2CCDB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606E9C4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242E7C9" w14:textId="77777777" w:rsidR="002C40AC" w:rsidRPr="00056BC6" w:rsidRDefault="002C40AC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75" w:name="_Toc14429518"/>
            <w:bookmarkStart w:id="76" w:name="_Toc137214801"/>
            <w:r w:rsidRPr="00056BC6">
              <w:rPr>
                <w:rFonts w:ascii="Arial" w:hAnsi="Arial" w:cs="Arial"/>
              </w:rPr>
              <w:t>COMPENSADOR DE GOMA - Sèrie A</w:t>
            </w:r>
            <w:bookmarkEnd w:id="75"/>
            <w:bookmarkEnd w:id="76"/>
          </w:p>
        </w:tc>
      </w:tr>
      <w:tr w:rsidR="00F23A0A" w:rsidRPr="00056BC6" w14:paraId="3CCF60A6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B39C84D" w14:textId="77777777" w:rsidR="00F23A0A" w:rsidRPr="00056BC6" w:rsidRDefault="00F23A0A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2C5E42D" w14:textId="77777777" w:rsidR="00F23A0A" w:rsidRPr="00056BC6" w:rsidRDefault="00F23A0A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77" w:name="_Toc14429519"/>
            <w:bookmarkStart w:id="78" w:name="_Toc137214802"/>
            <w:r>
              <w:rPr>
                <w:rFonts w:ascii="Arial" w:hAnsi="Arial" w:cs="Arial"/>
              </w:rPr>
              <w:t>STENFLEX</w:t>
            </w:r>
            <w:bookmarkEnd w:id="77"/>
            <w:bookmarkEnd w:id="78"/>
          </w:p>
        </w:tc>
      </w:tr>
      <w:tr w:rsidR="002C40AC" w:rsidRPr="00056BC6" w14:paraId="02679964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ABB9306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9043B67" w14:textId="77777777" w:rsidR="002C40AC" w:rsidRPr="00056BC6" w:rsidRDefault="002C40A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Absorbir moviments laterals, axials i angulars</w:t>
            </w:r>
            <w:r w:rsidR="00A21E32">
              <w:rPr>
                <w:rFonts w:ascii="Arial" w:hAnsi="Arial" w:cs="Arial"/>
              </w:rPr>
              <w:t xml:space="preserve"> – Trams canonada </w:t>
            </w:r>
          </w:p>
        </w:tc>
      </w:tr>
    </w:tbl>
    <w:p w14:paraId="5B7442EE" w14:textId="77777777" w:rsidR="002C40AC" w:rsidRPr="002610A3" w:rsidRDefault="002C40A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63887BF" w14:textId="77777777" w:rsidR="002C40AC" w:rsidRPr="007E4FEE" w:rsidRDefault="00377721" w:rsidP="007E4FE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E4FE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05955447" wp14:editId="4CCECEAE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6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034060" id="Line 8" o:spid="_x0000_s1026" style="position:absolute;z-index:25162188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B9gI46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2C40AC" w:rsidRPr="007E4FE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060"/>
        <w:gridCol w:w="7579"/>
      </w:tblGrid>
      <w:tr w:rsidR="00394163" w:rsidRPr="00056BC6" w14:paraId="7B6B5115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1BC685B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03FC26DB" w14:textId="77777777" w:rsidR="00394163" w:rsidRPr="00056BC6" w:rsidRDefault="00A208C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Manxa de</w:t>
            </w:r>
            <w:r w:rsidR="00394163" w:rsidRPr="00056BC6">
              <w:rPr>
                <w:rFonts w:ascii="Arial" w:hAnsi="Arial" w:cs="Arial"/>
              </w:rPr>
              <w:t xml:space="preserve"> goma </w:t>
            </w:r>
            <w:r w:rsidRPr="00056BC6">
              <w:rPr>
                <w:rFonts w:ascii="Arial" w:hAnsi="Arial" w:cs="Arial"/>
              </w:rPr>
              <w:t xml:space="preserve">emmotllada, d’una ona, amb entramat de trenat de fibra sintètica l’altíssima resistència. Cara de junta amb vorell de goma reforçada amb filferro d’acer tractat contra </w:t>
            </w:r>
            <w:smartTag w:uri="urn:schemas-microsoft-com:office:smarttags" w:element="PersonName">
              <w:smartTagPr>
                <w:attr w:name="ProductID" w:val="la corrosi￳. Brides"/>
              </w:smartTagPr>
              <w:r w:rsidRPr="00056BC6">
                <w:rPr>
                  <w:rFonts w:ascii="Arial" w:hAnsi="Arial" w:cs="Arial"/>
                </w:rPr>
                <w:t>la corrosió. Brides</w:t>
              </w:r>
            </w:smartTag>
            <w:r w:rsidR="004C2DF1" w:rsidRPr="00056BC6">
              <w:rPr>
                <w:rFonts w:ascii="Arial" w:hAnsi="Arial" w:cs="Arial"/>
              </w:rPr>
              <w:t xml:space="preserve"> </w:t>
            </w:r>
            <w:r w:rsidR="00527A7F" w:rsidRPr="00056BC6">
              <w:rPr>
                <w:rFonts w:ascii="Arial" w:hAnsi="Arial" w:cs="Arial"/>
              </w:rPr>
              <w:t>boges</w:t>
            </w:r>
            <w:r w:rsidR="004C2DF1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d’acer, per a cargols presents i amb collar interior estabilitzador</w:t>
            </w:r>
            <w:r w:rsidR="00BD1C91" w:rsidRPr="00056BC6">
              <w:rPr>
                <w:rFonts w:ascii="Arial" w:hAnsi="Arial" w:cs="Arial"/>
              </w:rPr>
              <w:t xml:space="preserve">. </w:t>
            </w:r>
          </w:p>
        </w:tc>
      </w:tr>
      <w:tr w:rsidR="00394163" w:rsidRPr="00056BC6" w14:paraId="4F6DA4C5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F12954D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Versions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66F6A2C8" w14:textId="77777777" w:rsidR="00394163" w:rsidRPr="00056BC6" w:rsidRDefault="00394163" w:rsidP="00A84BA1">
            <w:pPr>
              <w:tabs>
                <w:tab w:val="left" w:pos="720"/>
              </w:tabs>
              <w:spacing w:after="120"/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A-1</w:t>
            </w:r>
            <w:r w:rsidRPr="00056BC6">
              <w:rPr>
                <w:rFonts w:ascii="Arial" w:hAnsi="Arial" w:cs="Arial"/>
              </w:rPr>
              <w:tab/>
            </w:r>
            <w:r w:rsidR="00A208CD" w:rsidRPr="00056BC6">
              <w:rPr>
                <w:rFonts w:ascii="Arial" w:hAnsi="Arial" w:cs="Arial"/>
              </w:rPr>
              <w:t>Versió</w:t>
            </w:r>
            <w:r w:rsidRPr="00056BC6">
              <w:rPr>
                <w:rFonts w:ascii="Arial" w:hAnsi="Arial" w:cs="Arial"/>
              </w:rPr>
              <w:t xml:space="preserve"> norma</w:t>
            </w:r>
            <w:r w:rsidR="001B127B">
              <w:rPr>
                <w:rFonts w:ascii="Arial" w:hAnsi="Arial" w:cs="Arial"/>
              </w:rPr>
              <w:t>l</w:t>
            </w:r>
          </w:p>
          <w:p w14:paraId="1ECFBD82" w14:textId="77777777" w:rsidR="00394163" w:rsidRPr="00056BC6" w:rsidRDefault="00394163" w:rsidP="00A84BA1">
            <w:pPr>
              <w:tabs>
                <w:tab w:val="left" w:pos="720"/>
              </w:tabs>
              <w:spacing w:after="120"/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A-2</w:t>
            </w:r>
            <w:r w:rsidR="00A21E32">
              <w:rPr>
                <w:rFonts w:ascii="Arial" w:hAnsi="Arial" w:cs="Arial"/>
              </w:rPr>
              <w:t>/4</w:t>
            </w:r>
            <w:r w:rsidRPr="00056BC6">
              <w:rPr>
                <w:rFonts w:ascii="Arial" w:hAnsi="Arial" w:cs="Arial"/>
              </w:rPr>
              <w:tab/>
            </w:r>
            <w:r w:rsidR="00A208CD" w:rsidRPr="00056BC6">
              <w:rPr>
                <w:rFonts w:ascii="Arial" w:hAnsi="Arial" w:cs="Arial"/>
              </w:rPr>
              <w:t>Fins a</w:t>
            </w:r>
            <w:r w:rsidRPr="00056BC6">
              <w:rPr>
                <w:rFonts w:ascii="Arial" w:hAnsi="Arial" w:cs="Arial"/>
              </w:rPr>
              <w:t xml:space="preserve"> DN-150 sobre c</w:t>
            </w:r>
            <w:r w:rsidR="00FF1EDF" w:rsidRPr="00056BC6">
              <w:rPr>
                <w:rFonts w:ascii="Arial" w:hAnsi="Arial" w:cs="Arial"/>
              </w:rPr>
              <w:t>asquet elàstic de goma per minorar soroll</w:t>
            </w:r>
            <w:r w:rsidR="00A21E32">
              <w:rPr>
                <w:rFonts w:ascii="Arial" w:hAnsi="Arial" w:cs="Arial"/>
              </w:rPr>
              <w:t xml:space="preserve"> (A-2)</w:t>
            </w:r>
            <w:r w:rsidR="00FF1EDF" w:rsidRPr="00056BC6">
              <w:rPr>
                <w:rFonts w:ascii="Arial" w:hAnsi="Arial" w:cs="Arial"/>
              </w:rPr>
              <w:t>. A partir</w:t>
            </w:r>
            <w:r w:rsidRPr="00056BC6">
              <w:rPr>
                <w:rFonts w:ascii="Arial" w:hAnsi="Arial" w:cs="Arial"/>
              </w:rPr>
              <w:t xml:space="preserve"> de DN-175 </w:t>
            </w:r>
            <w:r w:rsidR="00FF1EDF" w:rsidRPr="00056BC6">
              <w:rPr>
                <w:rFonts w:ascii="Arial" w:hAnsi="Arial" w:cs="Arial"/>
              </w:rPr>
              <w:t xml:space="preserve">amb </w:t>
            </w:r>
            <w:r w:rsidRPr="00056BC6">
              <w:rPr>
                <w:rFonts w:ascii="Arial" w:hAnsi="Arial" w:cs="Arial"/>
              </w:rPr>
              <w:t>ca</w:t>
            </w:r>
            <w:r w:rsidR="00D81874" w:rsidRPr="00056BC6">
              <w:rPr>
                <w:rFonts w:ascii="Arial" w:hAnsi="Arial" w:cs="Arial"/>
              </w:rPr>
              <w:t>ssoletes</w:t>
            </w:r>
            <w:r w:rsidRPr="00056BC6">
              <w:rPr>
                <w:rFonts w:ascii="Arial" w:hAnsi="Arial" w:cs="Arial"/>
              </w:rPr>
              <w:t xml:space="preserve"> sobre </w:t>
            </w:r>
            <w:r w:rsidR="00FF1EDF" w:rsidRPr="00056BC6">
              <w:rPr>
                <w:rFonts w:ascii="Arial" w:hAnsi="Arial" w:cs="Arial"/>
              </w:rPr>
              <w:t>volanderes esfèriques</w:t>
            </w:r>
            <w:r w:rsidR="00A21E32">
              <w:rPr>
                <w:rFonts w:ascii="Arial" w:hAnsi="Arial" w:cs="Arial"/>
              </w:rPr>
              <w:t xml:space="preserve"> (A-4)  </w:t>
            </w:r>
          </w:p>
          <w:p w14:paraId="22A5D874" w14:textId="77777777" w:rsidR="00394163" w:rsidRPr="00056BC6" w:rsidRDefault="00394163" w:rsidP="00A84BA1">
            <w:pPr>
              <w:tabs>
                <w:tab w:val="left" w:pos="720"/>
              </w:tabs>
              <w:spacing w:after="120"/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A-3</w:t>
            </w:r>
            <w:r w:rsidRPr="00056BC6">
              <w:rPr>
                <w:rFonts w:ascii="Arial" w:hAnsi="Arial" w:cs="Arial"/>
              </w:rPr>
              <w:tab/>
              <w:t>P</w:t>
            </w:r>
            <w:r w:rsidR="00FF1EDF" w:rsidRPr="00056BC6">
              <w:rPr>
                <w:rFonts w:ascii="Arial" w:hAnsi="Arial" w:cs="Arial"/>
              </w:rPr>
              <w:t xml:space="preserve">er a </w:t>
            </w:r>
            <w:r w:rsidRPr="00056BC6">
              <w:rPr>
                <w:rFonts w:ascii="Arial" w:hAnsi="Arial" w:cs="Arial"/>
              </w:rPr>
              <w:t>sistem</w:t>
            </w:r>
            <w:r w:rsidR="00FF1EDF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s de </w:t>
            </w:r>
            <w:r w:rsidR="00FF1EDF" w:rsidRPr="00056BC6">
              <w:rPr>
                <w:rFonts w:ascii="Arial" w:hAnsi="Arial" w:cs="Arial"/>
              </w:rPr>
              <w:t>canonades articulades i absorbir</w:t>
            </w:r>
            <w:r w:rsidRPr="00056BC6">
              <w:rPr>
                <w:rFonts w:ascii="Arial" w:hAnsi="Arial" w:cs="Arial"/>
              </w:rPr>
              <w:t xml:space="preserve"> gran</w:t>
            </w:r>
            <w:r w:rsidR="00FF1EDF" w:rsidRPr="00056BC6">
              <w:rPr>
                <w:rFonts w:ascii="Arial" w:hAnsi="Arial" w:cs="Arial"/>
              </w:rPr>
              <w:t>s dilatacions</w:t>
            </w:r>
            <w:r w:rsidR="00A21E32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164B3E58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C56F01C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6E463424" w14:textId="77777777" w:rsidR="00394163" w:rsidRPr="00056BC6" w:rsidRDefault="002A0A4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Brides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="00345758" w:rsidRPr="00056BC6">
              <w:rPr>
                <w:rFonts w:ascii="Arial" w:hAnsi="Arial" w:cs="Arial"/>
              </w:rPr>
              <w:t>estàndard</w:t>
            </w:r>
            <w:r w:rsidR="00394163" w:rsidRPr="00056BC6">
              <w:rPr>
                <w:rFonts w:ascii="Arial" w:hAnsi="Arial" w:cs="Arial"/>
              </w:rPr>
              <w:t xml:space="preserve"> DIN-2501, PN-6 i 10</w:t>
            </w:r>
          </w:p>
        </w:tc>
      </w:tr>
      <w:tr w:rsidR="00394163" w:rsidRPr="00056BC6" w14:paraId="69FE964A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FA373C8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Qualitat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goma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1C9DBA3E" w14:textId="77777777" w:rsidR="00394163" w:rsidRPr="00056BC6" w:rsidRDefault="00A21E32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Butil per a aigua potable </w:t>
            </w:r>
          </w:p>
        </w:tc>
      </w:tr>
      <w:tr w:rsidR="00A21E32" w:rsidRPr="00056BC6" w14:paraId="0DB05CA3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6D896CE" w14:textId="77777777" w:rsidR="00A21E32" w:rsidRPr="00056BC6" w:rsidRDefault="00A21E32" w:rsidP="00CA51B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DN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1E1E5BB1" w14:textId="77777777" w:rsidR="00A21E32" w:rsidRPr="00056BC6" w:rsidRDefault="00A21E32" w:rsidP="00CA51B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Fins DN</w:t>
            </w:r>
            <w:r w:rsidRPr="00056BC6">
              <w:rPr>
                <w:rFonts w:ascii="Arial" w:hAnsi="Arial" w:cs="Arial"/>
              </w:rPr>
              <w:t>1000</w:t>
            </w:r>
          </w:p>
        </w:tc>
      </w:tr>
      <w:tr w:rsidR="00394163" w:rsidRPr="00056BC6" w14:paraId="0D7E2539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1DE89B2" w14:textId="77777777" w:rsidR="00394163" w:rsidRPr="00056BC6" w:rsidRDefault="00A21E32" w:rsidP="0039416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Pressi</w:t>
            </w:r>
            <w:r w:rsidR="00634685">
              <w:rPr>
                <w:rFonts w:ascii="Arial" w:hAnsi="Arial" w:cs="Arial"/>
                <w:b/>
                <w:bCs/>
              </w:rPr>
              <w:t>ons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11553926" w14:textId="77777777" w:rsidR="00394163" w:rsidRPr="00056BC6" w:rsidRDefault="00A21E32" w:rsidP="00A21E3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r w:rsidR="00955A13">
              <w:rPr>
                <w:rFonts w:ascii="Arial" w:hAnsi="Arial" w:cs="Arial"/>
              </w:rPr>
              <w:t>ins P=16 B</w:t>
            </w:r>
            <w:r>
              <w:rPr>
                <w:rFonts w:ascii="Arial" w:hAnsi="Arial" w:cs="Arial"/>
              </w:rPr>
              <w:t xml:space="preserve">ars </w:t>
            </w:r>
          </w:p>
        </w:tc>
      </w:tr>
      <w:tr w:rsidR="00394163" w:rsidRPr="00056BC6" w14:paraId="0909BC9D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B66BAF2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6F1EBB70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0848839D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5958F80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65AF11B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STENFLEX o similar</w:t>
            </w:r>
          </w:p>
        </w:tc>
      </w:tr>
      <w:tr w:rsidR="00394163" w:rsidRPr="00056BC6" w14:paraId="078B0D0F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0EDCC7D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</w:t>
            </w:r>
            <w:r w:rsidR="00A208CD" w:rsidRPr="00056BC6">
              <w:rPr>
                <w:rFonts w:ascii="Arial" w:hAnsi="Arial" w:cs="Arial"/>
                <w:b/>
                <w:bCs/>
                <w:u w:val="single"/>
              </w:rPr>
              <w:t>ULLET TÈCNIC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1DCAC8EE" w14:textId="77777777" w:rsidR="00394163" w:rsidRPr="00056BC6" w:rsidRDefault="002A0A4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COMPENSADOR</w:t>
            </w:r>
            <w:r w:rsidR="00394163" w:rsidRPr="00056BC6">
              <w:rPr>
                <w:rFonts w:ascii="Arial" w:hAnsi="Arial" w:cs="Arial"/>
              </w:rPr>
              <w:t>S DE GOMA KG314-WH</w:t>
            </w:r>
          </w:p>
        </w:tc>
      </w:tr>
      <w:tr w:rsidR="00394163" w:rsidRPr="00056BC6" w14:paraId="76A99C8C" w14:textId="77777777" w:rsidTr="00C139E2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C80AD92" w14:textId="77777777" w:rsidR="00394163" w:rsidRPr="00056BC6" w:rsidRDefault="00A208CD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301" w:type="dxa"/>
            <w:tcBorders>
              <w:top w:val="nil"/>
              <w:left w:val="nil"/>
              <w:bottom w:val="nil"/>
              <w:right w:val="nil"/>
            </w:tcBorders>
          </w:tcPr>
          <w:p w14:paraId="6F8FB1E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</w:p>
        </w:tc>
      </w:tr>
    </w:tbl>
    <w:p w14:paraId="63E7A3C3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8826840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DE6351E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C40AC" w:rsidRPr="00056BC6" w14:paraId="2E526EBB" w14:textId="77777777" w:rsidTr="007E4FE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3909FE2" w14:textId="77777777" w:rsidR="002C40AC" w:rsidRPr="00056BC6" w:rsidRDefault="002C40A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E13D4" w:rsidRPr="00056BC6" w14:paraId="79B2285D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B6EB64E" w14:textId="77777777" w:rsidR="001E13D4" w:rsidRPr="00056BC6" w:rsidRDefault="001E13D4" w:rsidP="001E13D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15494EB" w14:textId="77777777" w:rsidR="001E13D4" w:rsidRPr="00056BC6" w:rsidRDefault="001E13D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4E1D942" w14:textId="77777777" w:rsidR="001E13D4" w:rsidRPr="00056BC6" w:rsidRDefault="001E13D4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758834E" w14:textId="77777777" w:rsidR="001E13D4" w:rsidRPr="00056BC6" w:rsidRDefault="001E13D4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2C40AC" w:rsidRPr="00056BC6" w14:paraId="114DDCB0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2C3809B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12987DC" w14:textId="77777777" w:rsidR="002C40AC" w:rsidRPr="00056BC6" w:rsidRDefault="002C40AC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79" w:name="_Toc14429520"/>
            <w:bookmarkStart w:id="80" w:name="_Toc137214803"/>
            <w:r w:rsidRPr="00056BC6">
              <w:rPr>
                <w:rFonts w:ascii="Arial" w:hAnsi="Arial" w:cs="Arial"/>
              </w:rPr>
              <w:t>COMPENSADOR DE GOMA - Sèrie C</w:t>
            </w:r>
            <w:bookmarkEnd w:id="79"/>
            <w:bookmarkEnd w:id="80"/>
          </w:p>
        </w:tc>
      </w:tr>
      <w:tr w:rsidR="00F23A0A" w:rsidRPr="00056BC6" w14:paraId="16979335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31816A3" w14:textId="77777777" w:rsidR="00F23A0A" w:rsidRPr="00056BC6" w:rsidRDefault="00F23A0A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E296F16" w14:textId="77777777" w:rsidR="00F23A0A" w:rsidRPr="00056BC6" w:rsidRDefault="00F23A0A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81" w:name="_Toc14429521"/>
            <w:bookmarkStart w:id="82" w:name="_Toc137214804"/>
            <w:r>
              <w:rPr>
                <w:rFonts w:ascii="Arial" w:hAnsi="Arial" w:cs="Arial"/>
              </w:rPr>
              <w:t>STENFLEX</w:t>
            </w:r>
            <w:bookmarkEnd w:id="81"/>
            <w:bookmarkEnd w:id="82"/>
          </w:p>
        </w:tc>
      </w:tr>
      <w:tr w:rsidR="002C40AC" w:rsidRPr="00056BC6" w14:paraId="284CB107" w14:textId="77777777" w:rsidTr="007E4F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FF7279A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7B7267F" w14:textId="77777777" w:rsidR="002C40AC" w:rsidRPr="00056BC6" w:rsidRDefault="002C40A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Absorbir moviments laterals, axials i angulars en canonades de gran secció</w:t>
            </w:r>
          </w:p>
        </w:tc>
      </w:tr>
    </w:tbl>
    <w:p w14:paraId="213019AF" w14:textId="77777777" w:rsidR="002C40AC" w:rsidRPr="002610A3" w:rsidRDefault="002C40A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D5614A2" w14:textId="77777777" w:rsidR="002C40AC" w:rsidRPr="007E4FEE" w:rsidRDefault="00377721" w:rsidP="007E4FE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E4FE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34DBCD77" wp14:editId="6F66296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5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DC588F" id="Line 9" o:spid="_x0000_s1026" style="position:absolute;z-index:2516229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zz1EQIAACk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Bvszz1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2C40AC" w:rsidRPr="007E4FE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985"/>
        <w:gridCol w:w="7654"/>
      </w:tblGrid>
      <w:tr w:rsidR="00394163" w:rsidRPr="00056BC6" w14:paraId="091A2038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A625E52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AC956F8" w14:textId="77777777" w:rsidR="00394163" w:rsidRPr="00056BC6" w:rsidRDefault="0070778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Manxa en execució d’alt rendiment, de parets gruixudes, de convulsions altes o medianament altes. Diferents qualitats d’elastòmers amb ànima </w:t>
            </w:r>
            <w:r w:rsidR="00394163" w:rsidRPr="00056BC6">
              <w:rPr>
                <w:rFonts w:ascii="Arial" w:hAnsi="Arial" w:cs="Arial"/>
              </w:rPr>
              <w:t xml:space="preserve">de fibra </w:t>
            </w:r>
            <w:r w:rsidRPr="00056BC6">
              <w:rPr>
                <w:rFonts w:ascii="Arial" w:hAnsi="Arial" w:cs="Arial"/>
              </w:rPr>
              <w:t>sintètica</w:t>
            </w:r>
            <w:r w:rsidR="00394163" w:rsidRPr="00056BC6">
              <w:rPr>
                <w:rFonts w:ascii="Arial" w:hAnsi="Arial" w:cs="Arial"/>
              </w:rPr>
              <w:t xml:space="preserve">. </w:t>
            </w:r>
            <w:r w:rsidRPr="00056BC6">
              <w:rPr>
                <w:rFonts w:ascii="Arial" w:hAnsi="Arial" w:cs="Arial"/>
              </w:rPr>
              <w:t>Brides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totalment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formades</w:t>
            </w:r>
            <w:r w:rsidR="00394163" w:rsidRPr="00056BC6">
              <w:rPr>
                <w:rFonts w:ascii="Arial" w:hAnsi="Arial" w:cs="Arial"/>
              </w:rPr>
              <w:t xml:space="preserve"> en goma </w:t>
            </w:r>
            <w:r w:rsidRPr="00056BC6">
              <w:rPr>
                <w:rFonts w:ascii="Arial" w:hAnsi="Arial" w:cs="Arial"/>
              </w:rPr>
              <w:t>i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brides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interiors d’acer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amb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vorell de suport estabilitzador</w:t>
            </w:r>
            <w:r w:rsidR="00BD1C91" w:rsidRPr="00056BC6">
              <w:rPr>
                <w:rFonts w:ascii="Arial" w:hAnsi="Arial" w:cs="Arial"/>
              </w:rPr>
              <w:t xml:space="preserve">. </w:t>
            </w:r>
          </w:p>
        </w:tc>
      </w:tr>
      <w:tr w:rsidR="00394163" w:rsidRPr="00056BC6" w14:paraId="4EC6E75E" w14:textId="77777777" w:rsidTr="00C139E2">
        <w:trPr>
          <w:trHeight w:val="84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A52B9B1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Versions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62AAA1BA" w14:textId="77777777" w:rsidR="00394163" w:rsidRPr="00056BC6" w:rsidRDefault="00394163" w:rsidP="00056BC6">
            <w:pPr>
              <w:tabs>
                <w:tab w:val="left" w:pos="720"/>
              </w:tabs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C-1</w:t>
            </w:r>
            <w:r w:rsidRPr="00056BC6">
              <w:rPr>
                <w:rFonts w:ascii="Arial" w:hAnsi="Arial" w:cs="Arial"/>
              </w:rPr>
              <w:tab/>
            </w:r>
            <w:r w:rsidR="0070778D" w:rsidRPr="00056BC6">
              <w:rPr>
                <w:rFonts w:ascii="Arial" w:hAnsi="Arial" w:cs="Arial"/>
              </w:rPr>
              <w:t>Amb una on</w:t>
            </w:r>
            <w:r w:rsidRPr="00056BC6">
              <w:rPr>
                <w:rFonts w:ascii="Arial" w:hAnsi="Arial" w:cs="Arial"/>
              </w:rPr>
              <w:t>a (absorbe</w:t>
            </w:r>
            <w:r w:rsidR="0070778D" w:rsidRPr="00056BC6">
              <w:rPr>
                <w:rFonts w:ascii="Arial" w:hAnsi="Arial" w:cs="Arial"/>
              </w:rPr>
              <w:t>ixen grans moviments axials, laterals i angulars</w:t>
            </w:r>
            <w:r w:rsidRPr="00056BC6">
              <w:rPr>
                <w:rFonts w:ascii="Arial" w:hAnsi="Arial" w:cs="Arial"/>
              </w:rPr>
              <w:t>)</w:t>
            </w:r>
          </w:p>
          <w:p w14:paraId="470B4206" w14:textId="77777777" w:rsidR="00394163" w:rsidRPr="00056BC6" w:rsidRDefault="00394163" w:rsidP="00056BC6">
            <w:pPr>
              <w:tabs>
                <w:tab w:val="left" w:pos="720"/>
              </w:tabs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C-2</w:t>
            </w:r>
            <w:r w:rsidRPr="00056BC6">
              <w:rPr>
                <w:rFonts w:ascii="Arial" w:hAnsi="Arial" w:cs="Arial"/>
              </w:rPr>
              <w:tab/>
            </w:r>
            <w:r w:rsidR="0070778D" w:rsidRPr="00056BC6">
              <w:rPr>
                <w:rFonts w:ascii="Arial" w:hAnsi="Arial" w:cs="Arial"/>
              </w:rPr>
              <w:t xml:space="preserve">Amb </w:t>
            </w:r>
            <w:r w:rsidRPr="00056BC6">
              <w:rPr>
                <w:rFonts w:ascii="Arial" w:hAnsi="Arial" w:cs="Arial"/>
              </w:rPr>
              <w:t>d</w:t>
            </w:r>
            <w:r w:rsidR="0070778D" w:rsidRPr="00056BC6">
              <w:rPr>
                <w:rFonts w:ascii="Arial" w:hAnsi="Arial" w:cs="Arial"/>
              </w:rPr>
              <w:t xml:space="preserve">ues ones </w:t>
            </w:r>
            <w:r w:rsidRPr="00056BC6">
              <w:rPr>
                <w:rFonts w:ascii="Arial" w:hAnsi="Arial" w:cs="Arial"/>
              </w:rPr>
              <w:t>(absorbe</w:t>
            </w:r>
            <w:r w:rsidR="0070778D" w:rsidRPr="00056BC6">
              <w:rPr>
                <w:rFonts w:ascii="Arial" w:hAnsi="Arial" w:cs="Arial"/>
              </w:rPr>
              <w:t>ixen moviments molt importants)</w:t>
            </w:r>
            <w:r w:rsidR="001F58A4" w:rsidRPr="00056BC6">
              <w:rPr>
                <w:rFonts w:ascii="Arial" w:hAnsi="Arial" w:cs="Arial"/>
              </w:rPr>
              <w:t xml:space="preserve"> </w:t>
            </w:r>
          </w:p>
          <w:p w14:paraId="15F0B7C6" w14:textId="77777777" w:rsidR="00394163" w:rsidRPr="00056BC6" w:rsidRDefault="00394163" w:rsidP="00056BC6">
            <w:pPr>
              <w:tabs>
                <w:tab w:val="left" w:pos="720"/>
              </w:tabs>
              <w:ind w:left="720" w:hanging="7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</w:t>
            </w:r>
            <w:r w:rsidRPr="00056BC6">
              <w:rPr>
                <w:rFonts w:ascii="Arial" w:hAnsi="Arial" w:cs="Arial"/>
              </w:rPr>
              <w:tab/>
              <w:t xml:space="preserve">Compensador lateral </w:t>
            </w:r>
            <w:r w:rsidR="00E66D3C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an</w:t>
            </w:r>
            <w:r w:rsidR="00E66D3C" w:rsidRPr="00056BC6">
              <w:rPr>
                <w:rFonts w:ascii="Arial" w:hAnsi="Arial" w:cs="Arial"/>
              </w:rPr>
              <w:t>g</w:t>
            </w:r>
            <w:r w:rsidRPr="00056BC6">
              <w:rPr>
                <w:rFonts w:ascii="Arial" w:hAnsi="Arial" w:cs="Arial"/>
              </w:rPr>
              <w:t>ular</w:t>
            </w:r>
            <w:r w:rsidR="001F58A4" w:rsidRPr="00056BC6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58FAF2B5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FA6E314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0625F9E" w14:textId="77777777" w:rsidR="00394163" w:rsidRPr="00056BC6" w:rsidRDefault="0006370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Brides</w:t>
            </w:r>
            <w:r w:rsidR="00394163" w:rsidRPr="00056BC6">
              <w:rPr>
                <w:rFonts w:ascii="Arial" w:hAnsi="Arial" w:cs="Arial"/>
              </w:rPr>
              <w:t xml:space="preserve"> </w:t>
            </w:r>
            <w:r w:rsidR="00345758" w:rsidRPr="00056BC6">
              <w:rPr>
                <w:rFonts w:ascii="Arial" w:hAnsi="Arial" w:cs="Arial"/>
              </w:rPr>
              <w:t>estàndards</w:t>
            </w:r>
            <w:r w:rsidR="00394163" w:rsidRPr="00056BC6">
              <w:rPr>
                <w:rFonts w:ascii="Arial" w:hAnsi="Arial" w:cs="Arial"/>
              </w:rPr>
              <w:t xml:space="preserve"> DIN-2501, PN-6 </w:t>
            </w:r>
            <w:r w:rsidRPr="00056BC6">
              <w:rPr>
                <w:rFonts w:ascii="Arial" w:hAnsi="Arial" w:cs="Arial"/>
              </w:rPr>
              <w:t>i</w:t>
            </w:r>
            <w:r w:rsidR="00394163" w:rsidRPr="00056BC6">
              <w:rPr>
                <w:rFonts w:ascii="Arial" w:hAnsi="Arial" w:cs="Arial"/>
              </w:rPr>
              <w:t xml:space="preserve"> 10</w:t>
            </w:r>
          </w:p>
        </w:tc>
      </w:tr>
      <w:tr w:rsidR="00394163" w:rsidRPr="00056BC6" w14:paraId="75E89E4A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E3E0071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Qualitat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goma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BA3CC7D" w14:textId="77777777" w:rsidR="00394163" w:rsidRPr="00056BC6" w:rsidRDefault="006F314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Butil</w:t>
            </w:r>
            <w:r w:rsidR="00394163" w:rsidRPr="00056BC6">
              <w:rPr>
                <w:rFonts w:ascii="Arial" w:hAnsi="Arial" w:cs="Arial"/>
              </w:rPr>
              <w:t xml:space="preserve"> p</w:t>
            </w:r>
            <w:r w:rsidRPr="00056BC6">
              <w:rPr>
                <w:rFonts w:ascii="Arial" w:hAnsi="Arial" w:cs="Arial"/>
              </w:rPr>
              <w:t xml:space="preserve">er a aigua potable </w:t>
            </w:r>
          </w:p>
        </w:tc>
      </w:tr>
      <w:tr w:rsidR="00394163" w:rsidRPr="00056BC6" w14:paraId="438A4E7F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80D76A3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DN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378D51D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1100 ÷ 3600</w:t>
            </w:r>
          </w:p>
        </w:tc>
      </w:tr>
      <w:tr w:rsidR="00394163" w:rsidRPr="00056BC6" w14:paraId="3C3B97FE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BF2355B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5F5A806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0DA639BA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542AC63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79DC25E2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STENFLEX o similar</w:t>
            </w:r>
          </w:p>
        </w:tc>
      </w:tr>
      <w:tr w:rsidR="00394163" w:rsidRPr="00056BC6" w14:paraId="4617E79E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D015A54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</w:t>
            </w:r>
            <w:r w:rsidR="00827329" w:rsidRPr="00056BC6">
              <w:rPr>
                <w:rFonts w:ascii="Arial" w:hAnsi="Arial" w:cs="Arial"/>
                <w:b/>
                <w:bCs/>
                <w:u w:val="single"/>
              </w:rPr>
              <w:t xml:space="preserve">ULLET TÈCNIC: 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77F32679" w14:textId="77777777" w:rsidR="00394163" w:rsidRPr="00056BC6" w:rsidRDefault="006F314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COMPENSADOR</w:t>
            </w:r>
            <w:r w:rsidR="00394163" w:rsidRPr="00056BC6">
              <w:rPr>
                <w:rFonts w:ascii="Arial" w:hAnsi="Arial" w:cs="Arial"/>
              </w:rPr>
              <w:t>S DE GOMA KG 332-WB</w:t>
            </w:r>
          </w:p>
        </w:tc>
      </w:tr>
      <w:tr w:rsidR="00394163" w:rsidRPr="00056BC6" w14:paraId="3C5AA72D" w14:textId="77777777" w:rsidTr="00C139E2">
        <w:trPr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E1D7563" w14:textId="77777777" w:rsidR="00394163" w:rsidRPr="00056BC6" w:rsidRDefault="00827329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6B2D1A66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</w:t>
            </w:r>
          </w:p>
        </w:tc>
      </w:tr>
    </w:tbl>
    <w:p w14:paraId="7CCC4761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43DB52DE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5006E796" w14:textId="77777777" w:rsidR="00394163" w:rsidRPr="002610A3" w:rsidRDefault="00394163" w:rsidP="00394163">
      <w:pPr>
        <w:jc w:val="both"/>
        <w:rPr>
          <w:rFonts w:ascii="Arial" w:hAnsi="Arial" w:cs="Arial"/>
        </w:rPr>
        <w:sectPr w:rsidR="00394163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C40AC" w:rsidRPr="00056BC6" w14:paraId="7FDB6954" w14:textId="77777777" w:rsidTr="00C139E2">
        <w:trPr>
          <w:trHeight w:val="284"/>
          <w:jc w:val="center"/>
        </w:trPr>
        <w:tc>
          <w:tcPr>
            <w:tcW w:w="923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6D9F1" w:themeFill="text2" w:themeFillTint="33"/>
            <w:vAlign w:val="center"/>
          </w:tcPr>
          <w:p w14:paraId="33EF56A3" w14:textId="77777777" w:rsidR="002C40AC" w:rsidRPr="00056BC6" w:rsidRDefault="002C40A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E13D4" w:rsidRPr="00056BC6" w14:paraId="4B097753" w14:textId="77777777" w:rsidTr="00C139E2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F64AB9C" w14:textId="77777777" w:rsidR="001E13D4" w:rsidRPr="00056BC6" w:rsidRDefault="001E13D4" w:rsidP="001E13D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4F51" w14:textId="77777777" w:rsidR="001E13D4" w:rsidRPr="00056BC6" w:rsidRDefault="001E13D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3A7D9D9" w14:textId="77777777" w:rsidR="001E13D4" w:rsidRPr="00056BC6" w:rsidRDefault="001E13D4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95D4AC0" w14:textId="77777777" w:rsidR="001E13D4" w:rsidRPr="00056BC6" w:rsidRDefault="001E13D4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2C40AC" w:rsidRPr="00056BC6" w14:paraId="5A38CFC5" w14:textId="77777777" w:rsidTr="00C139E2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533813F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3F21C69" w14:textId="77777777" w:rsidR="002C40AC" w:rsidRPr="00056BC6" w:rsidRDefault="002C40AC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83" w:name="_Toc14429522"/>
            <w:bookmarkStart w:id="84" w:name="_Toc137214805"/>
            <w:r w:rsidRPr="00056BC6">
              <w:rPr>
                <w:rFonts w:ascii="Arial" w:hAnsi="Arial" w:cs="Arial"/>
              </w:rPr>
              <w:t>COMPENSADOR DE GOMA AMB ÀNIMA D’ACER</w:t>
            </w:r>
            <w:r w:rsidR="00AA7199" w:rsidRPr="00056BC6">
              <w:rPr>
                <w:rFonts w:ascii="Arial" w:hAnsi="Arial" w:cs="Arial"/>
              </w:rPr>
              <w:t xml:space="preserve"> - Sèrie AS</w:t>
            </w:r>
            <w:bookmarkEnd w:id="83"/>
            <w:bookmarkEnd w:id="84"/>
          </w:p>
        </w:tc>
      </w:tr>
      <w:tr w:rsidR="008B01D7" w:rsidRPr="00056BC6" w14:paraId="02638AD6" w14:textId="77777777" w:rsidTr="00C139E2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0879A6C" w14:textId="77777777" w:rsidR="008B01D7" w:rsidRPr="00056BC6" w:rsidRDefault="008B01D7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D3C039D" w14:textId="77777777" w:rsidR="008B01D7" w:rsidRPr="00056BC6" w:rsidRDefault="008B01D7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85" w:name="_Toc14429523"/>
            <w:bookmarkStart w:id="86" w:name="_Toc137214806"/>
            <w:r>
              <w:rPr>
                <w:rFonts w:ascii="Arial" w:hAnsi="Arial" w:cs="Arial"/>
              </w:rPr>
              <w:t>STENFLEX</w:t>
            </w:r>
            <w:bookmarkEnd w:id="85"/>
            <w:bookmarkEnd w:id="86"/>
          </w:p>
        </w:tc>
      </w:tr>
      <w:tr w:rsidR="002C40AC" w:rsidRPr="00056BC6" w14:paraId="27D0ED48" w14:textId="77777777" w:rsidTr="00C139E2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FD1DD54" w14:textId="77777777" w:rsidR="002C40AC" w:rsidRPr="00056BC6" w:rsidRDefault="002C40AC" w:rsidP="002C40A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124B216" w14:textId="77777777" w:rsidR="002C40AC" w:rsidRPr="00056BC6" w:rsidRDefault="002C40AC" w:rsidP="00634685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Absorbir dilatacions</w:t>
            </w:r>
            <w:r w:rsidR="00634685">
              <w:rPr>
                <w:rFonts w:ascii="Arial" w:hAnsi="Arial" w:cs="Arial"/>
              </w:rPr>
              <w:t xml:space="preserve"> I</w:t>
            </w:r>
            <w:r w:rsidR="00B64E8A">
              <w:rPr>
                <w:rFonts w:ascii="Arial" w:hAnsi="Arial" w:cs="Arial"/>
              </w:rPr>
              <w:t>mpulsions de bombes</w:t>
            </w:r>
            <w:r w:rsidRPr="00056BC6">
              <w:rPr>
                <w:rFonts w:ascii="Arial" w:hAnsi="Arial" w:cs="Arial"/>
              </w:rPr>
              <w:t>, desalineaments i no transmetre vibracions en canonades</w:t>
            </w:r>
          </w:p>
        </w:tc>
      </w:tr>
    </w:tbl>
    <w:p w14:paraId="152B9D3B" w14:textId="77777777" w:rsidR="002C40AC" w:rsidRPr="002610A3" w:rsidRDefault="002C40A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53B8B25" w14:textId="77777777" w:rsidR="002C40AC" w:rsidRPr="00C139E2" w:rsidRDefault="00377721" w:rsidP="00C139E2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139E2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3D4FC9E2" wp14:editId="3900BF0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4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A2225A" id="Line 10" o:spid="_x0000_s1026" style="position:absolute;z-index:25162393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D1TnC0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2C40AC" w:rsidRPr="00C139E2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985"/>
        <w:gridCol w:w="7654"/>
      </w:tblGrid>
      <w:tr w:rsidR="00394163" w:rsidRPr="00056BC6" w14:paraId="609860BF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855D273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Versió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F774E9C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AS-1.  Normal, p</w:t>
            </w:r>
            <w:r w:rsidR="00BD1C91" w:rsidRPr="00056BC6">
              <w:rPr>
                <w:rFonts w:ascii="Arial" w:hAnsi="Arial" w:cs="Arial"/>
              </w:rPr>
              <w:t xml:space="preserve">er a moviments axials, laterals i angulars </w:t>
            </w:r>
          </w:p>
          <w:p w14:paraId="0F0F7F6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AS-2.  </w:t>
            </w:r>
            <w:r w:rsidR="00BD1C91" w:rsidRPr="00056BC6">
              <w:rPr>
                <w:rFonts w:ascii="Arial" w:hAnsi="Arial" w:cs="Arial"/>
              </w:rPr>
              <w:t>Amb tensor</w:t>
            </w:r>
            <w:r w:rsidRPr="00056BC6">
              <w:rPr>
                <w:rFonts w:ascii="Arial" w:hAnsi="Arial" w:cs="Arial"/>
              </w:rPr>
              <w:t>s p</w:t>
            </w:r>
            <w:r w:rsidR="00BD1C91" w:rsidRPr="00056BC6">
              <w:rPr>
                <w:rFonts w:ascii="Arial" w:hAnsi="Arial" w:cs="Arial"/>
              </w:rPr>
              <w:t xml:space="preserve">er a moviments laterals </w:t>
            </w:r>
          </w:p>
        </w:tc>
      </w:tr>
      <w:tr w:rsidR="00394163" w:rsidRPr="00056BC6" w14:paraId="61CE2E84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0C46BA8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Manxa 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A62F7EE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goma, </w:t>
            </w:r>
            <w:r w:rsidR="00BD1C91" w:rsidRPr="00056BC6">
              <w:rPr>
                <w:rFonts w:ascii="Arial" w:hAnsi="Arial" w:cs="Arial"/>
              </w:rPr>
              <w:t>emmotllada, on</w:t>
            </w:r>
            <w:r w:rsidRPr="00056BC6">
              <w:rPr>
                <w:rFonts w:ascii="Arial" w:hAnsi="Arial" w:cs="Arial"/>
              </w:rPr>
              <w:t xml:space="preserve">a de forma </w:t>
            </w:r>
            <w:r w:rsidR="00BD1C91" w:rsidRPr="00056BC6">
              <w:rPr>
                <w:rFonts w:ascii="Arial" w:hAnsi="Arial" w:cs="Arial"/>
              </w:rPr>
              <w:t>esfèrica</w:t>
            </w:r>
            <w:r w:rsidRPr="00056BC6">
              <w:rPr>
                <w:rFonts w:ascii="Arial" w:hAnsi="Arial" w:cs="Arial"/>
              </w:rPr>
              <w:t xml:space="preserve">, </w:t>
            </w:r>
            <w:r w:rsidR="00BD1C91" w:rsidRPr="00056BC6">
              <w:rPr>
                <w:rFonts w:ascii="Arial" w:hAnsi="Arial" w:cs="Arial"/>
              </w:rPr>
              <w:t>amb bona flexibilitat</w:t>
            </w:r>
            <w:r w:rsidRPr="00056BC6">
              <w:rPr>
                <w:rFonts w:ascii="Arial" w:hAnsi="Arial" w:cs="Arial"/>
              </w:rPr>
              <w:t xml:space="preserve">, </w:t>
            </w:r>
            <w:r w:rsidR="00BD1C91" w:rsidRPr="00056BC6">
              <w:rPr>
                <w:rFonts w:ascii="Arial" w:hAnsi="Arial" w:cs="Arial"/>
              </w:rPr>
              <w:t>amb</w:t>
            </w:r>
            <w:r w:rsidRPr="00056BC6">
              <w:rPr>
                <w:rFonts w:ascii="Arial" w:hAnsi="Arial" w:cs="Arial"/>
              </w:rPr>
              <w:t xml:space="preserve"> </w:t>
            </w:r>
            <w:r w:rsidR="00BD1C91" w:rsidRPr="00056BC6">
              <w:rPr>
                <w:rFonts w:ascii="Arial" w:hAnsi="Arial" w:cs="Arial"/>
              </w:rPr>
              <w:t xml:space="preserve">carcassa de filferro d’acer </w:t>
            </w:r>
            <w:r w:rsidRPr="00056BC6">
              <w:rPr>
                <w:rFonts w:ascii="Arial" w:hAnsi="Arial" w:cs="Arial"/>
              </w:rPr>
              <w:t>flexible, protegi</w:t>
            </w:r>
            <w:r w:rsidR="00BD1C91" w:rsidRPr="00056BC6">
              <w:rPr>
                <w:rFonts w:ascii="Arial" w:hAnsi="Arial" w:cs="Arial"/>
              </w:rPr>
              <w:t xml:space="preserve">t contra </w:t>
            </w:r>
            <w:smartTag w:uri="urn:schemas-microsoft-com:office:smarttags" w:element="PersonName">
              <w:smartTagPr>
                <w:attr w:name="ProductID" w:val="la corrosi￳. Vorell"/>
              </w:smartTagPr>
              <w:r w:rsidR="00BD1C91" w:rsidRPr="00056BC6">
                <w:rPr>
                  <w:rFonts w:ascii="Arial" w:hAnsi="Arial" w:cs="Arial"/>
                </w:rPr>
                <w:t>la corrosió. Vorell</w:t>
              </w:r>
            </w:smartTag>
            <w:r w:rsidR="00BD1C91" w:rsidRPr="00056BC6">
              <w:rPr>
                <w:rFonts w:ascii="Arial" w:hAnsi="Arial" w:cs="Arial"/>
              </w:rPr>
              <w:t xml:space="preserve"> resistent a </w:t>
            </w:r>
            <w:smartTag w:uri="urn:schemas-microsoft-com:office:smarttags" w:element="PersonName">
              <w:smartTagPr>
                <w:attr w:name="ProductID" w:val="la ruptura. Ressalt"/>
              </w:smartTagPr>
              <w:r w:rsidR="00BD1C91" w:rsidRPr="00056BC6">
                <w:rPr>
                  <w:rFonts w:ascii="Arial" w:hAnsi="Arial" w:cs="Arial"/>
                </w:rPr>
                <w:t>la ruptura. Ressalt</w:t>
              </w:r>
            </w:smartTag>
            <w:r w:rsidR="00BD1C91" w:rsidRPr="00056BC6">
              <w:rPr>
                <w:rFonts w:ascii="Arial" w:hAnsi="Arial" w:cs="Arial"/>
              </w:rPr>
              <w:t xml:space="preserve"> estabilitzador especial. </w:t>
            </w:r>
          </w:p>
        </w:tc>
      </w:tr>
      <w:tr w:rsidR="00394163" w:rsidRPr="00056BC6" w14:paraId="465972AF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DDB5B9D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35671D3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Embrida</w:t>
            </w:r>
            <w:r w:rsidR="00BD1C91" w:rsidRPr="00056BC6">
              <w:rPr>
                <w:rFonts w:ascii="Arial" w:hAnsi="Arial" w:cs="Arial"/>
              </w:rPr>
              <w:t xml:space="preserve">ts </w:t>
            </w:r>
            <w:r w:rsidRPr="00056BC6">
              <w:rPr>
                <w:rFonts w:ascii="Arial" w:hAnsi="Arial" w:cs="Arial"/>
              </w:rPr>
              <w:t xml:space="preserve">DIN-2501, PN </w:t>
            </w:r>
            <w:r w:rsidR="00BD1C91" w:rsidRPr="00056BC6">
              <w:rPr>
                <w:rFonts w:ascii="Arial" w:hAnsi="Arial" w:cs="Arial"/>
              </w:rPr>
              <w:t>segons disseny. Brides giratòries. Fixació amb cargols normals.</w:t>
            </w:r>
            <w:r w:rsidR="00E51D9D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593EA451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09184E7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Tirants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9A49040" w14:textId="77777777" w:rsidR="00394163" w:rsidRPr="00056BC6" w:rsidRDefault="00BD1C9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casquet elàstic de goma</w:t>
            </w:r>
            <w:r w:rsidR="00394163" w:rsidRPr="00056BC6">
              <w:rPr>
                <w:rFonts w:ascii="Arial" w:hAnsi="Arial" w:cs="Arial"/>
              </w:rPr>
              <w:t xml:space="preserve"> (d </w:t>
            </w:r>
            <w:r w:rsidR="00394163" w:rsidRPr="00056BC6">
              <w:rPr>
                <w:rFonts w:ascii="Arial" w:hAnsi="Arial" w:cs="Arial"/>
              </w:rPr>
              <w:sym w:font="Symbol" w:char="F0A3"/>
            </w:r>
            <w:r w:rsidR="00394163"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50 mm"/>
              </w:smartTagPr>
              <w:r w:rsidR="00394163" w:rsidRPr="00056BC6">
                <w:rPr>
                  <w:rFonts w:ascii="Arial" w:hAnsi="Arial" w:cs="Arial"/>
                </w:rPr>
                <w:t>150 mm</w:t>
              </w:r>
            </w:smartTag>
            <w:r w:rsidR="00394163" w:rsidRPr="00056BC6">
              <w:rPr>
                <w:rFonts w:ascii="Arial" w:hAnsi="Arial" w:cs="Arial"/>
              </w:rPr>
              <w:t xml:space="preserve">) </w:t>
            </w:r>
            <w:r w:rsidRPr="00056BC6">
              <w:rPr>
                <w:rFonts w:ascii="Arial" w:hAnsi="Arial" w:cs="Arial"/>
              </w:rPr>
              <w:t xml:space="preserve">i amb </w:t>
            </w:r>
            <w:r w:rsidR="00394163" w:rsidRPr="00056BC6">
              <w:rPr>
                <w:rFonts w:ascii="Arial" w:hAnsi="Arial" w:cs="Arial"/>
              </w:rPr>
              <w:t>ca</w:t>
            </w:r>
            <w:r w:rsidR="00D81874" w:rsidRPr="00056BC6">
              <w:rPr>
                <w:rFonts w:ascii="Arial" w:hAnsi="Arial" w:cs="Arial"/>
              </w:rPr>
              <w:t>sso</w:t>
            </w:r>
            <w:r w:rsidR="00394163" w:rsidRPr="00056BC6">
              <w:rPr>
                <w:rFonts w:ascii="Arial" w:hAnsi="Arial" w:cs="Arial"/>
              </w:rPr>
              <w:t>le</w:t>
            </w:r>
            <w:r w:rsidR="00D81874" w:rsidRPr="00056BC6">
              <w:rPr>
                <w:rFonts w:ascii="Arial" w:hAnsi="Arial" w:cs="Arial"/>
              </w:rPr>
              <w:t>te</w:t>
            </w:r>
            <w:r w:rsidR="00394163" w:rsidRPr="00056BC6">
              <w:rPr>
                <w:rFonts w:ascii="Arial" w:hAnsi="Arial" w:cs="Arial"/>
              </w:rPr>
              <w:t xml:space="preserve">s sobre </w:t>
            </w:r>
            <w:r w:rsidRPr="00056BC6">
              <w:rPr>
                <w:rFonts w:ascii="Arial" w:hAnsi="Arial" w:cs="Arial"/>
              </w:rPr>
              <w:t xml:space="preserve">volanderes esfèriques </w:t>
            </w:r>
            <w:r w:rsidR="00394163" w:rsidRPr="00056BC6">
              <w:rPr>
                <w:rFonts w:ascii="Arial" w:hAnsi="Arial" w:cs="Arial"/>
              </w:rPr>
              <w:t xml:space="preserve">(d &gt; </w:t>
            </w:r>
            <w:smartTag w:uri="urn:schemas-microsoft-com:office:smarttags" w:element="metricconverter">
              <w:smartTagPr>
                <w:attr w:name="ProductID" w:val="150 mm"/>
              </w:smartTagPr>
              <w:r w:rsidR="00394163" w:rsidRPr="00056BC6">
                <w:rPr>
                  <w:rFonts w:ascii="Arial" w:hAnsi="Arial" w:cs="Arial"/>
                </w:rPr>
                <w:t>150 mm</w:t>
              </w:r>
            </w:smartTag>
            <w:r w:rsidR="00394163" w:rsidRPr="00056BC6">
              <w:rPr>
                <w:rFonts w:ascii="Arial" w:hAnsi="Arial" w:cs="Arial"/>
              </w:rPr>
              <w:t>).</w:t>
            </w:r>
            <w:r w:rsidR="00E51D9D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62BDAB2F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33292B0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Qualitat</w:t>
            </w:r>
            <w:r w:rsidR="00394163" w:rsidRPr="00056BC6">
              <w:rPr>
                <w:rFonts w:ascii="Arial" w:hAnsi="Arial" w:cs="Arial"/>
                <w:b/>
                <w:bCs/>
              </w:rPr>
              <w:t xml:space="preserve"> goma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56324CEB" w14:textId="77777777" w:rsidR="00394163" w:rsidRPr="00056BC6" w:rsidRDefault="00B64E8A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Butil per a aigua potable </w:t>
            </w:r>
          </w:p>
        </w:tc>
      </w:tr>
      <w:tr w:rsidR="00394163" w:rsidRPr="00056BC6" w14:paraId="65A9582E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15D25C8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D7F3F3A" w14:textId="77777777" w:rsidR="00394163" w:rsidRPr="00056BC6" w:rsidRDefault="00B64E8A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Fins</w:t>
            </w:r>
            <w:r w:rsidR="00394163" w:rsidRPr="00056BC6">
              <w:rPr>
                <w:rFonts w:ascii="Arial" w:hAnsi="Arial" w:cs="Arial"/>
              </w:rPr>
              <w:t xml:space="preserve"> P = 16 Bars</w:t>
            </w:r>
            <w:r w:rsidR="00E51D9D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76F28E58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CA8BAD3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6013E985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94163" w:rsidRPr="00056BC6" w14:paraId="1B3A4715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24BCFE9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417406EB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STENFLEX o similar</w:t>
            </w:r>
          </w:p>
        </w:tc>
      </w:tr>
      <w:tr w:rsidR="00394163" w:rsidRPr="00056BC6" w14:paraId="5B818CF2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5C59EB6" w14:textId="77777777" w:rsidR="00394163" w:rsidRPr="00056BC6" w:rsidRDefault="00394163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</w:t>
            </w:r>
            <w:r w:rsidR="00BD1C91" w:rsidRPr="00056BC6">
              <w:rPr>
                <w:rFonts w:ascii="Arial" w:hAnsi="Arial" w:cs="Arial"/>
                <w:b/>
                <w:bCs/>
                <w:u w:val="single"/>
              </w:rPr>
              <w:t>ULLET TÈCNIC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9667ACB" w14:textId="77777777" w:rsidR="00394163" w:rsidRPr="00056BC6" w:rsidRDefault="00BD1C9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COMPENSADOR</w:t>
            </w:r>
            <w:r w:rsidR="00394163" w:rsidRPr="00056BC6">
              <w:rPr>
                <w:rFonts w:ascii="Arial" w:hAnsi="Arial" w:cs="Arial"/>
              </w:rPr>
              <w:t xml:space="preserve">S </w:t>
            </w:r>
            <w:r w:rsidRPr="00056BC6">
              <w:rPr>
                <w:rFonts w:ascii="Arial" w:hAnsi="Arial" w:cs="Arial"/>
              </w:rPr>
              <w:t xml:space="preserve">AMB ÀNIMA D’ACER </w:t>
            </w:r>
            <w:r w:rsidR="00394163" w:rsidRPr="00056BC6">
              <w:rPr>
                <w:rFonts w:ascii="Arial" w:hAnsi="Arial" w:cs="Arial"/>
              </w:rPr>
              <w:t>KG312-WH</w:t>
            </w:r>
            <w:r w:rsidR="00775FCD">
              <w:rPr>
                <w:rFonts w:ascii="Arial" w:hAnsi="Arial" w:cs="Arial"/>
              </w:rPr>
              <w:t xml:space="preserve"> </w:t>
            </w:r>
          </w:p>
        </w:tc>
      </w:tr>
      <w:tr w:rsidR="00394163" w:rsidRPr="00056BC6" w14:paraId="026FE4BE" w14:textId="77777777" w:rsidTr="003570B4"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408F988" w14:textId="77777777" w:rsidR="00394163" w:rsidRPr="00056BC6" w:rsidRDefault="00BD1C91" w:rsidP="003941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="00394163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3759932D" w14:textId="77777777" w:rsidR="00394163" w:rsidRPr="00056BC6" w:rsidRDefault="003941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AS</w:t>
            </w:r>
            <w:r w:rsidR="00775FCD">
              <w:rPr>
                <w:rFonts w:ascii="Arial" w:hAnsi="Arial" w:cs="Arial"/>
              </w:rPr>
              <w:t xml:space="preserve"> </w:t>
            </w:r>
          </w:p>
        </w:tc>
      </w:tr>
    </w:tbl>
    <w:p w14:paraId="19A6F3C4" w14:textId="77777777" w:rsidR="00394163" w:rsidRPr="002610A3" w:rsidRDefault="00394163" w:rsidP="00394163">
      <w:pPr>
        <w:jc w:val="both"/>
        <w:rPr>
          <w:rFonts w:ascii="Arial" w:hAnsi="Arial" w:cs="Arial"/>
        </w:rPr>
      </w:pPr>
    </w:p>
    <w:p w14:paraId="7689803E" w14:textId="77777777" w:rsidR="00040305" w:rsidRDefault="00040305" w:rsidP="00394163">
      <w:pPr>
        <w:jc w:val="both"/>
        <w:rPr>
          <w:rFonts w:ascii="Arial" w:hAnsi="Arial" w:cs="Arial"/>
        </w:rPr>
        <w:sectPr w:rsidR="00040305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040305" w:rsidRPr="00056BC6" w14:paraId="7220AC43" w14:textId="77777777" w:rsidTr="00040305">
        <w:trPr>
          <w:trHeight w:val="284"/>
          <w:jc w:val="center"/>
        </w:trPr>
        <w:tc>
          <w:tcPr>
            <w:tcW w:w="96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6D9F1" w:themeFill="text2" w:themeFillTint="33"/>
            <w:vAlign w:val="center"/>
          </w:tcPr>
          <w:p w14:paraId="57B91327" w14:textId="77777777" w:rsidR="00040305" w:rsidRPr="00056BC6" w:rsidRDefault="00040305" w:rsidP="000957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bookmarkStart w:id="87" w:name="_Hlk88654252"/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040305" w:rsidRPr="00056BC6" w14:paraId="29388F04" w14:textId="77777777" w:rsidTr="00040305">
        <w:trPr>
          <w:trHeight w:val="227"/>
          <w:jc w:val="center"/>
        </w:trPr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A7D7229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1776B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C9F2CA0" w14:textId="77777777" w:rsidR="00040305" w:rsidRPr="00056BC6" w:rsidRDefault="00040305" w:rsidP="000957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17FA70D" w14:textId="15BF38AA" w:rsidR="00040305" w:rsidRPr="00056BC6" w:rsidRDefault="00040305" w:rsidP="000957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24/11/2021</w:t>
            </w:r>
          </w:p>
        </w:tc>
      </w:tr>
      <w:tr w:rsidR="00040305" w:rsidRPr="00056BC6" w14:paraId="15AE2108" w14:textId="77777777" w:rsidTr="00040305">
        <w:trPr>
          <w:trHeight w:val="227"/>
          <w:jc w:val="center"/>
        </w:trPr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79D35881" w14:textId="77777777" w:rsidR="00040305" w:rsidRPr="00056BC6" w:rsidRDefault="00040305" w:rsidP="0004030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BF734B7" w14:textId="7F796B21" w:rsidR="00040305" w:rsidRPr="00056BC6" w:rsidRDefault="00040305" w:rsidP="00040305">
            <w:pPr>
              <w:jc w:val="both"/>
              <w:outlineLvl w:val="0"/>
              <w:rPr>
                <w:rFonts w:ascii="Arial" w:hAnsi="Arial" w:cs="Arial"/>
              </w:rPr>
            </w:pPr>
            <w:bookmarkStart w:id="88" w:name="_Toc277670007"/>
            <w:bookmarkStart w:id="89" w:name="_Toc137214807"/>
            <w:r w:rsidRPr="00056BC6">
              <w:rPr>
                <w:rFonts w:ascii="Arial" w:hAnsi="Arial" w:cs="Arial"/>
              </w:rPr>
              <w:t xml:space="preserve">COMPORTA </w:t>
            </w:r>
            <w:bookmarkEnd w:id="88"/>
            <w:r>
              <w:rPr>
                <w:rFonts w:ascii="Arial" w:hAnsi="Arial" w:cs="Arial"/>
              </w:rPr>
              <w:t>MURAL</w:t>
            </w:r>
            <w:bookmarkEnd w:id="89"/>
          </w:p>
        </w:tc>
      </w:tr>
      <w:tr w:rsidR="00040305" w:rsidRPr="00056BC6" w14:paraId="7443460E" w14:textId="77777777" w:rsidTr="00040305">
        <w:trPr>
          <w:trHeight w:val="227"/>
          <w:jc w:val="center"/>
        </w:trPr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435ED7F" w14:textId="77777777" w:rsidR="00040305" w:rsidRPr="00056BC6" w:rsidRDefault="00040305" w:rsidP="0004030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3E506D1" w14:textId="700FE079" w:rsidR="00040305" w:rsidRPr="00056BC6" w:rsidRDefault="00040305" w:rsidP="00040305">
            <w:pPr>
              <w:jc w:val="both"/>
              <w:outlineLvl w:val="1"/>
              <w:rPr>
                <w:rFonts w:ascii="Arial" w:hAnsi="Arial" w:cs="Arial"/>
              </w:rPr>
            </w:pPr>
            <w:bookmarkStart w:id="90" w:name="_Toc137214808"/>
            <w:r>
              <w:rPr>
                <w:rFonts w:ascii="Arial" w:hAnsi="Arial" w:cs="Arial"/>
              </w:rPr>
              <w:t>varis</w:t>
            </w:r>
            <w:bookmarkEnd w:id="90"/>
          </w:p>
        </w:tc>
      </w:tr>
      <w:tr w:rsidR="00040305" w:rsidRPr="00056BC6" w14:paraId="02C796FA" w14:textId="77777777" w:rsidTr="00040305">
        <w:trPr>
          <w:trHeight w:val="227"/>
          <w:jc w:val="center"/>
        </w:trPr>
        <w:tc>
          <w:tcPr>
            <w:tcW w:w="1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3E387E3" w14:textId="77777777" w:rsidR="00040305" w:rsidRPr="00056BC6" w:rsidRDefault="00040305" w:rsidP="0004030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AE0F298" w14:textId="2C237C2B" w:rsidR="00040305" w:rsidRPr="00056BC6" w:rsidRDefault="00040305" w:rsidP="00040305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Aïllament </w:t>
            </w:r>
            <w:r>
              <w:rPr>
                <w:rFonts w:ascii="Arial" w:hAnsi="Arial" w:cs="Arial"/>
              </w:rPr>
              <w:t>de canals, cambres d’aspiració o dipòsits</w:t>
            </w:r>
          </w:p>
        </w:tc>
      </w:tr>
    </w:tbl>
    <w:p w14:paraId="4DEA316F" w14:textId="77777777" w:rsidR="00040305" w:rsidRPr="002610A3" w:rsidRDefault="00040305" w:rsidP="00040305">
      <w:pPr>
        <w:widowControl/>
        <w:spacing w:line="480" w:lineRule="auto"/>
        <w:jc w:val="both"/>
        <w:rPr>
          <w:rFonts w:ascii="Arial" w:eastAsia="Times New Roman" w:hAnsi="Arial" w:cs="Arial"/>
        </w:rPr>
      </w:pPr>
    </w:p>
    <w:p w14:paraId="2C773CCD" w14:textId="47E6CCE4" w:rsidR="00040305" w:rsidRPr="002610A3" w:rsidRDefault="00040305" w:rsidP="00040305">
      <w:pPr>
        <w:widowControl/>
        <w:spacing w:line="720" w:lineRule="auto"/>
        <w:jc w:val="both"/>
        <w:rPr>
          <w:rFonts w:ascii="Arial" w:hAnsi="Arial" w:cs="Arial"/>
          <w:b/>
          <w:bCs/>
        </w:rPr>
      </w:pPr>
      <w:r w:rsidRPr="002610A3">
        <w:rPr>
          <w:rFonts w:ascii="Arial" w:hAnsi="Arial" w:cs="Arial"/>
          <w:noProof/>
          <w:snapToGrid/>
          <w:lang w:eastAsia="ca-ES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1535FFB0" wp14:editId="067B6BE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5904230" cy="0"/>
                <wp:effectExtent l="9525" t="6350" r="10795" b="12700"/>
                <wp:wrapNone/>
                <wp:docPr id="72" name="Conector recto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423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029644" id="Conector recto 72" o:spid="_x0000_s1026" style="position:absolute;z-index:25176217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64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" strokeweight=".5pt"/>
            </w:pict>
          </mc:Fallback>
        </mc:AlternateContent>
      </w:r>
      <w:r w:rsidRPr="002610A3">
        <w:rPr>
          <w:rFonts w:ascii="Arial" w:hAnsi="Arial" w:cs="Arial"/>
          <w:b/>
          <w:bCs/>
        </w:rPr>
        <w:t>CARACTERÍSTIQUES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13"/>
        <w:gridCol w:w="6304"/>
      </w:tblGrid>
      <w:tr w:rsidR="00040305" w:rsidRPr="00056BC6" w14:paraId="2574C0E5" w14:textId="77777777" w:rsidTr="0009572D">
        <w:tc>
          <w:tcPr>
            <w:tcW w:w="8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645744" w14:textId="77777777" w:rsidR="00040305" w:rsidRPr="00056BC6" w:rsidRDefault="00040305" w:rsidP="0009572D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MATERIALS </w:t>
            </w:r>
          </w:p>
        </w:tc>
      </w:tr>
      <w:tr w:rsidR="00040305" w:rsidRPr="00056BC6" w14:paraId="5C286953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0B18C7F8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 guia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50BC201A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</w:t>
            </w:r>
            <w:r>
              <w:rPr>
                <w:rFonts w:ascii="Arial" w:hAnsi="Arial" w:cs="Arial"/>
              </w:rPr>
              <w:t>inoxidable AISI 316L</w:t>
            </w:r>
          </w:p>
        </w:tc>
      </w:tr>
      <w:tr w:rsidR="00040305" w:rsidRPr="00056BC6" w14:paraId="5C851B32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155D73DD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Xapa tancament</w:t>
            </w:r>
            <w:r w:rsidRPr="00056BC6">
              <w:rPr>
                <w:rFonts w:ascii="Arial" w:hAnsi="Arial" w:cs="Arial"/>
                <w:b/>
                <w:bCs/>
              </w:rPr>
              <w:t xml:space="preserve">: 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3D32AF8A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Pr="000E17B0">
              <w:rPr>
                <w:rFonts w:ascii="Arial" w:hAnsi="Arial" w:cs="Arial"/>
              </w:rPr>
              <w:t>’acer inoxidable AISI-316L, reforçat segons la càrrega prevista de treball (</w:t>
            </w:r>
            <w:r>
              <w:rPr>
                <w:rFonts w:ascii="Arial" w:hAnsi="Arial" w:cs="Arial"/>
              </w:rPr>
              <w:t>segons projecte</w:t>
            </w:r>
            <w:r w:rsidRPr="000E17B0">
              <w:rPr>
                <w:rFonts w:ascii="Arial" w:hAnsi="Arial" w:cs="Arial"/>
              </w:rPr>
              <w:t>). Incorporarà patins</w:t>
            </w:r>
            <w:r>
              <w:rPr>
                <w:rFonts w:ascii="Arial" w:hAnsi="Arial" w:cs="Arial"/>
              </w:rPr>
              <w:t xml:space="preserve"> de lliscament de megalene o similar</w:t>
            </w:r>
          </w:p>
        </w:tc>
      </w:tr>
      <w:tr w:rsidR="00040305" w:rsidRPr="00056BC6" w14:paraId="12F93B13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797133BD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Husillo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06DACD0E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</w:t>
            </w:r>
            <w:r>
              <w:rPr>
                <w:rFonts w:ascii="Arial" w:hAnsi="Arial" w:cs="Arial"/>
              </w:rPr>
              <w:t>inoxidable AISI 316L.</w:t>
            </w:r>
          </w:p>
        </w:tc>
      </w:tr>
      <w:tr w:rsidR="00040305" w:rsidRPr="00056BC6" w14:paraId="3B583B1A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7E5C0916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Suport guia h</w:t>
            </w:r>
            <w:r w:rsidRPr="00056BC6">
              <w:rPr>
                <w:rFonts w:ascii="Arial" w:hAnsi="Arial" w:cs="Arial"/>
                <w:b/>
                <w:bCs/>
              </w:rPr>
              <w:t>usillo: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2BD5923F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</w:t>
            </w:r>
            <w:r>
              <w:rPr>
                <w:rFonts w:ascii="Arial" w:hAnsi="Arial" w:cs="Arial"/>
              </w:rPr>
              <w:t>inoxidable AISI 316L.</w:t>
            </w:r>
          </w:p>
        </w:tc>
      </w:tr>
      <w:tr w:rsidR="00040305" w:rsidRPr="00056BC6" w14:paraId="26730DE4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42E02179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2B70EE4F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</w:p>
        </w:tc>
      </w:tr>
      <w:tr w:rsidR="00040305" w:rsidRPr="00056BC6" w14:paraId="44299B33" w14:textId="77777777" w:rsidTr="0009572D">
        <w:tc>
          <w:tcPr>
            <w:tcW w:w="8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E8985B" w14:textId="77777777" w:rsidR="00040305" w:rsidRPr="00056BC6" w:rsidRDefault="00040305" w:rsidP="0009572D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CARACTERÍSTIQUES</w:t>
            </w:r>
          </w:p>
        </w:tc>
      </w:tr>
      <w:tr w:rsidR="00040305" w:rsidRPr="00056BC6" w14:paraId="36A3FE8B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0B33B997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Estanquitat</w:t>
            </w:r>
            <w:r w:rsidRPr="00056BC6">
              <w:rPr>
                <w:rFonts w:ascii="Arial" w:hAnsi="Arial" w:cs="Arial"/>
                <w:b/>
                <w:bCs/>
              </w:rPr>
              <w:t xml:space="preserve">: 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5A6382F6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Als 4 costats, amb Goma EPDM sobre AISI-316L</w:t>
            </w:r>
          </w:p>
        </w:tc>
      </w:tr>
      <w:tr w:rsidR="00040305" w:rsidRPr="00056BC6" w14:paraId="11911DBB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4C68F8E8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Husillo</w:t>
            </w:r>
            <w:r w:rsidRPr="00056BC6">
              <w:rPr>
                <w:rFonts w:ascii="Arial" w:hAnsi="Arial" w:cs="Arial"/>
                <w:b/>
                <w:bCs/>
              </w:rPr>
              <w:t xml:space="preserve">: 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7221B106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Diàmetre segons projecte, Sortida ascendent</w:t>
            </w:r>
          </w:p>
        </w:tc>
      </w:tr>
      <w:tr w:rsidR="00040305" w:rsidRPr="00056BC6" w14:paraId="335415B2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072E4DCD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Tractament superficial</w:t>
            </w:r>
            <w:r w:rsidRPr="00056BC6">
              <w:rPr>
                <w:rFonts w:ascii="Arial" w:hAnsi="Arial" w:cs="Arial"/>
                <w:b/>
                <w:bCs/>
              </w:rPr>
              <w:t xml:space="preserve">: 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166B7429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Xorreig amb corindón blanc, i imprimació incolora de vernís de poliuretà amb base aigua, mantenint les propietats mecàniques i protecció original de l’acer.</w:t>
            </w:r>
          </w:p>
        </w:tc>
      </w:tr>
      <w:tr w:rsidR="00040305" w:rsidRPr="00056BC6" w14:paraId="450A45FE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3BD12E79" w14:textId="4B5AA500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  <w:r w:rsidR="0065142D">
              <w:rPr>
                <w:rFonts w:ascii="Arial" w:hAnsi="Arial" w:cs="Arial"/>
                <w:b/>
                <w:bCs/>
              </w:rPr>
              <w:t>àrreg</w:t>
            </w:r>
            <w:r>
              <w:rPr>
                <w:rFonts w:ascii="Arial" w:hAnsi="Arial" w:cs="Arial"/>
                <w:b/>
                <w:bCs/>
              </w:rPr>
              <w:t>a comporta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62F0A582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040305" w:rsidRPr="00056BC6" w14:paraId="3ED491BB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362BEBFA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 comporta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4E08B355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040305" w:rsidRPr="00056BC6" w14:paraId="3A81EFD4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7BE78234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Fondària tancament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7B7B0BD5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Segons projecte </w:t>
            </w:r>
          </w:p>
        </w:tc>
      </w:tr>
      <w:tr w:rsidR="00040305" w:rsidRPr="00056BC6" w14:paraId="7A770660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25DA5ED3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Tipus accionament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45749114" w14:textId="77777777" w:rsidR="00040305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projecte:</w:t>
            </w:r>
          </w:p>
          <w:p w14:paraId="23EE9099" w14:textId="77777777" w:rsidR="00040305" w:rsidRPr="002D2B52" w:rsidRDefault="00040305" w:rsidP="0009572D">
            <w:pPr>
              <w:jc w:val="both"/>
              <w:rPr>
                <w:rFonts w:ascii="Arial" w:hAnsi="Arial" w:cs="Arial"/>
                <w:u w:val="single"/>
              </w:rPr>
            </w:pPr>
            <w:r w:rsidRPr="002D2B52">
              <w:rPr>
                <w:rFonts w:ascii="Arial" w:hAnsi="Arial" w:cs="Arial"/>
                <w:u w:val="single"/>
              </w:rPr>
              <w:t>Elèctric</w:t>
            </w:r>
          </w:p>
          <w:p w14:paraId="122DF961" w14:textId="77777777" w:rsidR="00040305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Capçal desmultiplicador elèctric AUMA SAR segons projecte, amb transmissor de posició 4-20 mA i indicador mecànic de posició.</w:t>
            </w:r>
          </w:p>
          <w:p w14:paraId="08C4AFC5" w14:textId="77777777" w:rsidR="00040305" w:rsidRPr="002D2B52" w:rsidRDefault="00040305" w:rsidP="0009572D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u w:val="single"/>
              </w:rPr>
              <w:t>Pneumàtic</w:t>
            </w:r>
          </w:p>
          <w:p w14:paraId="7C97CE83" w14:textId="77777777" w:rsidR="00040305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Cilindre pneumàtic segons càrrega, amb indicador de posició magnètic.</w:t>
            </w:r>
          </w:p>
          <w:p w14:paraId="66DA6F66" w14:textId="77777777" w:rsidR="00040305" w:rsidRPr="002D2B52" w:rsidRDefault="00040305" w:rsidP="0009572D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u w:val="single"/>
              </w:rPr>
              <w:t>Manual</w:t>
            </w:r>
          </w:p>
          <w:p w14:paraId="64F086FA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Desmultiplicador i volant</w:t>
            </w:r>
          </w:p>
        </w:tc>
      </w:tr>
      <w:tr w:rsidR="00040305" w:rsidRPr="00056BC6" w14:paraId="567661A8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433C7DBF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Temps maniobra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02B0DF62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Segons projecte </w:t>
            </w:r>
          </w:p>
        </w:tc>
      </w:tr>
      <w:tr w:rsidR="00040305" w:rsidRPr="00056BC6" w14:paraId="5994D653" w14:textId="77777777" w:rsidTr="0009572D"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14:paraId="168D4693" w14:textId="77777777" w:rsidR="00040305" w:rsidRPr="00056BC6" w:rsidRDefault="00040305" w:rsidP="000957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Alçada accionament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304" w:type="dxa"/>
            <w:tcBorders>
              <w:top w:val="nil"/>
              <w:left w:val="nil"/>
              <w:bottom w:val="nil"/>
              <w:right w:val="nil"/>
            </w:tcBorders>
          </w:tcPr>
          <w:p w14:paraId="44D92608" w14:textId="77777777" w:rsidR="00040305" w:rsidRPr="00056BC6" w:rsidRDefault="00040305" w:rsidP="000957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Segons projecte </w:t>
            </w:r>
          </w:p>
        </w:tc>
      </w:tr>
      <w:bookmarkEnd w:id="87"/>
    </w:tbl>
    <w:p w14:paraId="34E25629" w14:textId="0442176E" w:rsidR="00394163" w:rsidRPr="002610A3" w:rsidRDefault="00394163" w:rsidP="00394163">
      <w:pPr>
        <w:jc w:val="both"/>
        <w:rPr>
          <w:rFonts w:ascii="Arial" w:hAnsi="Arial" w:cs="Arial"/>
        </w:rPr>
      </w:pPr>
    </w:p>
    <w:p w14:paraId="3388055A" w14:textId="77777777" w:rsidR="00A06F86" w:rsidRDefault="00A06F86" w:rsidP="00635ED3">
      <w:pPr>
        <w:rPr>
          <w:rFonts w:ascii="Arial" w:hAnsi="Arial" w:cs="Arial"/>
          <w:b/>
          <w:bCs/>
        </w:rPr>
      </w:pPr>
    </w:p>
    <w:p w14:paraId="6A1036F6" w14:textId="6A35F86B" w:rsidR="00040305" w:rsidRDefault="00040305" w:rsidP="00635ED3">
      <w:pPr>
        <w:rPr>
          <w:rFonts w:ascii="Arial" w:hAnsi="Arial" w:cs="Arial"/>
          <w:b/>
          <w:bCs/>
        </w:rPr>
        <w:sectPr w:rsidR="00040305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06F86" w:rsidRPr="00097A00" w14:paraId="6A812EE6" w14:textId="77777777" w:rsidTr="00A44A9A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0B1973EE" w14:textId="77777777" w:rsidR="00A06F86" w:rsidRPr="00097A00" w:rsidRDefault="00A06F86" w:rsidP="00A06F8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97A00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06F86" w:rsidRPr="00097A00" w14:paraId="52D8FD87" w14:textId="77777777" w:rsidTr="00A44A9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8F12BA8" w14:textId="77777777" w:rsidR="00A06F86" w:rsidRPr="00097A00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097A00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724C0C5" w14:textId="77777777" w:rsidR="00A06F86" w:rsidRPr="00097A00" w:rsidRDefault="00A06F86" w:rsidP="00A06F86">
            <w:pPr>
              <w:jc w:val="both"/>
              <w:rPr>
                <w:rFonts w:ascii="Arial" w:hAnsi="Arial" w:cs="Arial"/>
              </w:rPr>
            </w:pPr>
            <w:r w:rsidRPr="00097A00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8041F68" w14:textId="77777777" w:rsidR="00A06F86" w:rsidRPr="00097A00" w:rsidRDefault="00A06F86" w:rsidP="00A06F86">
            <w:pPr>
              <w:jc w:val="center"/>
              <w:rPr>
                <w:rFonts w:ascii="Arial" w:hAnsi="Arial" w:cs="Arial"/>
                <w:b/>
              </w:rPr>
            </w:pPr>
            <w:r w:rsidRPr="00097A00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1135AA75" w14:textId="77777777" w:rsidR="00A06F86" w:rsidRPr="00097A00" w:rsidRDefault="00A06F86" w:rsidP="00A06F86">
            <w:pPr>
              <w:jc w:val="center"/>
              <w:rPr>
                <w:rFonts w:ascii="Arial" w:hAnsi="Arial" w:cs="Arial"/>
              </w:rPr>
            </w:pPr>
            <w:r w:rsidRPr="00097A00">
              <w:rPr>
                <w:rFonts w:ascii="Arial" w:hAnsi="Arial" w:cs="Arial"/>
              </w:rPr>
              <w:t>25/02/2010</w:t>
            </w:r>
          </w:p>
        </w:tc>
      </w:tr>
      <w:tr w:rsidR="00A06F86" w:rsidRPr="00097A00" w14:paraId="00ED684A" w14:textId="77777777" w:rsidTr="00A44A9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98318A1" w14:textId="77777777" w:rsidR="00A06F86" w:rsidRPr="00097A00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097A00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554CA9A" w14:textId="77777777" w:rsidR="00A06F86" w:rsidRPr="00097A00" w:rsidRDefault="00A06F86" w:rsidP="00A06F86">
            <w:pPr>
              <w:jc w:val="both"/>
              <w:outlineLvl w:val="0"/>
              <w:rPr>
                <w:rFonts w:ascii="Arial" w:hAnsi="Arial" w:cs="Arial"/>
              </w:rPr>
            </w:pPr>
            <w:bookmarkStart w:id="91" w:name="_Toc260816376"/>
            <w:bookmarkStart w:id="92" w:name="_Toc14429524"/>
            <w:bookmarkStart w:id="93" w:name="_Toc137214809"/>
            <w:r w:rsidRPr="00097A00">
              <w:rPr>
                <w:rFonts w:ascii="Arial" w:hAnsi="Arial" w:cs="Arial"/>
              </w:rPr>
              <w:t>COMPRESSOR DE PISTÓ</w:t>
            </w:r>
            <w:bookmarkEnd w:id="91"/>
            <w:bookmarkEnd w:id="92"/>
            <w:bookmarkEnd w:id="93"/>
          </w:p>
        </w:tc>
      </w:tr>
      <w:tr w:rsidR="00A06F86" w:rsidRPr="00097A00" w14:paraId="264A5055" w14:textId="77777777" w:rsidTr="00A44A9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EC69967" w14:textId="77777777" w:rsidR="00A06F86" w:rsidRPr="00097A00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097A00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13F7D8F1" w14:textId="77777777" w:rsidR="00A06F86" w:rsidRPr="00097A00" w:rsidRDefault="00A06F86" w:rsidP="00A06F86">
            <w:pPr>
              <w:jc w:val="both"/>
              <w:outlineLvl w:val="1"/>
              <w:rPr>
                <w:rFonts w:ascii="Arial" w:hAnsi="Arial" w:cs="Arial"/>
              </w:rPr>
            </w:pPr>
            <w:bookmarkStart w:id="94" w:name="_Toc260816377"/>
            <w:bookmarkStart w:id="95" w:name="_Toc14429525"/>
            <w:bookmarkStart w:id="96" w:name="_Toc137214810"/>
            <w:r w:rsidRPr="00097A00">
              <w:rPr>
                <w:rFonts w:ascii="Arial" w:hAnsi="Arial" w:cs="Arial"/>
              </w:rPr>
              <w:t>INGERSOLL RAND</w:t>
            </w:r>
            <w:bookmarkEnd w:id="94"/>
            <w:bookmarkEnd w:id="95"/>
            <w:bookmarkEnd w:id="96"/>
            <w:r w:rsidRPr="00097A00">
              <w:rPr>
                <w:rFonts w:ascii="Arial" w:hAnsi="Arial" w:cs="Arial"/>
              </w:rPr>
              <w:t xml:space="preserve">   </w:t>
            </w:r>
          </w:p>
        </w:tc>
      </w:tr>
      <w:tr w:rsidR="00A06F86" w:rsidRPr="00097A00" w14:paraId="2503AC82" w14:textId="77777777" w:rsidTr="00A44A9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BF8A69C" w14:textId="77777777" w:rsidR="00A06F86" w:rsidRPr="00097A00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097A00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D1C62B5" w14:textId="77777777" w:rsidR="00A06F86" w:rsidRPr="00097A00" w:rsidRDefault="00A06F86" w:rsidP="00A06F86">
            <w:pPr>
              <w:jc w:val="both"/>
              <w:rPr>
                <w:rFonts w:ascii="Arial" w:hAnsi="Arial" w:cs="Arial"/>
              </w:rPr>
            </w:pPr>
            <w:r w:rsidRPr="00097A00">
              <w:rPr>
                <w:rFonts w:ascii="Arial" w:hAnsi="Arial" w:cs="Arial"/>
              </w:rPr>
              <w:t>Aportació d’aire per al servei de la xarxa d’aire</w:t>
            </w:r>
          </w:p>
        </w:tc>
      </w:tr>
    </w:tbl>
    <w:p w14:paraId="18FDC4DB" w14:textId="77777777" w:rsidR="00A06F86" w:rsidRPr="00097A00" w:rsidRDefault="00A06F86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A75BFED" w14:textId="77777777" w:rsidR="00A06F86" w:rsidRPr="003570B4" w:rsidRDefault="00377721" w:rsidP="003570B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3570B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CADB799" wp14:editId="5F69680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3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DF59CC" id="Line 63" o:spid="_x0000_s1026" style="position:absolute;z-index:2516741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V84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ttVfO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3570B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753"/>
        <w:gridCol w:w="1791"/>
        <w:gridCol w:w="6095"/>
      </w:tblGrid>
      <w:tr w:rsidR="00A06F86" w:rsidRPr="006F7D43" w14:paraId="30E0B382" w14:textId="77777777" w:rsidTr="00A44A9A">
        <w:trPr>
          <w:trHeight w:val="434"/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50D40A" w14:textId="77777777" w:rsidR="00A06F86" w:rsidRPr="006F7D43" w:rsidRDefault="00A44A9A" w:rsidP="00A06F86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DISSENY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21E387E2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6F7D43" w14:paraId="3417C88A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5343DD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Nombre de cilindres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105F53A0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1</w:t>
            </w:r>
          </w:p>
        </w:tc>
      </w:tr>
      <w:tr w:rsidR="00A06F86" w:rsidRPr="006F7D43" w14:paraId="58AC41F6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751E71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Capacitat en aspiració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1B1D9365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380 l/min</w:t>
            </w:r>
          </w:p>
        </w:tc>
      </w:tr>
      <w:tr w:rsidR="00A06F86" w:rsidRPr="006F7D43" w14:paraId="62D9126A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6B6404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Pressió de descàrrega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29E8CBA4" w14:textId="77777777" w:rsidR="00A06F86" w:rsidRPr="006F7D43" w:rsidRDefault="00A06F86" w:rsidP="00A44A9A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 xml:space="preserve">9 </w:t>
            </w:r>
            <w:r w:rsidR="00A44A9A">
              <w:rPr>
                <w:rFonts w:ascii="Arial" w:hAnsi="Arial" w:cs="Arial"/>
              </w:rPr>
              <w:t>K</w:t>
            </w:r>
            <w:r w:rsidRPr="006F7D43">
              <w:rPr>
                <w:rFonts w:ascii="Arial" w:hAnsi="Arial" w:cs="Arial"/>
              </w:rPr>
              <w:t>g/cm</w:t>
            </w:r>
            <w:r w:rsidR="006C70EE">
              <w:rPr>
                <w:rFonts w:ascii="Arial" w:hAnsi="Arial" w:cs="Arial"/>
              </w:rPr>
              <w:t>²</w:t>
            </w:r>
            <w:r w:rsidRPr="006F7D43">
              <w:rPr>
                <w:rFonts w:ascii="Arial" w:hAnsi="Arial" w:cs="Arial"/>
              </w:rPr>
              <w:t xml:space="preserve"> </w:t>
            </w:r>
          </w:p>
        </w:tc>
      </w:tr>
      <w:tr w:rsidR="00A06F86" w:rsidRPr="006F7D43" w14:paraId="16DEFB55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A4636B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Accionament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0986E3D4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Per corretges</w:t>
            </w:r>
          </w:p>
        </w:tc>
      </w:tr>
      <w:tr w:rsidR="00A06F86" w:rsidRPr="006F7D43" w14:paraId="4995D919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5CB204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Potència motor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1625F788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2,2 kW</w:t>
            </w:r>
          </w:p>
        </w:tc>
      </w:tr>
      <w:tr w:rsidR="00A06F86" w:rsidRPr="006F7D43" w14:paraId="557363F4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B672DF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Tensió del motor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36617FDF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400 V / 50 Hz</w:t>
            </w:r>
          </w:p>
        </w:tc>
      </w:tr>
      <w:tr w:rsidR="00A06F86" w:rsidRPr="006F7D43" w14:paraId="4FBE4850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CE6E98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Velocitat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787586B8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1100 rpm</w:t>
            </w:r>
          </w:p>
        </w:tc>
      </w:tr>
      <w:tr w:rsidR="00A06F86" w:rsidRPr="006F7D43" w14:paraId="74844480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E90E7C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Tipus de lubricació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74DD9AB0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Greix</w:t>
            </w:r>
          </w:p>
        </w:tc>
      </w:tr>
      <w:tr w:rsidR="00A06F86" w:rsidRPr="006F7D43" w14:paraId="76A33B28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44D85E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Classe d’aïllament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192D36FD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 xml:space="preserve">F </w:t>
            </w:r>
          </w:p>
        </w:tc>
      </w:tr>
      <w:tr w:rsidR="00A06F86" w:rsidRPr="006F7D43" w14:paraId="3A79ABDF" w14:textId="77777777" w:rsidTr="00A44A9A">
        <w:trPr>
          <w:trHeight w:val="147"/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217706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71E00701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6F7D43" w14:paraId="276895EA" w14:textId="77777777" w:rsidTr="00A44A9A">
        <w:trPr>
          <w:trHeight w:val="434"/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36340" w14:textId="77777777" w:rsidR="00A06F86" w:rsidRPr="006F7D43" w:rsidRDefault="00CB5CFA" w:rsidP="00A06F86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DIPÒSITS DE RECEPCIÓ D’AIRE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2AC374E7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6F7D43" w14:paraId="4C8D66A6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4BFD3C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683ECEB8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270 l"/>
              </w:smartTagPr>
              <w:r w:rsidRPr="006F7D43">
                <w:rPr>
                  <w:rFonts w:ascii="Arial" w:hAnsi="Arial" w:cs="Arial"/>
                </w:rPr>
                <w:t>270 l</w:t>
              </w:r>
            </w:smartTag>
            <w:r w:rsidRPr="006F7D43">
              <w:rPr>
                <w:rFonts w:ascii="Arial" w:hAnsi="Arial" w:cs="Arial"/>
              </w:rPr>
              <w:t xml:space="preserve"> </w:t>
            </w:r>
          </w:p>
        </w:tc>
      </w:tr>
      <w:tr w:rsidR="00A06F86" w:rsidRPr="006F7D43" w14:paraId="0A5BA259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A7C72B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Pressió de servei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2A90A6CC" w14:textId="77777777" w:rsidR="00A06F86" w:rsidRPr="006F7D43" w:rsidRDefault="00A06F86" w:rsidP="006C70EE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11 kg/cm</w:t>
            </w:r>
            <w:r w:rsidR="006C70EE">
              <w:rPr>
                <w:rFonts w:ascii="Arial" w:hAnsi="Arial" w:cs="Arial"/>
              </w:rPr>
              <w:t>²</w:t>
            </w:r>
          </w:p>
        </w:tc>
      </w:tr>
      <w:tr w:rsidR="00A06F86" w:rsidRPr="006F7D43" w14:paraId="4BA005A0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6FF9AF" w14:textId="77777777" w:rsidR="00A06F86" w:rsidRPr="006F7D4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</w:rPr>
              <w:t>Pressió de prova</w:t>
            </w: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7ACAA81B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 xml:space="preserve">1,5 vegades la de servei </w:t>
            </w:r>
          </w:p>
        </w:tc>
      </w:tr>
      <w:tr w:rsidR="002F1548" w:rsidRPr="006F7D43" w14:paraId="77733A9D" w14:textId="77777777" w:rsidTr="00A44A9A">
        <w:trPr>
          <w:jc w:val="center"/>
        </w:trPr>
        <w:tc>
          <w:tcPr>
            <w:tcW w:w="35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04A1AB" w14:textId="77777777" w:rsidR="002F1548" w:rsidRPr="006F7D43" w:rsidRDefault="002F1548" w:rsidP="00A06F86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095" w:type="dxa"/>
            <w:tcBorders>
              <w:top w:val="nil"/>
              <w:left w:val="nil"/>
              <w:bottom w:val="nil"/>
              <w:right w:val="nil"/>
            </w:tcBorders>
          </w:tcPr>
          <w:p w14:paraId="2DBAEF18" w14:textId="77777777" w:rsidR="002F1548" w:rsidRPr="006F7D43" w:rsidRDefault="002F1548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6F7D43" w14:paraId="611C91CA" w14:textId="77777777" w:rsidTr="00A44A9A">
        <w:trPr>
          <w:trHeight w:val="386"/>
          <w:jc w:val="center"/>
        </w:trPr>
        <w:tc>
          <w:tcPr>
            <w:tcW w:w="1753" w:type="dxa"/>
            <w:tcBorders>
              <w:top w:val="nil"/>
              <w:left w:val="nil"/>
              <w:bottom w:val="nil"/>
              <w:right w:val="nil"/>
            </w:tcBorders>
          </w:tcPr>
          <w:p w14:paraId="1A9CA381" w14:textId="77777777" w:rsidR="00A06F86" w:rsidRPr="006F7D43" w:rsidRDefault="00A06F86" w:rsidP="00A06F86">
            <w:pPr>
              <w:keepNext/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  <w:u w:val="single"/>
              </w:rPr>
              <w:t>MODEL</w:t>
            </w:r>
            <w:r w:rsidRPr="006F7D43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8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39591E" w14:textId="77777777" w:rsidR="00A06F86" w:rsidRPr="006F7D43" w:rsidRDefault="00A06F86" w:rsidP="00A06F86">
            <w:pPr>
              <w:jc w:val="both"/>
              <w:rPr>
                <w:rFonts w:ascii="Arial" w:hAnsi="Arial" w:cs="Arial"/>
              </w:rPr>
            </w:pPr>
            <w:r w:rsidRPr="006F7D43">
              <w:rPr>
                <w:rFonts w:ascii="Arial" w:hAnsi="Arial" w:cs="Arial"/>
              </w:rPr>
              <w:t>BD3/270/P/3-400</w:t>
            </w:r>
          </w:p>
        </w:tc>
      </w:tr>
      <w:tr w:rsidR="00A06F86" w:rsidRPr="006F7D43" w14:paraId="640E6CA8" w14:textId="77777777" w:rsidTr="00A44A9A">
        <w:trPr>
          <w:jc w:val="center"/>
        </w:trPr>
        <w:tc>
          <w:tcPr>
            <w:tcW w:w="1753" w:type="dxa"/>
            <w:tcBorders>
              <w:top w:val="nil"/>
              <w:left w:val="nil"/>
              <w:bottom w:val="nil"/>
              <w:right w:val="nil"/>
            </w:tcBorders>
          </w:tcPr>
          <w:p w14:paraId="2011CD93" w14:textId="77777777" w:rsidR="00A06F86" w:rsidRPr="006F7D43" w:rsidRDefault="00A06F86" w:rsidP="00A06F86">
            <w:pPr>
              <w:keepNext/>
              <w:rPr>
                <w:rFonts w:ascii="Arial" w:hAnsi="Arial" w:cs="Arial"/>
                <w:b/>
                <w:bCs/>
              </w:rPr>
            </w:pPr>
            <w:r w:rsidRPr="006F7D43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Pr="006F7D43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8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08360D" w14:textId="77777777" w:rsidR="00A06F86" w:rsidRPr="006F7D43" w:rsidRDefault="003B18D4" w:rsidP="003B18D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INGERSOLL RAND </w:t>
            </w:r>
            <w:r w:rsidR="00A06F86" w:rsidRPr="006F7D43">
              <w:rPr>
                <w:rFonts w:ascii="Arial" w:hAnsi="Arial" w:cs="Arial"/>
              </w:rPr>
              <w:t>Rand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186B645E" w14:textId="77777777" w:rsidR="006B255C" w:rsidRDefault="006B255C" w:rsidP="00635ED3">
      <w:pPr>
        <w:rPr>
          <w:rFonts w:ascii="Arial" w:hAnsi="Arial" w:cs="Arial"/>
          <w:b/>
          <w:bCs/>
        </w:rPr>
      </w:pPr>
    </w:p>
    <w:p w14:paraId="6AF61CDF" w14:textId="046E1468" w:rsidR="007C39C6" w:rsidRDefault="007C39C6">
      <w:pPr>
        <w:widowControl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7EBE9616" w14:textId="77777777" w:rsidR="00A06F86" w:rsidRPr="002610A3" w:rsidRDefault="00A06F86" w:rsidP="00635ED3">
      <w:pPr>
        <w:rPr>
          <w:rFonts w:ascii="Arial" w:hAnsi="Arial" w:cs="Arial"/>
          <w:b/>
          <w:bCs/>
        </w:rPr>
        <w:sectPr w:rsidR="00A06F86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3A6979" w:rsidRPr="00056BC6" w14:paraId="7E05ADC5" w14:textId="77777777" w:rsidTr="00CB5CFA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090CC97" w14:textId="77777777" w:rsidR="003A6979" w:rsidRPr="00056BC6" w:rsidRDefault="003A6979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6440B" w:rsidRPr="00056BC6" w14:paraId="672A964A" w14:textId="77777777" w:rsidTr="00CB5CF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AE85494" w14:textId="77777777" w:rsidR="00A6440B" w:rsidRPr="00056BC6" w:rsidRDefault="00A6440B" w:rsidP="00A6440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E018EE6" w14:textId="77777777" w:rsidR="00A6440B" w:rsidRPr="00056BC6" w:rsidRDefault="00A6440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CD4054B" w14:textId="77777777" w:rsidR="00A6440B" w:rsidRPr="00056BC6" w:rsidRDefault="00A6440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CDBCBEA" w14:textId="77777777" w:rsidR="00A6440B" w:rsidRPr="00056BC6" w:rsidRDefault="00A6440B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17/06/2001</w:t>
            </w:r>
          </w:p>
        </w:tc>
      </w:tr>
      <w:tr w:rsidR="003A6979" w:rsidRPr="00056BC6" w14:paraId="7BC14FEA" w14:textId="77777777" w:rsidTr="00CB5CF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7D47D41" w14:textId="77777777" w:rsidR="003A6979" w:rsidRPr="00056BC6" w:rsidRDefault="003A6979" w:rsidP="003A697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DD627CA" w14:textId="77777777" w:rsidR="003A6979" w:rsidRPr="00056BC6" w:rsidRDefault="003A6979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97" w:name="_Toc99257970"/>
            <w:bookmarkStart w:id="98" w:name="_Toc14429526"/>
            <w:bookmarkStart w:id="99" w:name="_Toc137214811"/>
            <w:r w:rsidRPr="00056BC6">
              <w:rPr>
                <w:rFonts w:ascii="Arial" w:hAnsi="Arial" w:cs="Arial"/>
              </w:rPr>
              <w:t>EXTRACTOR</w:t>
            </w:r>
            <w:bookmarkEnd w:id="97"/>
            <w:r w:rsidR="00717112">
              <w:rPr>
                <w:rFonts w:ascii="Arial" w:hAnsi="Arial" w:cs="Arial"/>
              </w:rPr>
              <w:t xml:space="preserve"> DE TEULADA</w:t>
            </w:r>
            <w:bookmarkEnd w:id="98"/>
            <w:bookmarkEnd w:id="99"/>
            <w:r w:rsidR="00717112">
              <w:rPr>
                <w:rFonts w:ascii="Arial" w:hAnsi="Arial" w:cs="Arial"/>
              </w:rPr>
              <w:t xml:space="preserve"> </w:t>
            </w:r>
          </w:p>
        </w:tc>
      </w:tr>
      <w:tr w:rsidR="008B01D7" w:rsidRPr="00056BC6" w14:paraId="1698C5DE" w14:textId="77777777" w:rsidTr="00CB5CF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223B48D" w14:textId="77777777" w:rsidR="008B01D7" w:rsidRPr="00056BC6" w:rsidRDefault="008B01D7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6ED25877" w14:textId="77777777" w:rsidR="008B01D7" w:rsidRPr="00056BC6" w:rsidRDefault="008B01D7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100" w:name="_Toc14429527"/>
            <w:bookmarkStart w:id="101" w:name="_Toc137214812"/>
            <w:r>
              <w:rPr>
                <w:rFonts w:ascii="Arial" w:hAnsi="Arial" w:cs="Arial"/>
              </w:rPr>
              <w:t>SODECA</w:t>
            </w:r>
            <w:bookmarkEnd w:id="100"/>
            <w:bookmarkEnd w:id="101"/>
          </w:p>
        </w:tc>
      </w:tr>
      <w:tr w:rsidR="003A6979" w:rsidRPr="00056BC6" w14:paraId="3D962638" w14:textId="77777777" w:rsidTr="00CB5CFA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DEB9A34" w14:textId="77777777" w:rsidR="003A6979" w:rsidRPr="00056BC6" w:rsidRDefault="003A6979" w:rsidP="003A697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287C4CF" w14:textId="77777777" w:rsidR="003A6979" w:rsidRPr="00056BC6" w:rsidRDefault="003A697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Ventilació</w:t>
            </w:r>
          </w:p>
        </w:tc>
      </w:tr>
    </w:tbl>
    <w:p w14:paraId="44451733" w14:textId="77777777" w:rsidR="003A6979" w:rsidRPr="002610A3" w:rsidRDefault="003A6979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997C5BD" w14:textId="77777777" w:rsidR="003A6979" w:rsidRPr="00CB5CFA" w:rsidRDefault="00377721" w:rsidP="00CB5CFA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B5CFA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69C8FA0F" wp14:editId="5E2DF4A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2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226A29" id="Line 11" o:spid="_x0000_s1026" style="position:absolute;z-index:25162496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" strokeweight=".5pt"/>
            </w:pict>
          </mc:Fallback>
        </mc:AlternateContent>
      </w:r>
      <w:r w:rsidR="003A6979" w:rsidRPr="00CB5CFA">
        <w:rPr>
          <w:rFonts w:ascii="Arial" w:hAnsi="Arial" w:cs="Arial"/>
          <w:b/>
          <w:bCs/>
          <w:i/>
        </w:rPr>
        <w:t>CARACTERÍSTIQUES</w:t>
      </w:r>
    </w:p>
    <w:p w14:paraId="3E899EB4" w14:textId="77777777" w:rsidR="00BB7107" w:rsidRPr="002610A3" w:rsidRDefault="00BB7107" w:rsidP="00422C28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Extractor helico</w:t>
      </w:r>
      <w:r w:rsidR="000149C7" w:rsidRPr="002610A3">
        <w:rPr>
          <w:rFonts w:ascii="Arial" w:hAnsi="Arial" w:cs="Arial"/>
        </w:rPr>
        <w:t>ï</w:t>
      </w:r>
      <w:r w:rsidRPr="002610A3">
        <w:rPr>
          <w:rFonts w:ascii="Arial" w:hAnsi="Arial" w:cs="Arial"/>
        </w:rPr>
        <w:t xml:space="preserve">dal tubular de </w:t>
      </w:r>
      <w:r w:rsidR="000149C7" w:rsidRPr="002610A3">
        <w:rPr>
          <w:rFonts w:ascii="Arial" w:hAnsi="Arial" w:cs="Arial"/>
        </w:rPr>
        <w:t>teulada, amb reixeta anti-ocells, barret i deflector antipluja</w:t>
      </w:r>
    </w:p>
    <w:p w14:paraId="409A3E53" w14:textId="77777777" w:rsidR="00BB7107" w:rsidRPr="002610A3" w:rsidRDefault="00BB7107" w:rsidP="00422C28">
      <w:pPr>
        <w:jc w:val="both"/>
        <w:rPr>
          <w:rFonts w:ascii="Arial" w:hAnsi="Arial" w:cs="Arial"/>
        </w:rPr>
      </w:pPr>
    </w:p>
    <w:p w14:paraId="7855D54F" w14:textId="77777777" w:rsidR="00BB7107" w:rsidRPr="002610A3" w:rsidRDefault="00BB7107" w:rsidP="00BB7107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Mitra p</w:t>
      </w:r>
      <w:r w:rsidR="000149C7" w:rsidRPr="002610A3">
        <w:rPr>
          <w:rFonts w:ascii="Arial" w:hAnsi="Arial" w:cs="Arial"/>
        </w:rPr>
        <w:t>er a instal·lació</w:t>
      </w:r>
      <w:r w:rsidRPr="002610A3">
        <w:rPr>
          <w:rFonts w:ascii="Arial" w:hAnsi="Arial" w:cs="Arial"/>
        </w:rPr>
        <w:t xml:space="preserve"> sobre </w:t>
      </w:r>
      <w:r w:rsidR="000149C7" w:rsidRPr="002610A3">
        <w:rPr>
          <w:rFonts w:ascii="Arial" w:hAnsi="Arial" w:cs="Arial"/>
        </w:rPr>
        <w:t xml:space="preserve">teulada </w:t>
      </w:r>
    </w:p>
    <w:p w14:paraId="0FE52BC4" w14:textId="77777777" w:rsidR="00BB7107" w:rsidRPr="002610A3" w:rsidRDefault="00BB7107" w:rsidP="00BB7107">
      <w:pPr>
        <w:jc w:val="both"/>
        <w:rPr>
          <w:rFonts w:ascii="Arial" w:hAnsi="Arial" w:cs="Arial"/>
        </w:rPr>
      </w:pPr>
    </w:p>
    <w:p w14:paraId="65CCBF9D" w14:textId="77777777" w:rsidR="00BB7107" w:rsidRPr="002610A3" w:rsidRDefault="00BB7107" w:rsidP="00BB7107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Acaba</w:t>
      </w:r>
      <w:r w:rsidR="000149C7" w:rsidRPr="002610A3">
        <w:rPr>
          <w:rFonts w:ascii="Arial" w:hAnsi="Arial" w:cs="Arial"/>
        </w:rPr>
        <w:t xml:space="preserve">t </w:t>
      </w:r>
      <w:r w:rsidRPr="002610A3">
        <w:rPr>
          <w:rFonts w:ascii="Arial" w:hAnsi="Arial" w:cs="Arial"/>
        </w:rPr>
        <w:t xml:space="preserve">en resina epoxi al </w:t>
      </w:r>
      <w:r w:rsidR="000149C7" w:rsidRPr="002610A3">
        <w:rPr>
          <w:rFonts w:ascii="Arial" w:hAnsi="Arial" w:cs="Arial"/>
        </w:rPr>
        <w:t>forn a 200</w:t>
      </w:r>
      <w:r w:rsidR="006C70EE">
        <w:rPr>
          <w:rFonts w:ascii="Arial" w:hAnsi="Arial" w:cs="Arial"/>
        </w:rPr>
        <w:t>°</w:t>
      </w:r>
      <w:r w:rsidR="000149C7" w:rsidRPr="002610A3">
        <w:rPr>
          <w:rFonts w:ascii="Arial" w:hAnsi="Arial" w:cs="Arial"/>
        </w:rPr>
        <w:t>C previ</w:t>
      </w:r>
      <w:r w:rsidRPr="002610A3">
        <w:rPr>
          <w:rFonts w:ascii="Arial" w:hAnsi="Arial" w:cs="Arial"/>
        </w:rPr>
        <w:t xml:space="preserve"> fosfata</w:t>
      </w:r>
      <w:r w:rsidR="000149C7" w:rsidRPr="002610A3">
        <w:rPr>
          <w:rFonts w:ascii="Arial" w:hAnsi="Arial" w:cs="Arial"/>
        </w:rPr>
        <w:t>t</w:t>
      </w:r>
      <w:r w:rsidRPr="002610A3">
        <w:rPr>
          <w:rFonts w:ascii="Arial" w:hAnsi="Arial" w:cs="Arial"/>
        </w:rPr>
        <w:t xml:space="preserve"> al zinc</w:t>
      </w:r>
    </w:p>
    <w:p w14:paraId="7ADFD9D3" w14:textId="77777777" w:rsidR="00BB7107" w:rsidRPr="002610A3" w:rsidRDefault="00BB7107" w:rsidP="00BB7107">
      <w:pPr>
        <w:jc w:val="both"/>
        <w:rPr>
          <w:rFonts w:ascii="Arial" w:hAnsi="Arial" w:cs="Arial"/>
        </w:rPr>
      </w:pPr>
    </w:p>
    <w:p w14:paraId="78B47427" w14:textId="77777777" w:rsidR="00BB7107" w:rsidRPr="002610A3" w:rsidRDefault="000149C7" w:rsidP="00BB7107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Motor trifàsic</w:t>
      </w:r>
      <w:r w:rsidR="00BB7107" w:rsidRPr="002610A3">
        <w:rPr>
          <w:rFonts w:ascii="Arial" w:hAnsi="Arial" w:cs="Arial"/>
        </w:rPr>
        <w:t xml:space="preserve"> a </w:t>
      </w:r>
      <w:r w:rsidRPr="002610A3">
        <w:rPr>
          <w:rFonts w:ascii="Arial" w:hAnsi="Arial" w:cs="Arial"/>
        </w:rPr>
        <w:t>baixes</w:t>
      </w:r>
      <w:r w:rsidR="00BB7107" w:rsidRPr="002610A3">
        <w:rPr>
          <w:rFonts w:ascii="Arial" w:hAnsi="Arial" w:cs="Arial"/>
        </w:rPr>
        <w:t xml:space="preserve"> </w:t>
      </w:r>
      <w:r w:rsidRPr="002610A3">
        <w:rPr>
          <w:rFonts w:ascii="Arial" w:hAnsi="Arial" w:cs="Arial"/>
        </w:rPr>
        <w:t>resolucions</w:t>
      </w:r>
      <w:r w:rsidR="00BB7107" w:rsidRPr="002610A3">
        <w:rPr>
          <w:rFonts w:ascii="Arial" w:hAnsi="Arial" w:cs="Arial"/>
        </w:rPr>
        <w:t xml:space="preserve"> </w:t>
      </w:r>
      <w:r w:rsidRPr="002610A3">
        <w:rPr>
          <w:rFonts w:ascii="Arial" w:hAnsi="Arial" w:cs="Arial"/>
        </w:rPr>
        <w:t xml:space="preserve">i mínim nivell sonor </w:t>
      </w:r>
    </w:p>
    <w:p w14:paraId="3DD8E9CA" w14:textId="77777777" w:rsidR="00BB7107" w:rsidRPr="002610A3" w:rsidRDefault="00BB7107" w:rsidP="00BB7107">
      <w:pPr>
        <w:jc w:val="both"/>
        <w:rPr>
          <w:rFonts w:ascii="Arial" w:hAnsi="Arial" w:cs="Arial"/>
        </w:rPr>
      </w:pPr>
    </w:p>
    <w:p w14:paraId="458DBA55" w14:textId="77777777" w:rsidR="00BB7107" w:rsidRPr="002610A3" w:rsidRDefault="00BB7107" w:rsidP="00BB7107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Ca</w:t>
      </w:r>
      <w:r w:rsidR="000149C7" w:rsidRPr="002610A3">
        <w:rPr>
          <w:rFonts w:ascii="Arial" w:hAnsi="Arial" w:cs="Arial"/>
        </w:rPr>
        <w:t xml:space="preserve">bal i alçades segons tipus </w:t>
      </w:r>
      <w:r w:rsidRPr="002610A3">
        <w:rPr>
          <w:rFonts w:ascii="Arial" w:hAnsi="Arial" w:cs="Arial"/>
        </w:rPr>
        <w:t>(a especificar)</w:t>
      </w:r>
    </w:p>
    <w:p w14:paraId="69322173" w14:textId="77777777" w:rsidR="00BB7107" w:rsidRPr="002610A3" w:rsidRDefault="00BB7107" w:rsidP="00BB7107">
      <w:pPr>
        <w:jc w:val="both"/>
        <w:rPr>
          <w:rFonts w:ascii="Arial" w:hAnsi="Arial" w:cs="Arial"/>
        </w:rPr>
      </w:pPr>
    </w:p>
    <w:p w14:paraId="433A190F" w14:textId="77777777" w:rsidR="00BB7107" w:rsidRPr="002610A3" w:rsidRDefault="00BB7107" w:rsidP="00BB7107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Pot</w:t>
      </w:r>
      <w:r w:rsidR="000149C7" w:rsidRPr="002610A3">
        <w:rPr>
          <w:rFonts w:ascii="Arial" w:hAnsi="Arial" w:cs="Arial"/>
        </w:rPr>
        <w:t>è</w:t>
      </w:r>
      <w:r w:rsidRPr="002610A3">
        <w:rPr>
          <w:rFonts w:ascii="Arial" w:hAnsi="Arial" w:cs="Arial"/>
        </w:rPr>
        <w:t xml:space="preserve">ncia </w:t>
      </w:r>
      <w:r w:rsidR="000149C7" w:rsidRPr="002610A3">
        <w:rPr>
          <w:rFonts w:ascii="Arial" w:hAnsi="Arial" w:cs="Arial"/>
        </w:rPr>
        <w:t>i consum segons característiques i cabal</w:t>
      </w:r>
      <w:r w:rsidRPr="002610A3">
        <w:rPr>
          <w:rFonts w:ascii="Arial" w:hAnsi="Arial" w:cs="Arial"/>
        </w:rPr>
        <w:t>s (a especificar)</w:t>
      </w:r>
    </w:p>
    <w:p w14:paraId="26E03DF3" w14:textId="77777777" w:rsidR="00BB7107" w:rsidRPr="002610A3" w:rsidRDefault="00BB7107" w:rsidP="00422C28">
      <w:pPr>
        <w:jc w:val="both"/>
        <w:rPr>
          <w:rFonts w:ascii="Arial" w:hAnsi="Arial" w:cs="Arial"/>
        </w:rPr>
      </w:pPr>
    </w:p>
    <w:p w14:paraId="03B56388" w14:textId="77777777" w:rsidR="00BB7107" w:rsidRPr="002610A3" w:rsidRDefault="00BB7107" w:rsidP="00422C28">
      <w:pPr>
        <w:jc w:val="both"/>
        <w:rPr>
          <w:rFonts w:ascii="Arial" w:hAnsi="Arial" w:cs="Arial"/>
        </w:rPr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701"/>
        <w:gridCol w:w="7654"/>
      </w:tblGrid>
      <w:tr w:rsidR="000B6015" w:rsidRPr="00056BC6" w14:paraId="5789B33B" w14:textId="77777777" w:rsidTr="002F1548"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B7FA1F" w14:textId="77777777" w:rsidR="000B6015" w:rsidRPr="00056BC6" w:rsidRDefault="00E7037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="00BB7107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D036D6D" w14:textId="77777777" w:rsidR="000B6015" w:rsidRPr="00056BC6" w:rsidRDefault="00BB71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HTT</w:t>
            </w:r>
          </w:p>
        </w:tc>
      </w:tr>
      <w:tr w:rsidR="000B6015" w:rsidRPr="00056BC6" w14:paraId="7F68FC67" w14:textId="77777777" w:rsidTr="002F1548"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ADC6F5" w14:textId="77777777" w:rsidR="000B6015" w:rsidRPr="00056BC6" w:rsidRDefault="00BB71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MODEL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DB68DC2" w14:textId="77777777" w:rsidR="000B6015" w:rsidRPr="00056BC6" w:rsidRDefault="00BB71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S/Pro</w:t>
            </w:r>
            <w:r w:rsidR="00E70379" w:rsidRPr="00056BC6">
              <w:rPr>
                <w:rFonts w:ascii="Arial" w:hAnsi="Arial" w:cs="Arial"/>
              </w:rPr>
              <w:t>jecte</w:t>
            </w:r>
          </w:p>
        </w:tc>
      </w:tr>
      <w:tr w:rsidR="000B6015" w:rsidRPr="00056BC6" w14:paraId="7D622F8B" w14:textId="77777777" w:rsidTr="002F1548"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A7ECB5" w14:textId="77777777" w:rsidR="000B6015" w:rsidRPr="00056BC6" w:rsidRDefault="00BB71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3A30CE2C" w14:textId="77777777" w:rsidR="000B6015" w:rsidRPr="00056BC6" w:rsidRDefault="00BB71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SODECA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3AC6E53A" w14:textId="77777777" w:rsidR="000B6015" w:rsidRDefault="000B6015" w:rsidP="000B6015">
      <w:pPr>
        <w:jc w:val="both"/>
        <w:rPr>
          <w:rFonts w:ascii="Arial" w:hAnsi="Arial" w:cs="Arial"/>
        </w:rPr>
      </w:pPr>
    </w:p>
    <w:p w14:paraId="7B54B41D" w14:textId="77777777" w:rsidR="00652349" w:rsidRDefault="00652349" w:rsidP="000B6015">
      <w:pPr>
        <w:jc w:val="both"/>
        <w:rPr>
          <w:rFonts w:ascii="Arial" w:hAnsi="Arial" w:cs="Arial"/>
        </w:rPr>
        <w:sectPr w:rsidR="00652349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52349" w:rsidRPr="00056BC6" w14:paraId="2D531756" w14:textId="77777777" w:rsidTr="00021269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B8EB8C3" w14:textId="77777777" w:rsidR="00652349" w:rsidRPr="00056BC6" w:rsidRDefault="00652349" w:rsidP="0065234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52349" w:rsidRPr="00056BC6" w14:paraId="7C6F9BB2" w14:textId="77777777" w:rsidTr="0002126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7B319E1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CF4AC32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17EE3BD" w14:textId="77777777" w:rsidR="00652349" w:rsidRPr="00056BC6" w:rsidRDefault="00652349" w:rsidP="00652349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6BF3A0E0" w14:textId="77777777" w:rsidR="00652349" w:rsidRPr="00056BC6" w:rsidRDefault="00652349" w:rsidP="00652349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652349" w:rsidRPr="00056BC6" w14:paraId="7F51220A" w14:textId="77777777" w:rsidTr="0002126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0B4F246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18BF55F4" w14:textId="77777777" w:rsidR="00652349" w:rsidRPr="00056BC6" w:rsidRDefault="00652349" w:rsidP="00652349">
            <w:pPr>
              <w:jc w:val="both"/>
              <w:outlineLvl w:val="0"/>
              <w:rPr>
                <w:rFonts w:ascii="Arial" w:hAnsi="Arial" w:cs="Arial"/>
              </w:rPr>
            </w:pPr>
            <w:bookmarkStart w:id="102" w:name="_Toc14429528"/>
            <w:bookmarkStart w:id="103" w:name="_Toc137214813"/>
            <w:r>
              <w:rPr>
                <w:rFonts w:ascii="Arial" w:hAnsi="Arial" w:cs="Arial"/>
              </w:rPr>
              <w:t>EXTRACTOR MURAL</w:t>
            </w:r>
            <w:bookmarkEnd w:id="102"/>
            <w:bookmarkEnd w:id="103"/>
            <w:r>
              <w:rPr>
                <w:rFonts w:ascii="Arial" w:hAnsi="Arial" w:cs="Arial"/>
              </w:rPr>
              <w:t xml:space="preserve"> </w:t>
            </w:r>
          </w:p>
        </w:tc>
      </w:tr>
      <w:tr w:rsidR="00652349" w:rsidRPr="00365A28" w14:paraId="30466CBF" w14:textId="77777777" w:rsidTr="0002126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693E6DF" w14:textId="77777777" w:rsidR="00652349" w:rsidRPr="00365A28" w:rsidRDefault="00652349" w:rsidP="00652349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30CE1FC" w14:textId="77777777" w:rsidR="00652349" w:rsidRPr="00365A28" w:rsidRDefault="00BE3A9F" w:rsidP="00652349">
            <w:pPr>
              <w:jc w:val="both"/>
              <w:outlineLvl w:val="1"/>
              <w:rPr>
                <w:rFonts w:ascii="Arial" w:hAnsi="Arial" w:cs="Arial"/>
              </w:rPr>
            </w:pPr>
            <w:bookmarkStart w:id="104" w:name="_Toc14429529"/>
            <w:bookmarkStart w:id="105" w:name="_Toc137214814"/>
            <w:r>
              <w:rPr>
                <w:rFonts w:ascii="Arial" w:hAnsi="Arial" w:cs="Arial"/>
              </w:rPr>
              <w:t xml:space="preserve">SODECA, </w:t>
            </w:r>
            <w:r w:rsidR="00652349">
              <w:rPr>
                <w:rFonts w:ascii="Arial" w:hAnsi="Arial" w:cs="Arial"/>
              </w:rPr>
              <w:t>CASALS</w:t>
            </w:r>
            <w:bookmarkEnd w:id="104"/>
            <w:bookmarkEnd w:id="105"/>
          </w:p>
        </w:tc>
      </w:tr>
      <w:tr w:rsidR="00652349" w:rsidRPr="00056BC6" w14:paraId="09CC1937" w14:textId="77777777" w:rsidTr="0002126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8C699F4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160CF2D2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Ventilació</w:t>
            </w:r>
          </w:p>
        </w:tc>
      </w:tr>
    </w:tbl>
    <w:p w14:paraId="75F00BEC" w14:textId="77777777" w:rsidR="00652349" w:rsidRPr="002610A3" w:rsidRDefault="00652349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5065EBD" w14:textId="77777777" w:rsidR="00652349" w:rsidRPr="00021269" w:rsidRDefault="00377721" w:rsidP="00021269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21269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40F9764" wp14:editId="052FA05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81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54D955" id="Line 60" o:spid="_x0000_s1026" style="position:absolute;z-index:25167104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DwXgrA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652349" w:rsidRPr="00021269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7595"/>
      </w:tblGrid>
      <w:tr w:rsidR="00652349" w:rsidRPr="00056BC6" w14:paraId="4F267B0B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06D31D5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81D828E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D’hèlix helicoïdal</w:t>
            </w:r>
          </w:p>
        </w:tc>
      </w:tr>
      <w:tr w:rsidR="00652349" w:rsidRPr="00056BC6" w14:paraId="3FFD624C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24B3FB2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BD75C50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Mural</w:t>
            </w:r>
          </w:p>
        </w:tc>
      </w:tr>
      <w:tr w:rsidR="00652349" w:rsidRPr="00056BC6" w14:paraId="2D3D1B01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6B0D38D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Sentit flux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8B0AF2C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Interior-exterior</w:t>
            </w:r>
          </w:p>
        </w:tc>
      </w:tr>
      <w:tr w:rsidR="00652349" w:rsidRPr="00056BC6" w14:paraId="008F51A3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C41BE1F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 lliure de descàrrega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1276D0D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5 - </w:t>
            </w:r>
            <w:smartTag w:uri="urn:schemas-microsoft-com:office:smarttags" w:element="metricconverter">
              <w:smartTagPr>
                <w:attr w:name="ProductID" w:val="10 mm"/>
              </w:smartTagPr>
              <w:r w:rsidRPr="00056BC6">
                <w:rPr>
                  <w:rFonts w:ascii="Arial" w:hAnsi="Arial" w:cs="Arial"/>
                </w:rPr>
                <w:t>10 mm</w:t>
              </w:r>
            </w:smartTag>
            <w:r w:rsidRPr="00056BC6">
              <w:rPr>
                <w:rFonts w:ascii="Arial" w:hAnsi="Arial" w:cs="Arial"/>
              </w:rPr>
              <w:t xml:space="preserve"> c.a.</w:t>
            </w:r>
          </w:p>
        </w:tc>
      </w:tr>
      <w:tr w:rsidR="00652349" w:rsidRPr="00056BC6" w14:paraId="68B76CFA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53B7963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Alimentació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5AC9406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380 V - 50 Hz - </w:t>
            </w:r>
            <w:smartTag w:uri="urn:schemas-microsoft-com:office:smarttags" w:element="metricconverter">
              <w:smartTagPr>
                <w:attr w:name="ProductID" w:val="3f"/>
              </w:smartTagPr>
              <w:r w:rsidRPr="00056BC6">
                <w:rPr>
                  <w:rFonts w:ascii="Arial" w:hAnsi="Arial" w:cs="Arial"/>
                </w:rPr>
                <w:t>3f</w:t>
              </w:r>
            </w:smartTag>
          </w:p>
        </w:tc>
      </w:tr>
      <w:tr w:rsidR="00652349" w:rsidRPr="00056BC6" w14:paraId="16DCD149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FDC9D41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Motor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D89B476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1500 rpm, aïllament classe F, protecció IP-54, potència segons cabal a evacuar</w:t>
            </w:r>
          </w:p>
        </w:tc>
      </w:tr>
      <w:tr w:rsidR="00652349" w:rsidRPr="00056BC6" w14:paraId="1B8A5CD1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0559CC3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Cabal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F6BA401" w14:textId="77777777" w:rsidR="00652349" w:rsidRPr="00056BC6" w:rsidRDefault="00652349" w:rsidP="0065234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 que es requereixi com a major cabal per a: </w:t>
            </w:r>
          </w:p>
          <w:p w14:paraId="3F7F98EC" w14:textId="77777777" w:rsidR="00652349" w:rsidRPr="00056BC6" w:rsidRDefault="00652349" w:rsidP="00377721">
            <w:pPr>
              <w:numPr>
                <w:ilvl w:val="0"/>
                <w:numId w:val="18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aconseguir 7,5 renovacions d’aire cada hora</w:t>
            </w:r>
          </w:p>
          <w:p w14:paraId="1D1A786B" w14:textId="77777777" w:rsidR="00652349" w:rsidRPr="00056BC6" w:rsidRDefault="00652349" w:rsidP="00377721">
            <w:pPr>
              <w:numPr>
                <w:ilvl w:val="0"/>
                <w:numId w:val="18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no permetre pujar </w:t>
            </w:r>
            <w:smartTag w:uri="urn:schemas-microsoft-com:office:smarttags" w:element="metricconverter">
              <w:smartTagPr>
                <w:attr w:name="ProductID" w:val="7,5ﾰC"/>
              </w:smartTagPr>
              <w:r w:rsidRPr="00056BC6">
                <w:rPr>
                  <w:rFonts w:ascii="Arial" w:hAnsi="Arial" w:cs="Arial"/>
                </w:rPr>
                <w:t>7,5°C</w:t>
              </w:r>
            </w:smartTag>
            <w:r w:rsidRPr="00056BC6">
              <w:rPr>
                <w:rFonts w:ascii="Arial" w:hAnsi="Arial" w:cs="Arial"/>
              </w:rPr>
              <w:t xml:space="preserve"> la temperatura interna respecte la de l’exterior </w:t>
            </w:r>
          </w:p>
        </w:tc>
      </w:tr>
      <w:tr w:rsidR="00652349" w:rsidRPr="00056BC6" w14:paraId="17D0D041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6177D64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E323965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</w:p>
        </w:tc>
      </w:tr>
      <w:tr w:rsidR="00652349" w:rsidRPr="00056BC6" w14:paraId="4189D048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0D20B21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501CFB2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</w:p>
        </w:tc>
      </w:tr>
      <w:tr w:rsidR="00652349" w:rsidRPr="00056BC6" w14:paraId="12BCE0C4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F083438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Coixinets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8C82EEB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 boles amb greixatge permanent </w:t>
            </w:r>
          </w:p>
        </w:tc>
      </w:tr>
      <w:tr w:rsidR="00652349" w:rsidRPr="00056BC6" w14:paraId="4DA824F3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3076830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Marco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E34E0FC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St.37.2</w:t>
            </w:r>
          </w:p>
        </w:tc>
      </w:tr>
      <w:tr w:rsidR="00652349" w:rsidRPr="00056BC6" w14:paraId="50AF5B7C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69E4C6D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Subjecció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1E6DCBF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Elàstic mitjançant silent-blocks</w:t>
            </w:r>
          </w:p>
        </w:tc>
      </w:tr>
      <w:tr w:rsidR="00652349" w:rsidRPr="00056BC6" w14:paraId="6ABCCB72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255848D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Impulsor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5CB13A0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Alumini</w:t>
            </w:r>
          </w:p>
        </w:tc>
      </w:tr>
      <w:tr w:rsidR="00652349" w:rsidRPr="00056BC6" w14:paraId="6117C708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7D5CAF3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Acabat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FD7B3C2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Anticorrosiu mitjançant resina epoxi</w:t>
            </w:r>
          </w:p>
        </w:tc>
      </w:tr>
      <w:tr w:rsidR="00652349" w:rsidRPr="00056BC6" w14:paraId="2C521C59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83B6887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A25EF17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</w:p>
        </w:tc>
      </w:tr>
      <w:tr w:rsidR="00652349" w:rsidRPr="00056BC6" w14:paraId="6D08FFDF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51657C0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ACCESSORIS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5313D4A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Persianes de sobrepressió </w:t>
            </w:r>
          </w:p>
        </w:tc>
      </w:tr>
      <w:tr w:rsidR="00652349" w:rsidRPr="00056BC6" w14:paraId="01190E22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D4CEC80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B199FEC" w14:textId="77777777" w:rsidR="00652349" w:rsidRPr="00056BC6" w:rsidRDefault="00652349" w:rsidP="00652349">
            <w:pPr>
              <w:jc w:val="both"/>
              <w:rPr>
                <w:rFonts w:ascii="Arial" w:hAnsi="Arial" w:cs="Arial"/>
              </w:rPr>
            </w:pPr>
          </w:p>
        </w:tc>
      </w:tr>
      <w:tr w:rsidR="00652349" w:rsidRPr="00056BC6" w14:paraId="2763C8DC" w14:textId="77777777" w:rsidTr="00021269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93FE952" w14:textId="77777777" w:rsidR="00652349" w:rsidRPr="00056BC6" w:rsidRDefault="00652349" w:rsidP="00652349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3E6C6C1" w14:textId="77777777" w:rsidR="00652349" w:rsidRPr="00056BC6" w:rsidRDefault="00BE3A9F" w:rsidP="0065234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SODECA, </w:t>
            </w:r>
            <w:r w:rsidR="00652349" w:rsidRPr="00056BC6">
              <w:rPr>
                <w:rFonts w:ascii="Arial" w:hAnsi="Arial" w:cs="Arial"/>
              </w:rPr>
              <w:t>CASALS o similar</w:t>
            </w:r>
          </w:p>
        </w:tc>
      </w:tr>
    </w:tbl>
    <w:p w14:paraId="3A1D653B" w14:textId="77777777" w:rsidR="00652349" w:rsidRPr="002610A3" w:rsidRDefault="00652349" w:rsidP="00652349">
      <w:pPr>
        <w:jc w:val="both"/>
        <w:rPr>
          <w:rFonts w:ascii="Arial" w:hAnsi="Arial" w:cs="Arial"/>
        </w:rPr>
      </w:pPr>
    </w:p>
    <w:p w14:paraId="14C162F3" w14:textId="77777777" w:rsidR="00AD4E25" w:rsidRDefault="00AD4E25" w:rsidP="000B6015">
      <w:pPr>
        <w:jc w:val="both"/>
        <w:rPr>
          <w:rFonts w:ascii="Arial" w:hAnsi="Arial" w:cs="Arial"/>
        </w:rPr>
      </w:pPr>
    </w:p>
    <w:p w14:paraId="59FDC7F0" w14:textId="77777777" w:rsidR="00F13DCC" w:rsidRDefault="00F13DCC" w:rsidP="000B6015">
      <w:pPr>
        <w:jc w:val="both"/>
        <w:rPr>
          <w:rFonts w:ascii="Arial" w:hAnsi="Arial" w:cs="Arial"/>
        </w:rPr>
        <w:sectPr w:rsidR="00F13DCC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7"/>
        <w:gridCol w:w="5470"/>
        <w:gridCol w:w="835"/>
        <w:gridCol w:w="1517"/>
      </w:tblGrid>
      <w:tr w:rsidR="00C931E0" w:rsidRPr="00C82493" w14:paraId="381BA8CB" w14:textId="77777777" w:rsidTr="00CC29BF">
        <w:trPr>
          <w:trHeight w:val="284"/>
        </w:trPr>
        <w:tc>
          <w:tcPr>
            <w:tcW w:w="9276" w:type="dxa"/>
            <w:gridSpan w:val="4"/>
            <w:shd w:val="clear" w:color="auto" w:fill="C6D9F1" w:themeFill="text2" w:themeFillTint="33"/>
            <w:vAlign w:val="center"/>
          </w:tcPr>
          <w:p w14:paraId="77EC1CD9" w14:textId="77777777" w:rsidR="00C931E0" w:rsidRPr="00C82493" w:rsidRDefault="00C931E0" w:rsidP="00BE7FB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C82493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 GENERAL</w:t>
            </w:r>
          </w:p>
        </w:tc>
      </w:tr>
      <w:tr w:rsidR="00C931E0" w:rsidRPr="00C82493" w14:paraId="2CCF8E26" w14:textId="77777777" w:rsidTr="00CC29BF">
        <w:trPr>
          <w:trHeight w:val="227"/>
        </w:trPr>
        <w:tc>
          <w:tcPr>
            <w:tcW w:w="1748" w:type="dxa"/>
            <w:shd w:val="clear" w:color="auto" w:fill="E6E6E6"/>
          </w:tcPr>
          <w:p w14:paraId="1827463F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64" w:type="dxa"/>
          </w:tcPr>
          <w:p w14:paraId="35BE91D7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ETG</w:t>
            </w:r>
          </w:p>
        </w:tc>
        <w:tc>
          <w:tcPr>
            <w:tcW w:w="804" w:type="dxa"/>
            <w:shd w:val="clear" w:color="auto" w:fill="E6E6E6"/>
          </w:tcPr>
          <w:p w14:paraId="6AEDAC5C" w14:textId="77777777" w:rsidR="00C931E0" w:rsidRPr="00C82493" w:rsidRDefault="00C931E0" w:rsidP="00BE7FB9">
            <w:pPr>
              <w:jc w:val="center"/>
              <w:rPr>
                <w:rFonts w:ascii="Arial" w:hAnsi="Arial" w:cs="Arial"/>
                <w:b/>
              </w:rPr>
            </w:pPr>
            <w:r w:rsidRPr="00C8249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40" w:type="dxa"/>
          </w:tcPr>
          <w:p w14:paraId="3AFA3BA9" w14:textId="77777777" w:rsidR="00C931E0" w:rsidRPr="00C82493" w:rsidRDefault="00C931E0" w:rsidP="00BE7FB9">
            <w:pPr>
              <w:jc w:val="center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28/04/2011</w:t>
            </w:r>
          </w:p>
        </w:tc>
      </w:tr>
      <w:tr w:rsidR="00C931E0" w:rsidRPr="00C82493" w14:paraId="11B342A8" w14:textId="77777777" w:rsidTr="00CC29BF">
        <w:trPr>
          <w:trHeight w:val="227"/>
        </w:trPr>
        <w:tc>
          <w:tcPr>
            <w:tcW w:w="1748" w:type="dxa"/>
            <w:shd w:val="clear" w:color="auto" w:fill="E6E6E6"/>
          </w:tcPr>
          <w:p w14:paraId="318D13C8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88" w:type="dxa"/>
            <w:gridSpan w:val="3"/>
          </w:tcPr>
          <w:p w14:paraId="0C3CC08B" w14:textId="77777777" w:rsidR="00C931E0" w:rsidRPr="00C82493" w:rsidRDefault="00C931E0" w:rsidP="00BE7FB9">
            <w:pPr>
              <w:jc w:val="both"/>
              <w:outlineLvl w:val="0"/>
              <w:rPr>
                <w:rFonts w:ascii="Arial" w:hAnsi="Arial" w:cs="Arial"/>
              </w:rPr>
            </w:pPr>
            <w:bookmarkStart w:id="106" w:name="_Toc14429530"/>
            <w:bookmarkStart w:id="107" w:name="_Toc137214815"/>
            <w:r w:rsidRPr="00C82493">
              <w:rPr>
                <w:rFonts w:ascii="Arial" w:hAnsi="Arial" w:cs="Arial"/>
              </w:rPr>
              <w:t>F</w:t>
            </w:r>
            <w:r>
              <w:rPr>
                <w:rFonts w:ascii="Arial" w:hAnsi="Arial" w:cs="Arial"/>
              </w:rPr>
              <w:t>ALS SOSTRE</w:t>
            </w:r>
            <w:bookmarkEnd w:id="106"/>
            <w:bookmarkEnd w:id="107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52F8ED11" w14:textId="77777777" w:rsidTr="00CC29BF">
        <w:trPr>
          <w:trHeight w:val="227"/>
        </w:trPr>
        <w:tc>
          <w:tcPr>
            <w:tcW w:w="1748" w:type="dxa"/>
            <w:shd w:val="clear" w:color="auto" w:fill="E6E6E6"/>
          </w:tcPr>
          <w:p w14:paraId="2510D650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88" w:type="dxa"/>
            <w:gridSpan w:val="3"/>
          </w:tcPr>
          <w:p w14:paraId="11FA8625" w14:textId="77777777" w:rsidR="00C931E0" w:rsidRPr="00C82493" w:rsidRDefault="00C931E0" w:rsidP="00BE7FB9">
            <w:pPr>
              <w:jc w:val="both"/>
              <w:outlineLvl w:val="1"/>
              <w:rPr>
                <w:rFonts w:ascii="Arial" w:hAnsi="Arial" w:cs="Arial"/>
              </w:rPr>
            </w:pPr>
            <w:bookmarkStart w:id="108" w:name="_Toc14429531"/>
            <w:bookmarkStart w:id="109" w:name="_Toc137214816"/>
            <w:r w:rsidRPr="00C82493">
              <w:rPr>
                <w:rFonts w:ascii="Arial" w:hAnsi="Arial" w:cs="Arial"/>
              </w:rPr>
              <w:t>PATT</w:t>
            </w:r>
            <w:bookmarkEnd w:id="108"/>
            <w:bookmarkEnd w:id="109"/>
            <w:r w:rsidRPr="00C82493">
              <w:rPr>
                <w:rFonts w:ascii="Arial" w:hAnsi="Arial" w:cs="Arial"/>
              </w:rPr>
              <w:t xml:space="preserve">  </w:t>
            </w:r>
          </w:p>
        </w:tc>
      </w:tr>
      <w:tr w:rsidR="00C931E0" w:rsidRPr="00C82493" w14:paraId="3E6B1499" w14:textId="77777777" w:rsidTr="00CC29BF">
        <w:trPr>
          <w:trHeight w:val="227"/>
        </w:trPr>
        <w:tc>
          <w:tcPr>
            <w:tcW w:w="1748" w:type="dxa"/>
            <w:shd w:val="clear" w:color="auto" w:fill="E6E6E6"/>
          </w:tcPr>
          <w:p w14:paraId="32AB84C9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88" w:type="dxa"/>
            <w:gridSpan w:val="3"/>
          </w:tcPr>
          <w:p w14:paraId="7911E42A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Fals sostre acústic 60x60</w:t>
            </w:r>
            <w:r>
              <w:rPr>
                <w:rFonts w:ascii="Arial" w:hAnsi="Arial" w:cs="Arial"/>
              </w:rPr>
              <w:t xml:space="preserve">; </w:t>
            </w:r>
            <w:r w:rsidRPr="00C82493">
              <w:rPr>
                <w:rFonts w:ascii="Arial" w:hAnsi="Arial" w:cs="Arial"/>
              </w:rPr>
              <w:t>insonoritzant de mòdul únic 60x60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</w:tbl>
    <w:p w14:paraId="2D01F671" w14:textId="77777777" w:rsidR="00C931E0" w:rsidRPr="00C82493" w:rsidRDefault="00C931E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F58241E" w14:textId="77777777" w:rsidR="00C931E0" w:rsidRPr="00CC29BF" w:rsidRDefault="00377721" w:rsidP="001D71BB">
      <w:pPr>
        <w:widowControl/>
        <w:spacing w:line="600" w:lineRule="auto"/>
        <w:jc w:val="both"/>
        <w:rPr>
          <w:rFonts w:ascii="Arial" w:hAnsi="Arial" w:cs="Arial"/>
          <w:b/>
          <w:i/>
          <w:noProof/>
          <w:snapToGrid/>
          <w:lang w:eastAsia="ca-ES"/>
        </w:rPr>
      </w:pPr>
      <w:r w:rsidRPr="00CC29BF">
        <w:rPr>
          <w:rFonts w:ascii="Arial" w:hAnsi="Arial" w:cs="Arial"/>
          <w:b/>
          <w:i/>
          <w:noProof/>
          <w:snapToGrid/>
          <w:lang w:val="es-ES"/>
        </w:rPr>
        <mc:AlternateContent>
          <mc:Choice Requires="wps">
            <w:drawing>
              <wp:anchor distT="4294967295" distB="4294967295" distL="114300" distR="114300" simplePos="0" relativeHeight="251685376" behindDoc="0" locked="0" layoutInCell="1" allowOverlap="1" wp14:anchorId="0F25CD65" wp14:editId="3845553D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80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640B00" id="Line 93" o:spid="_x0000_s1026" style="position:absolute;z-index:251685376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" strokeweight=".5pt"/>
            </w:pict>
          </mc:Fallback>
        </mc:AlternateContent>
      </w:r>
      <w:r w:rsidR="00C931E0" w:rsidRPr="00CC29BF">
        <w:rPr>
          <w:rFonts w:ascii="Arial" w:hAnsi="Arial" w:cs="Arial"/>
          <w:b/>
          <w:i/>
          <w:noProof/>
          <w:snapToGrid/>
          <w:lang w:eastAsia="ca-ES"/>
        </w:rPr>
        <w:t>CARACTERÍSTIQUES</w:t>
      </w:r>
    </w:p>
    <w:p w14:paraId="336E6F49" w14:textId="77777777" w:rsidR="00C931E0" w:rsidRPr="00C82493" w:rsidRDefault="00C931E0" w:rsidP="00C931E0">
      <w:pPr>
        <w:tabs>
          <w:tab w:val="left" w:pos="4253"/>
          <w:tab w:val="center" w:pos="6521"/>
          <w:tab w:val="center" w:pos="8364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  <w:r w:rsidRPr="00C82493">
        <w:rPr>
          <w:rFonts w:ascii="Arial" w:eastAsia="Times New Roman" w:hAnsi="Arial" w:cs="Arial"/>
          <w:b/>
        </w:rPr>
        <w:t>Característiques físic-mecàniques</w:t>
      </w:r>
      <w:r>
        <w:rPr>
          <w:rFonts w:ascii="Arial" w:hAnsi="Arial" w:cs="Arial"/>
          <w:b/>
          <w:bCs/>
          <w:snapToGrid/>
        </w:rPr>
        <w:t xml:space="preserve"> </w:t>
      </w:r>
      <w:r>
        <w:rPr>
          <w:rFonts w:ascii="Arial" w:hAnsi="Arial" w:cs="Arial"/>
          <w:b/>
          <w:bCs/>
          <w:snapToGrid/>
        </w:rPr>
        <w:tab/>
        <w:t xml:space="preserve">Mètode de prova </w:t>
      </w:r>
      <w:r>
        <w:rPr>
          <w:rFonts w:ascii="Arial" w:hAnsi="Arial" w:cs="Arial"/>
          <w:b/>
          <w:bCs/>
          <w:snapToGrid/>
        </w:rPr>
        <w:tab/>
        <w:t xml:space="preserve">Unitat </w:t>
      </w:r>
      <w:r w:rsidRPr="00C82493">
        <w:rPr>
          <w:rFonts w:ascii="Arial" w:hAnsi="Arial" w:cs="Arial"/>
          <w:b/>
          <w:bCs/>
          <w:snapToGrid/>
        </w:rPr>
        <w:tab/>
        <w:t>Nivell de prestacions</w:t>
      </w:r>
    </w:p>
    <w:p w14:paraId="2EB01BF0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Conforme con UNI U41101400</w:t>
      </w:r>
    </w:p>
    <w:p w14:paraId="352C868D" w14:textId="77777777" w:rsidR="00C931E0" w:rsidRPr="00462010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462010">
        <w:rPr>
          <w:rFonts w:ascii="Arial" w:eastAsia="Times New Roman" w:hAnsi="Arial" w:cs="Arial"/>
        </w:rPr>
        <w:t>Classe E1</w:t>
      </w:r>
      <w:r w:rsidRPr="00462010">
        <w:rPr>
          <w:rFonts w:ascii="Arial" w:eastAsia="Times New Roman" w:hAnsi="Arial" w:cs="Arial"/>
        </w:rPr>
        <w:tab/>
        <w:t>EN 120</w:t>
      </w:r>
      <w:r w:rsidRPr="00462010">
        <w:rPr>
          <w:rFonts w:ascii="Arial" w:eastAsia="Times New Roman" w:hAnsi="Arial" w:cs="Arial"/>
        </w:rPr>
        <w:tab/>
        <w:t>mg/100g</w:t>
      </w:r>
      <w:r w:rsidRPr="00462010">
        <w:rPr>
          <w:rFonts w:ascii="Arial" w:eastAsia="Times New Roman" w:hAnsi="Arial" w:cs="Arial"/>
        </w:rPr>
        <w:tab/>
        <w:t>8</w:t>
      </w:r>
    </w:p>
    <w:p w14:paraId="0832AA30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Avaluació de la resistència al calo</w:t>
      </w:r>
      <w:r>
        <w:rPr>
          <w:rFonts w:ascii="Arial" w:eastAsia="Times New Roman" w:hAnsi="Arial" w:cs="Arial"/>
        </w:rPr>
        <w:t>r sec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UNI EN 12722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Classe</w:t>
      </w:r>
      <w:r w:rsidRPr="00C82493">
        <w:rPr>
          <w:rFonts w:ascii="Arial" w:eastAsia="Times New Roman" w:hAnsi="Arial" w:cs="Arial"/>
        </w:rPr>
        <w:tab/>
        <w:t>B*</w:t>
      </w:r>
    </w:p>
    <w:p w14:paraId="1AB7BA8C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Avaluació de la resistència al calor humit</w:t>
      </w:r>
      <w:r w:rsidRPr="00C82493">
        <w:rPr>
          <w:rFonts w:ascii="Arial" w:eastAsia="Times New Roman" w:hAnsi="Arial" w:cs="Arial"/>
        </w:rPr>
        <w:tab/>
        <w:t>UNI EN 12721</w:t>
      </w:r>
      <w:r w:rsidRPr="00C82493">
        <w:rPr>
          <w:rFonts w:ascii="Arial" w:eastAsia="Times New Roman" w:hAnsi="Arial" w:cs="Arial"/>
        </w:rPr>
        <w:tab/>
        <w:t>Classe</w:t>
      </w:r>
      <w:r w:rsidRPr="00C82493">
        <w:rPr>
          <w:rFonts w:ascii="Arial" w:eastAsia="Times New Roman" w:hAnsi="Arial" w:cs="Arial"/>
        </w:rPr>
        <w:tab/>
        <w:t>B*</w:t>
      </w:r>
    </w:p>
    <w:p w14:paraId="157C4ECD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Resistència a les oscil·lacions de temperatura</w:t>
      </w:r>
      <w:r w:rsidRPr="00C82493">
        <w:rPr>
          <w:rFonts w:ascii="Arial" w:eastAsia="Times New Roman" w:hAnsi="Arial" w:cs="Arial"/>
        </w:rPr>
        <w:tab/>
        <w:t>UNI EN 12721</w:t>
      </w:r>
      <w:r>
        <w:rPr>
          <w:rFonts w:ascii="Arial" w:eastAsia="Times New Roman" w:hAnsi="Arial" w:cs="Arial"/>
        </w:rPr>
        <w:tab/>
        <w:t>Nivell</w:t>
      </w:r>
      <w:r w:rsidRPr="00C82493">
        <w:rPr>
          <w:rFonts w:ascii="Arial" w:eastAsia="Times New Roman" w:hAnsi="Arial" w:cs="Arial"/>
        </w:rPr>
        <w:tab/>
        <w:t>5</w:t>
      </w:r>
    </w:p>
    <w:p w14:paraId="5CE7BBF4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 xml:space="preserve">Resistència a la </w:t>
      </w:r>
      <w:r>
        <w:rPr>
          <w:rFonts w:ascii="Arial" w:eastAsia="Times New Roman" w:hAnsi="Arial" w:cs="Arial"/>
        </w:rPr>
        <w:t>brutícia</w:t>
      </w:r>
      <w:r w:rsidRPr="00C82493">
        <w:rPr>
          <w:rFonts w:ascii="Arial" w:eastAsia="Times New Roman" w:hAnsi="Arial" w:cs="Arial"/>
        </w:rPr>
        <w:tab/>
        <w:t>UNI 9300</w:t>
      </w:r>
      <w:r>
        <w:rPr>
          <w:rFonts w:ascii="Arial" w:eastAsia="Times New Roman" w:hAnsi="Arial" w:cs="Arial"/>
        </w:rPr>
        <w:tab/>
        <w:t>Nivell</w:t>
      </w:r>
      <w:r w:rsidRPr="00C82493">
        <w:rPr>
          <w:rFonts w:ascii="Arial" w:eastAsia="Times New Roman" w:hAnsi="Arial" w:cs="Arial"/>
        </w:rPr>
        <w:tab/>
        <w:t>5</w:t>
      </w:r>
    </w:p>
    <w:p w14:paraId="4122634C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Resistència de la superfície a diferents prod.</w:t>
      </w:r>
      <w:r w:rsidRPr="00C82493">
        <w:rPr>
          <w:rFonts w:ascii="Arial" w:eastAsia="Times New Roman" w:hAnsi="Arial" w:cs="Arial"/>
        </w:rPr>
        <w:tab/>
        <w:t>UNI EN 12720</w:t>
      </w:r>
      <w:r w:rsidRPr="00C82493">
        <w:rPr>
          <w:rFonts w:ascii="Arial" w:eastAsia="Times New Roman" w:hAnsi="Arial" w:cs="Arial"/>
        </w:rPr>
        <w:tab/>
        <w:t>Classe</w:t>
      </w:r>
      <w:r w:rsidRPr="00C82493">
        <w:rPr>
          <w:rFonts w:ascii="Arial" w:eastAsia="Times New Roman" w:hAnsi="Arial" w:cs="Arial"/>
        </w:rPr>
        <w:tab/>
        <w:t>B*</w:t>
      </w:r>
    </w:p>
    <w:p w14:paraId="5F48246A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Resistència a la llum</w:t>
      </w:r>
      <w:r w:rsidRPr="00C82493">
        <w:rPr>
          <w:rFonts w:ascii="Arial" w:eastAsia="Times New Roman" w:hAnsi="Arial" w:cs="Arial"/>
        </w:rPr>
        <w:tab/>
        <w:t>UNI 9427</w:t>
      </w:r>
      <w:r>
        <w:rPr>
          <w:rFonts w:ascii="Arial" w:eastAsia="Times New Roman" w:hAnsi="Arial" w:cs="Arial"/>
        </w:rPr>
        <w:tab/>
        <w:t>Nivell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5</w:t>
      </w:r>
    </w:p>
    <w:p w14:paraId="6DA9CD1F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Adhesió dels acabats al su</w:t>
      </w:r>
      <w:r>
        <w:rPr>
          <w:rFonts w:ascii="Arial" w:eastAsia="Times New Roman" w:hAnsi="Arial" w:cs="Arial"/>
        </w:rPr>
        <w:t xml:space="preserve">port 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UNI 9240</w:t>
      </w:r>
      <w:r w:rsidRPr="00C82493">
        <w:rPr>
          <w:rFonts w:ascii="Arial" w:eastAsia="Times New Roman" w:hAnsi="Arial" w:cs="Arial"/>
        </w:rPr>
        <w:tab/>
        <w:t>N/mm</w:t>
      </w:r>
      <w:r w:rsidRPr="002D255A">
        <w:rPr>
          <w:rFonts w:ascii="Arial" w:eastAsia="Times New Roman" w:hAnsi="Arial" w:cs="Arial"/>
        </w:rPr>
        <w:t>2</w:t>
      </w:r>
      <w:r w:rsidRPr="00C82493">
        <w:rPr>
          <w:rFonts w:ascii="Arial" w:eastAsia="Times New Roman" w:hAnsi="Arial" w:cs="Arial"/>
        </w:rPr>
        <w:tab/>
        <w:t>1,5</w:t>
      </w:r>
    </w:p>
    <w:p w14:paraId="262F1D91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Reacció al foc</w:t>
      </w:r>
      <w:r>
        <w:rPr>
          <w:rFonts w:ascii="Arial" w:eastAsia="Times New Roman" w:hAnsi="Arial" w:cs="Arial"/>
        </w:rPr>
        <w:t xml:space="preserve"> 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CE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Classe</w:t>
      </w:r>
      <w:r>
        <w:rPr>
          <w:rFonts w:ascii="Arial" w:eastAsia="Times New Roman" w:hAnsi="Arial" w:cs="Arial"/>
        </w:rPr>
        <w:tab/>
      </w:r>
      <w:r w:rsidRPr="00C82493">
        <w:rPr>
          <w:rFonts w:ascii="Arial" w:eastAsia="Times New Roman" w:hAnsi="Arial" w:cs="Arial"/>
        </w:rPr>
        <w:t>B-S2 d0</w:t>
      </w:r>
    </w:p>
    <w:p w14:paraId="788E0E87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Resistència a l’a</w:t>
      </w:r>
      <w:r>
        <w:rPr>
          <w:rFonts w:ascii="Arial" w:eastAsia="Times New Roman" w:hAnsi="Arial" w:cs="Arial"/>
        </w:rPr>
        <w:t xml:space="preserve">brasió </w:t>
      </w:r>
      <w:r w:rsidRPr="00C82493">
        <w:rPr>
          <w:rFonts w:ascii="Arial" w:eastAsia="Times New Roman" w:hAnsi="Arial" w:cs="Arial"/>
        </w:rPr>
        <w:tab/>
        <w:t>UNI 9115</w:t>
      </w:r>
      <w:r w:rsidRPr="00C82493">
        <w:rPr>
          <w:rFonts w:ascii="Arial" w:eastAsia="Times New Roman" w:hAnsi="Arial" w:cs="Arial"/>
        </w:rPr>
        <w:tab/>
        <w:t>Nivell</w:t>
      </w:r>
      <w:r w:rsidRPr="00C82493">
        <w:rPr>
          <w:rFonts w:ascii="Arial" w:eastAsia="Times New Roman" w:hAnsi="Arial" w:cs="Arial"/>
        </w:rPr>
        <w:tab/>
        <w:t>4</w:t>
      </w:r>
    </w:p>
    <w:p w14:paraId="7CD03C7D" w14:textId="77777777" w:rsidR="00C931E0" w:rsidRPr="00C82493" w:rsidRDefault="00C931E0" w:rsidP="00C931E0">
      <w:pPr>
        <w:tabs>
          <w:tab w:val="left" w:pos="4253"/>
          <w:tab w:val="left" w:pos="6237"/>
          <w:tab w:val="left" w:pos="7938"/>
        </w:tabs>
        <w:autoSpaceDE w:val="0"/>
        <w:autoSpaceDN w:val="0"/>
        <w:adjustRightInd w:val="0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Resistència a les ratlles</w:t>
      </w:r>
      <w:r w:rsidRPr="00C82493">
        <w:rPr>
          <w:rFonts w:ascii="Arial" w:eastAsia="Times New Roman" w:hAnsi="Arial" w:cs="Arial"/>
        </w:rPr>
        <w:tab/>
        <w:t>UNI 9428</w:t>
      </w:r>
      <w:r w:rsidRPr="00C82493">
        <w:rPr>
          <w:rFonts w:ascii="Arial" w:eastAsia="Times New Roman" w:hAnsi="Arial" w:cs="Arial"/>
        </w:rPr>
        <w:tab/>
        <w:t>Nivell</w:t>
      </w:r>
      <w:r w:rsidRPr="00C82493">
        <w:rPr>
          <w:rFonts w:ascii="Arial" w:eastAsia="Times New Roman" w:hAnsi="Arial" w:cs="Arial"/>
        </w:rPr>
        <w:tab/>
        <w:t>4</w:t>
      </w:r>
    </w:p>
    <w:p w14:paraId="5BAD7388" w14:textId="77777777" w:rsidR="00C931E0" w:rsidRDefault="00884E6E" w:rsidP="001D71BB">
      <w:pPr>
        <w:widowControl/>
        <w:jc w:val="both"/>
      </w:pP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56E3CBD1" wp14:editId="7C0EF5C7">
            <wp:extent cx="1409700" cy="1485900"/>
            <wp:effectExtent l="19050" t="0" r="0" b="0"/>
            <wp:docPr id="1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31E0" w:rsidRPr="00C82493">
        <w:t xml:space="preserve"> </w:t>
      </w: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64F7BFDD" wp14:editId="0F8862C5">
            <wp:extent cx="704850" cy="1981200"/>
            <wp:effectExtent l="19050" t="0" r="0" b="0"/>
            <wp:docPr id="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31E0" w:rsidRPr="00C82493">
        <w:t xml:space="preserve"> </w:t>
      </w: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7E41DF1A" wp14:editId="4018E9D9">
            <wp:extent cx="3619500" cy="2257425"/>
            <wp:effectExtent l="19050" t="0" r="0" b="0"/>
            <wp:docPr id="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360671" w14:textId="77777777" w:rsidR="00CC29BF" w:rsidRDefault="00CC29BF" w:rsidP="001D71BB">
      <w:pPr>
        <w:widowControl/>
        <w:jc w:val="both"/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168"/>
        <w:gridCol w:w="8471"/>
      </w:tblGrid>
      <w:tr w:rsidR="00C931E0" w:rsidRPr="009A0537" w14:paraId="579B0A2F" w14:textId="77777777" w:rsidTr="00CC29BF">
        <w:trPr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BA1F551" w14:textId="77777777" w:rsidR="00C931E0" w:rsidRPr="009A0537" w:rsidRDefault="00C931E0" w:rsidP="00BE7FB9">
            <w:pPr>
              <w:keepNext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 xml:space="preserve">MODEL: 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14:paraId="4F4CFD37" w14:textId="77777777" w:rsidR="00C931E0" w:rsidRPr="009A0537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60x60 System</w:t>
            </w:r>
            <w:r>
              <w:rPr>
                <w:rFonts w:ascii="Arial" w:hAnsi="Arial" w:cs="Arial"/>
              </w:rPr>
              <w:t xml:space="preserve"> (</w:t>
            </w:r>
            <w:r w:rsidRPr="00C82493">
              <w:rPr>
                <w:rFonts w:ascii="Arial" w:hAnsi="Arial" w:cs="Arial"/>
              </w:rPr>
              <w:t>Mod. P32-10a)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9A0537" w14:paraId="46317933" w14:textId="77777777" w:rsidTr="00CC29BF">
        <w:trPr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1E299CB" w14:textId="77777777" w:rsidR="00C931E0" w:rsidRPr="008D088B" w:rsidRDefault="00C931E0" w:rsidP="00BE7FB9">
            <w:pPr>
              <w:keepNext/>
              <w:rPr>
                <w:rFonts w:ascii="Arial" w:hAnsi="Arial" w:cs="Arial"/>
                <w:b/>
                <w:bCs/>
                <w:u w:val="single"/>
              </w:rPr>
            </w:pPr>
            <w:r w:rsidRPr="009A0537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8D088B">
              <w:rPr>
                <w:rFonts w:ascii="Arial" w:hAnsi="Arial" w:cs="Arial"/>
                <w:b/>
                <w:bCs/>
                <w:u w:val="single"/>
              </w:rPr>
              <w:t>:</w:t>
            </w:r>
          </w:p>
        </w:tc>
        <w:tc>
          <w:tcPr>
            <w:tcW w:w="8221" w:type="dxa"/>
            <w:tcBorders>
              <w:top w:val="nil"/>
              <w:left w:val="nil"/>
              <w:bottom w:val="nil"/>
              <w:right w:val="nil"/>
            </w:tcBorders>
          </w:tcPr>
          <w:p w14:paraId="1D32F018" w14:textId="77777777" w:rsidR="00C931E0" w:rsidRPr="009A0537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PATT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73036102" w14:textId="77777777" w:rsidR="00652349" w:rsidRPr="002610A3" w:rsidRDefault="00652349" w:rsidP="000B6015">
      <w:pPr>
        <w:jc w:val="both"/>
        <w:rPr>
          <w:rFonts w:ascii="Arial" w:hAnsi="Arial" w:cs="Arial"/>
        </w:rPr>
      </w:pPr>
    </w:p>
    <w:p w14:paraId="63AD6E81" w14:textId="77777777" w:rsidR="007B172B" w:rsidRPr="002610A3" w:rsidRDefault="007B172B" w:rsidP="00422C28">
      <w:pPr>
        <w:jc w:val="both"/>
        <w:rPr>
          <w:rFonts w:ascii="Arial" w:hAnsi="Arial" w:cs="Arial"/>
        </w:rPr>
        <w:sectPr w:rsidR="007B172B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7B172B" w:rsidRPr="00056BC6" w14:paraId="1DD40AA2" w14:textId="77777777" w:rsidTr="007C0F7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0F75308B" w14:textId="77777777" w:rsidR="007B172B" w:rsidRPr="00056BC6" w:rsidRDefault="007B172B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B172B" w:rsidRPr="00056BC6" w14:paraId="5468763A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AA89CED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1991327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8809DF4" w14:textId="77777777" w:rsidR="007B172B" w:rsidRPr="00056BC6" w:rsidRDefault="007B172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9386ADE" w14:textId="77777777" w:rsidR="007B172B" w:rsidRPr="00056BC6" w:rsidRDefault="007B172B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12/03/2009</w:t>
            </w:r>
          </w:p>
        </w:tc>
      </w:tr>
      <w:tr w:rsidR="007B172B" w:rsidRPr="00056BC6" w14:paraId="188053AF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68C7606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15988DB0" w14:textId="77777777" w:rsidR="007B172B" w:rsidRPr="00056BC6" w:rsidRDefault="007B172B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10" w:name="_Toc14429532"/>
            <w:bookmarkStart w:id="111" w:name="_Toc137214817"/>
            <w:r w:rsidRPr="00056BC6">
              <w:rPr>
                <w:rFonts w:ascii="Arial" w:hAnsi="Arial" w:cs="Arial"/>
              </w:rPr>
              <w:t>FILTRE CAÇAPEDRES</w:t>
            </w:r>
            <w:bookmarkEnd w:id="110"/>
            <w:bookmarkEnd w:id="111"/>
          </w:p>
        </w:tc>
      </w:tr>
      <w:tr w:rsidR="008B01D7" w:rsidRPr="00056BC6" w14:paraId="3FA9ED57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E1723A3" w14:textId="77777777" w:rsidR="008B01D7" w:rsidRPr="00056BC6" w:rsidRDefault="008B01D7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8BEED7F" w14:textId="77777777" w:rsidR="008B01D7" w:rsidRPr="00056BC6" w:rsidRDefault="008B01D7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112" w:name="_Toc14429533"/>
            <w:bookmarkStart w:id="113" w:name="_Toc137214818"/>
            <w:r>
              <w:rPr>
                <w:rFonts w:ascii="Arial" w:hAnsi="Arial" w:cs="Arial"/>
              </w:rPr>
              <w:t>STF</w:t>
            </w:r>
            <w:bookmarkEnd w:id="112"/>
            <w:bookmarkEnd w:id="113"/>
          </w:p>
        </w:tc>
      </w:tr>
      <w:tr w:rsidR="007B172B" w:rsidRPr="00056BC6" w14:paraId="1C5F6DA8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502F207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D0BE511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Retenir sòlids amb filtres de xapa perforada en captació d’aigua a tractar</w:t>
            </w:r>
          </w:p>
        </w:tc>
      </w:tr>
    </w:tbl>
    <w:p w14:paraId="13FE8D84" w14:textId="77777777" w:rsidR="007B172B" w:rsidRPr="002610A3" w:rsidRDefault="007B172B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787BF5F" w14:textId="77777777" w:rsidR="007B172B" w:rsidRPr="007C0F74" w:rsidRDefault="00377721" w:rsidP="007C0F7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C0F7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6CFF7FC" wp14:editId="43694355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9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F33A44" id="Line 48" o:spid="_x0000_s1026" style="position:absolute;z-index:25166080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rohEgIAACo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Ypq6I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7B172B" w:rsidRPr="007C0F7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921"/>
        <w:gridCol w:w="6718"/>
      </w:tblGrid>
      <w:tr w:rsidR="007B172B" w:rsidRPr="00056BC6" w14:paraId="7994EF2D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1DC55EC1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Materials de construcció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37D0D147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Cos d’acer al carboni</w:t>
            </w:r>
          </w:p>
          <w:p w14:paraId="60F96F5A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Caragols bicromatats, qualitat 5.8</w:t>
            </w:r>
          </w:p>
          <w:p w14:paraId="5C31B260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Cartutx d’aspiració en acer inoxidable AISI 304 de </w:t>
            </w:r>
            <w:smartTag w:uri="urn:schemas-microsoft-com:office:smarttags" w:element="metricconverter">
              <w:smartTagPr>
                <w:attr w:name="ProductID" w:val="4 mm"/>
              </w:smartTagPr>
              <w:r w:rsidRPr="00056BC6">
                <w:rPr>
                  <w:rFonts w:ascii="Arial" w:hAnsi="Arial" w:cs="Arial"/>
                </w:rPr>
                <w:t>4 mm</w:t>
              </w:r>
            </w:smartTag>
            <w:r w:rsidRPr="00056BC6">
              <w:rPr>
                <w:rFonts w:ascii="Arial" w:hAnsi="Arial" w:cs="Arial"/>
              </w:rPr>
              <w:t xml:space="preserve"> de diàmetre</w:t>
            </w:r>
          </w:p>
        </w:tc>
      </w:tr>
      <w:tr w:rsidR="007B172B" w:rsidRPr="00056BC6" w14:paraId="015DC5B1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1A89D89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Tractament de superfície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1CB08B48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Granallat de superfícies grau SA 21/2</w:t>
            </w:r>
          </w:p>
          <w:p w14:paraId="3BDBFBF5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Recobriment de pintura en pols EPÒXID - POLIESTER</w:t>
            </w:r>
          </w:p>
        </w:tc>
      </w:tr>
      <w:tr w:rsidR="007B172B" w:rsidRPr="00056BC6" w14:paraId="5B2B3621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575C90F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 de treball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12AEE8F2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 bars</w:t>
            </w:r>
          </w:p>
        </w:tc>
      </w:tr>
      <w:tr w:rsidR="007B172B" w:rsidRPr="00056BC6" w14:paraId="1E574116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3C882FD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Diàmetres connexions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5E55D849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2 a"/>
              </w:smartTagPr>
              <w:r w:rsidRPr="00056BC6">
                <w:rPr>
                  <w:rFonts w:ascii="Arial" w:hAnsi="Arial" w:cs="Arial"/>
                </w:rPr>
                <w:t>2 a</w:t>
              </w:r>
            </w:smartTag>
            <w:r w:rsidRPr="00056BC6">
              <w:rPr>
                <w:rFonts w:ascii="Arial" w:hAnsi="Arial" w:cs="Arial"/>
              </w:rPr>
              <w:t xml:space="preserve"> 20 polsades</w:t>
            </w:r>
          </w:p>
        </w:tc>
      </w:tr>
      <w:tr w:rsidR="007B172B" w:rsidRPr="00056BC6" w14:paraId="637C13F3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1468B74C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Cabal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104C8AF8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13 a"/>
              </w:smartTagPr>
              <w:r w:rsidRPr="00056BC6">
                <w:rPr>
                  <w:rFonts w:ascii="Arial" w:hAnsi="Arial" w:cs="Arial"/>
                </w:rPr>
                <w:t>13 a</w:t>
              </w:r>
            </w:smartTag>
            <w:r w:rsidRPr="00056BC6">
              <w:rPr>
                <w:rFonts w:ascii="Arial" w:hAnsi="Arial" w:cs="Arial"/>
              </w:rPr>
              <w:t xml:space="preserve"> 2900 m</w:t>
            </w:r>
            <w:r w:rsidRPr="00056BC6">
              <w:rPr>
                <w:rFonts w:ascii="Arial" w:hAnsi="Arial" w:cs="Arial"/>
                <w:vertAlign w:val="superscript"/>
              </w:rPr>
              <w:t>3</w:t>
            </w:r>
            <w:r w:rsidRPr="00056BC6">
              <w:rPr>
                <w:rFonts w:ascii="Arial" w:hAnsi="Arial" w:cs="Arial"/>
              </w:rPr>
              <w:t>/h10</w:t>
            </w:r>
          </w:p>
        </w:tc>
      </w:tr>
      <w:tr w:rsidR="007B172B" w:rsidRPr="00056BC6" w14:paraId="25AE809B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A163289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Superfície filtrant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309D82C5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585 a"/>
              </w:smartTagPr>
              <w:r w:rsidRPr="00056BC6">
                <w:rPr>
                  <w:rFonts w:ascii="Arial" w:hAnsi="Arial" w:cs="Arial"/>
                </w:rPr>
                <w:t>585 a</w:t>
              </w:r>
            </w:smartTag>
            <w:r w:rsidRPr="00056BC6">
              <w:rPr>
                <w:rFonts w:ascii="Arial" w:hAnsi="Arial" w:cs="Arial"/>
              </w:rPr>
              <w:t xml:space="preserve"> 14740 cm2</w:t>
            </w:r>
          </w:p>
        </w:tc>
      </w:tr>
      <w:tr w:rsidR="007B172B" w:rsidRPr="00056BC6" w14:paraId="077BC785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2888743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Pes 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3AB9DDB9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8 a"/>
              </w:smartTagPr>
              <w:r w:rsidRPr="00056BC6">
                <w:rPr>
                  <w:rFonts w:ascii="Arial" w:hAnsi="Arial" w:cs="Arial"/>
                </w:rPr>
                <w:t>8 a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637 kg"/>
              </w:smartTagPr>
              <w:r w:rsidRPr="00056BC6">
                <w:rPr>
                  <w:rFonts w:ascii="Arial" w:hAnsi="Arial" w:cs="Arial"/>
                </w:rPr>
                <w:t>637 kg</w:t>
              </w:r>
            </w:smartTag>
          </w:p>
        </w:tc>
      </w:tr>
      <w:tr w:rsidR="007B172B" w:rsidRPr="00056BC6" w14:paraId="25B81047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2A1ED78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091FD842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2 a"/>
              </w:smartTagPr>
              <w:r w:rsidRPr="00056BC6">
                <w:rPr>
                  <w:rFonts w:ascii="Arial" w:hAnsi="Arial" w:cs="Arial"/>
                </w:rPr>
                <w:t>2 a</w:t>
              </w:r>
            </w:smartTag>
            <w:r w:rsidRPr="00056BC6">
              <w:rPr>
                <w:rFonts w:ascii="Arial" w:hAnsi="Arial" w:cs="Arial"/>
              </w:rPr>
              <w:t xml:space="preserve"> 20</w:t>
            </w:r>
          </w:p>
        </w:tc>
      </w:tr>
      <w:tr w:rsidR="007B172B" w:rsidRPr="00056BC6" w14:paraId="2FBB9B19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1554564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5F53DFBF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B172B" w:rsidRPr="00056BC6" w14:paraId="28830C46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B39D976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0558535F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FCY-XX</w:t>
            </w:r>
          </w:p>
        </w:tc>
      </w:tr>
      <w:tr w:rsidR="007B172B" w:rsidRPr="00056BC6" w14:paraId="0198898D" w14:textId="77777777" w:rsidTr="007C0F74">
        <w:trPr>
          <w:trHeight w:val="227"/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67AAC13" w14:textId="77777777" w:rsidR="007B172B" w:rsidRPr="00056BC6" w:rsidRDefault="007B172B" w:rsidP="007B172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519" w:type="dxa"/>
            <w:tcBorders>
              <w:top w:val="nil"/>
              <w:left w:val="nil"/>
              <w:bottom w:val="nil"/>
              <w:right w:val="nil"/>
            </w:tcBorders>
          </w:tcPr>
          <w:p w14:paraId="6B283C27" w14:textId="77777777" w:rsidR="007B172B" w:rsidRPr="00056BC6" w:rsidRDefault="007B172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STF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53E1908E" w14:textId="77777777" w:rsidR="000B6015" w:rsidRDefault="000B6015" w:rsidP="00422C28">
      <w:pPr>
        <w:jc w:val="both"/>
        <w:rPr>
          <w:rFonts w:ascii="Arial" w:hAnsi="Arial" w:cs="Arial"/>
        </w:rPr>
      </w:pPr>
    </w:p>
    <w:p w14:paraId="0F73897B" w14:textId="77777777" w:rsidR="00A06F86" w:rsidRDefault="00A06F86" w:rsidP="00422C28">
      <w:pPr>
        <w:jc w:val="both"/>
        <w:rPr>
          <w:rFonts w:ascii="Arial" w:hAnsi="Arial" w:cs="Arial"/>
        </w:rPr>
      </w:pPr>
    </w:p>
    <w:p w14:paraId="5E6DF638" w14:textId="77777777" w:rsidR="000F1475" w:rsidRDefault="000F1475" w:rsidP="00422C28">
      <w:pPr>
        <w:jc w:val="both"/>
        <w:rPr>
          <w:rFonts w:ascii="Arial" w:hAnsi="Arial" w:cs="Arial"/>
        </w:rPr>
        <w:sectPr w:rsidR="000F1475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06F86" w:rsidRPr="00A22E83" w14:paraId="77A87516" w14:textId="77777777" w:rsidTr="007C0F7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3B8BA793" w14:textId="77777777" w:rsidR="00A06F86" w:rsidRPr="00A22E83" w:rsidRDefault="00A06F86" w:rsidP="00A06F8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A22E83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06F86" w:rsidRPr="00A22E83" w14:paraId="1B64E085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4A0C029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5F89F69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5E087A07" w14:textId="77777777" w:rsidR="00A06F86" w:rsidRPr="00A22E83" w:rsidRDefault="00A06F86" w:rsidP="00A06F86">
            <w:pPr>
              <w:jc w:val="center"/>
              <w:rPr>
                <w:rFonts w:ascii="Arial" w:hAnsi="Arial" w:cs="Arial"/>
                <w:b/>
              </w:rPr>
            </w:pPr>
            <w:r w:rsidRPr="00A22E8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63E3431" w14:textId="77777777" w:rsidR="00A06F86" w:rsidRPr="00A22E83" w:rsidRDefault="00A06F86" w:rsidP="00A06F86">
            <w:pPr>
              <w:jc w:val="center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25/02/2010</w:t>
            </w:r>
          </w:p>
        </w:tc>
      </w:tr>
      <w:tr w:rsidR="00A06F86" w:rsidRPr="00A22E83" w14:paraId="3BE0A80B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80601F2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9855A28" w14:textId="77777777" w:rsidR="00A06F86" w:rsidRPr="00A22E83" w:rsidRDefault="00A06F86" w:rsidP="00A06F86">
            <w:pPr>
              <w:jc w:val="both"/>
              <w:outlineLvl w:val="0"/>
              <w:rPr>
                <w:rFonts w:ascii="Arial" w:hAnsi="Arial" w:cs="Arial"/>
              </w:rPr>
            </w:pPr>
            <w:bookmarkStart w:id="114" w:name="_Toc260816382"/>
            <w:bookmarkStart w:id="115" w:name="_Toc14429534"/>
            <w:bookmarkStart w:id="116" w:name="_Toc137214819"/>
            <w:r w:rsidRPr="00A22E83">
              <w:rPr>
                <w:rFonts w:ascii="Arial" w:hAnsi="Arial" w:cs="Arial"/>
              </w:rPr>
              <w:t>FILTRES D’AIRE</w:t>
            </w:r>
            <w:bookmarkEnd w:id="114"/>
            <w:bookmarkEnd w:id="115"/>
            <w:bookmarkEnd w:id="116"/>
            <w:r w:rsidRPr="00A22E83">
              <w:rPr>
                <w:rFonts w:ascii="Arial" w:hAnsi="Arial" w:cs="Arial"/>
              </w:rPr>
              <w:t xml:space="preserve">   </w:t>
            </w:r>
          </w:p>
        </w:tc>
      </w:tr>
      <w:tr w:rsidR="00A06F86" w:rsidRPr="00A22E83" w14:paraId="080337C1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49B7CF9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C16212A" w14:textId="77777777" w:rsidR="00A06F86" w:rsidRPr="00A22E83" w:rsidRDefault="00A06F86" w:rsidP="00A06F86">
            <w:pPr>
              <w:jc w:val="both"/>
              <w:outlineLvl w:val="1"/>
              <w:rPr>
                <w:rFonts w:ascii="Arial" w:hAnsi="Arial" w:cs="Arial"/>
              </w:rPr>
            </w:pPr>
            <w:bookmarkStart w:id="117" w:name="_Toc260816383"/>
            <w:bookmarkStart w:id="118" w:name="_Toc14429535"/>
            <w:bookmarkStart w:id="119" w:name="_Toc137214820"/>
            <w:r w:rsidRPr="00A22E83">
              <w:rPr>
                <w:rFonts w:ascii="Arial" w:hAnsi="Arial" w:cs="Arial"/>
              </w:rPr>
              <w:t>INGERSOLL RAND</w:t>
            </w:r>
            <w:bookmarkEnd w:id="117"/>
            <w:bookmarkEnd w:id="118"/>
            <w:bookmarkEnd w:id="119"/>
          </w:p>
        </w:tc>
      </w:tr>
      <w:tr w:rsidR="00A06F86" w:rsidRPr="00A22E83" w14:paraId="70A1F8D6" w14:textId="77777777" w:rsidTr="007C0F7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E7EA560" w14:textId="77777777" w:rsidR="00A06F86" w:rsidRPr="00A22E83" w:rsidRDefault="00A06F86" w:rsidP="00F14E02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B9B51E7" w14:textId="77777777" w:rsidR="00A06F86" w:rsidRPr="00A22E83" w:rsidRDefault="00F26A5C" w:rsidP="00F14E0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Xarxa d’aire de serveis</w:t>
            </w:r>
          </w:p>
        </w:tc>
      </w:tr>
    </w:tbl>
    <w:p w14:paraId="10D4157E" w14:textId="77777777" w:rsidR="00A06F86" w:rsidRPr="00A22E83" w:rsidRDefault="00A06F86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3493E0B" w14:textId="77777777" w:rsidR="00A06F86" w:rsidRPr="007C0F74" w:rsidRDefault="00377721" w:rsidP="007C0F7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C0F7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848E3FA" wp14:editId="5F5ECE5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8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45734F" id="Line 61" o:spid="_x0000_s1026" style="position:absolute;z-index:25167206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" strokeweight=".5pt"/>
            </w:pict>
          </mc:Fallback>
        </mc:AlternateContent>
      </w:r>
      <w:r w:rsidR="007C0F74">
        <w:rPr>
          <w:rFonts w:ascii="Arial" w:hAnsi="Arial" w:cs="Arial"/>
          <w:b/>
          <w:bCs/>
          <w:i/>
        </w:rPr>
        <w:t>CARACTERÍSTIQUES DE DISSENY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7595"/>
      </w:tblGrid>
      <w:tr w:rsidR="00A06F86" w:rsidRPr="00A22E83" w14:paraId="16BDDFF1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BDDF979" w14:textId="77777777" w:rsidR="00A06F86" w:rsidRPr="00A22E83" w:rsidRDefault="006C70EE" w:rsidP="00A06F8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DB869C1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1.000 l/min</w:t>
            </w:r>
          </w:p>
        </w:tc>
      </w:tr>
      <w:tr w:rsidR="00A06F86" w:rsidRPr="00A22E83" w14:paraId="59BB648F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D44D754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Filtratge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5055C87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Fins 1 micra, amb eliminació d’oli</w:t>
            </w:r>
          </w:p>
        </w:tc>
      </w:tr>
      <w:tr w:rsidR="00A06F86" w:rsidRPr="00A22E83" w14:paraId="071EE35F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50DA0AA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</w:rPr>
              <w:t>Pressió màxima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6D93DA5" w14:textId="77777777" w:rsidR="00A06F86" w:rsidRPr="00A22E83" w:rsidRDefault="00A06F86" w:rsidP="006C70EE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16 kg/cm</w:t>
            </w:r>
            <w:r w:rsidR="006C70EE">
              <w:rPr>
                <w:rFonts w:ascii="Arial" w:hAnsi="Arial" w:cs="Arial"/>
              </w:rPr>
              <w:t>²</w:t>
            </w:r>
          </w:p>
        </w:tc>
      </w:tr>
      <w:tr w:rsidR="00A06F86" w:rsidRPr="00A22E83" w14:paraId="752D57B6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70573E0" w14:textId="77777777" w:rsidR="00A06F86" w:rsidRPr="00A22E83" w:rsidRDefault="00A06F86" w:rsidP="00A06F86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73B3357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</w:p>
        </w:tc>
      </w:tr>
      <w:tr w:rsidR="00A06F86" w:rsidRPr="00A22E83" w14:paraId="76A90D22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78AC96A" w14:textId="77777777" w:rsidR="00A06F86" w:rsidRPr="00A22E83" w:rsidRDefault="00A06F86" w:rsidP="006C70EE">
            <w:pPr>
              <w:keepNext/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  <w:u w:val="single"/>
              </w:rPr>
              <w:t>MODEL</w:t>
            </w:r>
            <w:r w:rsidRPr="00A22E83">
              <w:rPr>
                <w:rFonts w:ascii="Arial" w:hAnsi="Arial" w:cs="Arial"/>
                <w:b/>
                <w:bCs/>
              </w:rPr>
              <w:t>: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25DE1B7" w14:textId="77777777" w:rsidR="00A06F86" w:rsidRPr="00A22E83" w:rsidRDefault="006C70EE" w:rsidP="00A06F86">
            <w:pPr>
              <w:jc w:val="both"/>
              <w:rPr>
                <w:rFonts w:ascii="Arial" w:hAnsi="Arial" w:cs="Arial"/>
              </w:rPr>
            </w:pPr>
            <w:r w:rsidRPr="00CC2315">
              <w:rPr>
                <w:rFonts w:ascii="Arial" w:hAnsi="Arial" w:cs="Arial"/>
                <w:bCs/>
              </w:rPr>
              <w:t>F71G</w:t>
            </w:r>
          </w:p>
        </w:tc>
      </w:tr>
      <w:tr w:rsidR="00A06F86" w:rsidRPr="00A22E83" w14:paraId="76B846A2" w14:textId="77777777" w:rsidTr="007C0F74">
        <w:trPr>
          <w:trHeight w:val="227"/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E69C185" w14:textId="77777777" w:rsidR="00A06F86" w:rsidRPr="00A22E83" w:rsidRDefault="00A06F86" w:rsidP="00A06F86">
            <w:pPr>
              <w:keepNext/>
              <w:rPr>
                <w:rFonts w:ascii="Arial" w:hAnsi="Arial" w:cs="Arial"/>
                <w:b/>
                <w:bCs/>
              </w:rPr>
            </w:pPr>
            <w:r w:rsidRPr="00A22E83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Pr="00A22E83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A31E202" w14:textId="77777777" w:rsidR="00A06F86" w:rsidRPr="00A22E83" w:rsidRDefault="00A06F86" w:rsidP="00A06F86">
            <w:pPr>
              <w:jc w:val="both"/>
              <w:rPr>
                <w:rFonts w:ascii="Arial" w:hAnsi="Arial" w:cs="Arial"/>
              </w:rPr>
            </w:pPr>
            <w:r w:rsidRPr="00A22E83">
              <w:rPr>
                <w:rFonts w:ascii="Arial" w:hAnsi="Arial" w:cs="Arial"/>
              </w:rPr>
              <w:t>INGERSOLL RAND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167AA1E0" w14:textId="77777777" w:rsidR="00A06F86" w:rsidRDefault="00A06F86" w:rsidP="00422C28">
      <w:pPr>
        <w:jc w:val="both"/>
        <w:rPr>
          <w:rFonts w:ascii="Arial" w:hAnsi="Arial" w:cs="Arial"/>
        </w:rPr>
      </w:pPr>
    </w:p>
    <w:p w14:paraId="79A0CCF0" w14:textId="77777777" w:rsidR="00A06F86" w:rsidRPr="002610A3" w:rsidRDefault="00A06F86" w:rsidP="00422C28">
      <w:pPr>
        <w:jc w:val="both"/>
        <w:rPr>
          <w:rFonts w:ascii="Arial" w:hAnsi="Arial" w:cs="Arial"/>
        </w:rPr>
      </w:pPr>
    </w:p>
    <w:p w14:paraId="28E306BB" w14:textId="77777777" w:rsidR="00CA6120" w:rsidRPr="002610A3" w:rsidRDefault="00CA6120" w:rsidP="00422C28">
      <w:pPr>
        <w:jc w:val="both"/>
        <w:rPr>
          <w:rFonts w:ascii="Arial" w:hAnsi="Arial" w:cs="Arial"/>
        </w:rPr>
        <w:sectPr w:rsidR="00CA6120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44"/>
        <w:gridCol w:w="5424"/>
        <w:gridCol w:w="830"/>
        <w:gridCol w:w="1541"/>
      </w:tblGrid>
      <w:tr w:rsidR="000C173C" w:rsidRPr="00056BC6" w14:paraId="3495729C" w14:textId="77777777" w:rsidTr="00F26A5C">
        <w:trPr>
          <w:trHeight w:val="284"/>
          <w:jc w:val="center"/>
        </w:trPr>
        <w:tc>
          <w:tcPr>
            <w:tcW w:w="9226" w:type="dxa"/>
            <w:gridSpan w:val="4"/>
            <w:shd w:val="clear" w:color="auto" w:fill="C6D9F1" w:themeFill="text2" w:themeFillTint="33"/>
            <w:vAlign w:val="center"/>
          </w:tcPr>
          <w:p w14:paraId="2885EB02" w14:textId="77777777" w:rsidR="000C173C" w:rsidRPr="00056BC6" w:rsidRDefault="000C173C" w:rsidP="000C173C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0C173C" w:rsidRPr="00056BC6" w14:paraId="665CF8E9" w14:textId="77777777" w:rsidTr="00F26A5C">
        <w:trPr>
          <w:trHeight w:val="227"/>
          <w:jc w:val="center"/>
        </w:trPr>
        <w:tc>
          <w:tcPr>
            <w:tcW w:w="1765" w:type="dxa"/>
            <w:shd w:val="clear" w:color="auto" w:fill="E6E6E6"/>
          </w:tcPr>
          <w:p w14:paraId="645A9E11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192" w:type="dxa"/>
          </w:tcPr>
          <w:p w14:paraId="036ED263" w14:textId="77777777" w:rsidR="000C173C" w:rsidRPr="00056BC6" w:rsidRDefault="000C173C" w:rsidP="000C173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94" w:type="dxa"/>
            <w:shd w:val="clear" w:color="auto" w:fill="E6E6E6"/>
          </w:tcPr>
          <w:p w14:paraId="4D89DC22" w14:textId="77777777" w:rsidR="000C173C" w:rsidRPr="00056BC6" w:rsidRDefault="000C173C" w:rsidP="000C173C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55" w:type="dxa"/>
          </w:tcPr>
          <w:p w14:paraId="3CCED8B9" w14:textId="77777777" w:rsidR="000C173C" w:rsidRPr="00056BC6" w:rsidRDefault="000C173C" w:rsidP="000C173C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29/04/2009</w:t>
            </w:r>
          </w:p>
        </w:tc>
      </w:tr>
      <w:tr w:rsidR="000C173C" w:rsidRPr="00056BC6" w14:paraId="136001C5" w14:textId="77777777" w:rsidTr="00F26A5C">
        <w:trPr>
          <w:trHeight w:val="227"/>
          <w:jc w:val="center"/>
        </w:trPr>
        <w:tc>
          <w:tcPr>
            <w:tcW w:w="1765" w:type="dxa"/>
            <w:shd w:val="clear" w:color="auto" w:fill="E6E6E6"/>
          </w:tcPr>
          <w:p w14:paraId="17C5FC55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21" w:type="dxa"/>
            <w:gridSpan w:val="3"/>
          </w:tcPr>
          <w:p w14:paraId="216DFBC2" w14:textId="77777777" w:rsidR="000C173C" w:rsidRPr="00056BC6" w:rsidRDefault="000C173C" w:rsidP="000C173C">
            <w:pPr>
              <w:jc w:val="both"/>
              <w:outlineLvl w:val="0"/>
              <w:rPr>
                <w:rFonts w:ascii="Arial" w:hAnsi="Arial" w:cs="Arial"/>
              </w:rPr>
            </w:pPr>
            <w:bookmarkStart w:id="120" w:name="_Toc14429536"/>
            <w:bookmarkStart w:id="121" w:name="_Toc137214821"/>
            <w:r w:rsidRPr="00056BC6">
              <w:rPr>
                <w:rFonts w:ascii="Arial" w:hAnsi="Arial" w:cs="Arial"/>
              </w:rPr>
              <w:t>FILTRE DE MALLA EN “Y”</w:t>
            </w:r>
            <w:bookmarkEnd w:id="120"/>
            <w:bookmarkEnd w:id="121"/>
          </w:p>
        </w:tc>
      </w:tr>
      <w:tr w:rsidR="000C173C" w:rsidRPr="00056BC6" w14:paraId="3781370A" w14:textId="77777777" w:rsidTr="00F26A5C">
        <w:trPr>
          <w:trHeight w:val="227"/>
          <w:jc w:val="center"/>
        </w:trPr>
        <w:tc>
          <w:tcPr>
            <w:tcW w:w="1765" w:type="dxa"/>
            <w:shd w:val="clear" w:color="auto" w:fill="E6E6E6"/>
          </w:tcPr>
          <w:p w14:paraId="65309032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21" w:type="dxa"/>
            <w:gridSpan w:val="3"/>
          </w:tcPr>
          <w:p w14:paraId="1318BFC2" w14:textId="77777777" w:rsidR="000C173C" w:rsidRPr="00056BC6" w:rsidRDefault="00B85F5F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122" w:name="_Toc14429537"/>
            <w:bookmarkStart w:id="123" w:name="_Toc137214822"/>
            <w:r>
              <w:rPr>
                <w:rFonts w:ascii="Arial" w:hAnsi="Arial" w:cs="Arial"/>
              </w:rPr>
              <w:t>ODIS</w:t>
            </w:r>
            <w:bookmarkEnd w:id="122"/>
            <w:bookmarkEnd w:id="123"/>
          </w:p>
        </w:tc>
      </w:tr>
      <w:tr w:rsidR="000C173C" w:rsidRPr="00056BC6" w14:paraId="70D88E8F" w14:textId="77777777" w:rsidTr="00F26A5C">
        <w:trPr>
          <w:trHeight w:val="227"/>
          <w:jc w:val="center"/>
        </w:trPr>
        <w:tc>
          <w:tcPr>
            <w:tcW w:w="1765" w:type="dxa"/>
            <w:shd w:val="clear" w:color="auto" w:fill="E6E6E6"/>
          </w:tcPr>
          <w:p w14:paraId="732951FF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21" w:type="dxa"/>
            <w:gridSpan w:val="3"/>
          </w:tcPr>
          <w:p w14:paraId="133B9BE6" w14:textId="77777777" w:rsidR="000C173C" w:rsidRPr="00056BC6" w:rsidRDefault="000C173C" w:rsidP="000C173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Separació de matèria orgànica de l’aigua crua</w:t>
            </w:r>
          </w:p>
        </w:tc>
      </w:tr>
    </w:tbl>
    <w:p w14:paraId="3EE1F325" w14:textId="77777777" w:rsidR="00CA6120" w:rsidRPr="002610A3" w:rsidRDefault="00CA612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D399B32" w14:textId="77777777" w:rsidR="00CA6120" w:rsidRPr="00F26A5C" w:rsidRDefault="00377721" w:rsidP="00F26A5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26A5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31E448E" wp14:editId="4B38E5D5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7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E93290" id="Line 54" o:spid="_x0000_s1026" style="position:absolute;z-index:25166489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qH0EwIAACo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JvaofQ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CA6120" w:rsidRPr="00F26A5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410"/>
        <w:gridCol w:w="7229"/>
      </w:tblGrid>
      <w:tr w:rsidR="00CA6120" w:rsidRPr="00056BC6" w14:paraId="464C2A84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603B551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Eficàcia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74FAA7B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Alta fiabilitat i qualitat sense parts mòbils. 97% de partícules superiors a </w:t>
            </w:r>
            <w:smartTag w:uri="urn:schemas-microsoft-com:office:smarttags" w:element="metricconverter">
              <w:smartTagPr>
                <w:attr w:name="ProductID" w:val="0,1 mm"/>
              </w:smartTagPr>
              <w:r w:rsidRPr="00056BC6">
                <w:rPr>
                  <w:rFonts w:ascii="Arial" w:hAnsi="Arial" w:cs="Arial"/>
                </w:rPr>
                <w:t>0,1 mm</w:t>
              </w:r>
            </w:smartTag>
            <w:r w:rsidRPr="00056BC6">
              <w:rPr>
                <w:rFonts w:ascii="Arial" w:hAnsi="Arial" w:cs="Arial"/>
              </w:rPr>
              <w:t xml:space="preserve"> i de pes específic superior a la de l’aigua</w:t>
            </w:r>
          </w:p>
        </w:tc>
      </w:tr>
      <w:tr w:rsidR="00CA6120" w:rsidRPr="00056BC6" w14:paraId="554A6ACE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307F147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Equipament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2C01D24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malles (una o dues) d’acer inoxidable de 140 mesh, dues preses per mesurar la pressió amb manòmetre de pinxo i una vàlvula de purga manual.</w:t>
            </w:r>
          </w:p>
          <w:p w14:paraId="6F2ABABA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Junta base especial que impedeix l’entrada de brutícia a la sortida quan s’estan netejant la/es malla/es</w:t>
            </w:r>
          </w:p>
        </w:tc>
      </w:tr>
      <w:tr w:rsidR="00CA6120" w:rsidRPr="00056BC6" w14:paraId="6189D564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2F036C8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Pèrdua de càrrega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472573E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Inferior a 0,3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  <w:r w:rsidRPr="00056BC6">
              <w:rPr>
                <w:rFonts w:ascii="Arial" w:hAnsi="Arial" w:cs="Arial"/>
              </w:rPr>
              <w:t xml:space="preserve"> als cabals d’aigua neta recomanada</w:t>
            </w:r>
          </w:p>
        </w:tc>
      </w:tr>
      <w:tr w:rsidR="00CA6120" w:rsidRPr="00056BC6" w14:paraId="28F025EC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FCC3E82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Pressió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986F19E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Treball recomanada 8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  <w:r w:rsidRPr="00056BC6">
              <w:rPr>
                <w:rFonts w:ascii="Arial" w:hAnsi="Arial" w:cs="Arial"/>
              </w:rPr>
              <w:t>. Treball màxima 10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</w:p>
        </w:tc>
      </w:tr>
      <w:tr w:rsidR="00CA6120" w:rsidRPr="00056BC6" w14:paraId="474E38A5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FEB9B50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 xml:space="preserve">Connexions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CB217F7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Roscades des de </w:t>
            </w:r>
            <w:smartTag w:uri="urn:schemas-microsoft-com:office:smarttags" w:element="metricconverter">
              <w:smartTagPr>
                <w:attr w:name="ProductID" w:val="1”"/>
              </w:smartTagPr>
              <w:r w:rsidRPr="00056BC6">
                <w:rPr>
                  <w:rFonts w:ascii="Arial" w:hAnsi="Arial" w:cs="Arial"/>
                </w:rPr>
                <w:t>1”</w:t>
              </w:r>
            </w:smartTag>
            <w:r w:rsidRPr="00056BC6">
              <w:rPr>
                <w:rFonts w:ascii="Arial" w:hAnsi="Arial" w:cs="Arial"/>
              </w:rPr>
              <w:t xml:space="preserve"> a 2 “ i embridades des de </w:t>
            </w:r>
            <w:smartTag w:uri="urn:schemas-microsoft-com:office:smarttags" w:element="metricconverter">
              <w:smartTagPr>
                <w:attr w:name="ProductID" w:val="3”"/>
              </w:smartTagPr>
              <w:r w:rsidRPr="00056BC6">
                <w:rPr>
                  <w:rFonts w:ascii="Arial" w:hAnsi="Arial" w:cs="Arial"/>
                </w:rPr>
                <w:t>3”</w:t>
              </w:r>
            </w:smartTag>
            <w:r w:rsidRPr="00056BC6">
              <w:rPr>
                <w:rFonts w:ascii="Arial" w:hAnsi="Arial" w:cs="Arial"/>
              </w:rPr>
              <w:t xml:space="preserve"> a </w:t>
            </w:r>
            <w:smartTag w:uri="urn:schemas-microsoft-com:office:smarttags" w:element="metricconverter">
              <w:smartTagPr>
                <w:attr w:name="ProductID" w:val="6”"/>
              </w:smartTagPr>
              <w:r w:rsidRPr="00056BC6">
                <w:rPr>
                  <w:rFonts w:ascii="Arial" w:hAnsi="Arial" w:cs="Arial"/>
                </w:rPr>
                <w:t>6”</w:t>
              </w:r>
            </w:smartTag>
          </w:p>
        </w:tc>
      </w:tr>
      <w:tr w:rsidR="00CA6120" w:rsidRPr="00056BC6" w14:paraId="5288B6A7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EDFEA95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Acabats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F372B67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Neteja per xorro de sorra segons normes ISO  850, fosfatació i capa de poliester de 100 micres aplicada electrostàticament i secada al forn</w:t>
            </w:r>
          </w:p>
        </w:tc>
      </w:tr>
      <w:tr w:rsidR="00CA6120" w:rsidRPr="00056BC6" w14:paraId="675BEEA8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1D41343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FF3CF14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A6120" w:rsidRPr="00056BC6" w14:paraId="774E6DB9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CDF8C4E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  <w:p w14:paraId="37166E0B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2887070" w14:textId="77777777" w:rsidR="00CA6120" w:rsidRPr="00056BC6" w:rsidRDefault="00B85F5F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ODIS</w:t>
            </w:r>
            <w:r w:rsidR="002E62ED">
              <w:rPr>
                <w:rFonts w:ascii="Arial" w:hAnsi="Arial" w:cs="Arial"/>
              </w:rPr>
              <w:t xml:space="preserve"> o similar</w:t>
            </w:r>
          </w:p>
        </w:tc>
      </w:tr>
      <w:tr w:rsidR="00CA6120" w:rsidRPr="00056BC6" w14:paraId="21CA6D28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6D447EC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REFERÈNCIA</w:t>
            </w:r>
          </w:p>
          <w:p w14:paraId="68D7E9FF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E38BD7E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 sèrie 2000</w:t>
            </w:r>
          </w:p>
        </w:tc>
      </w:tr>
      <w:tr w:rsidR="00B85F5F" w:rsidRPr="00056BC6" w14:paraId="5F1E91DB" w14:textId="77777777" w:rsidTr="00F26A5C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DCA5DF6" w14:textId="77777777" w:rsidR="00B85F5F" w:rsidRPr="00056BC6" w:rsidRDefault="00B85F5F" w:rsidP="0031589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COMERCIALITZADOR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7839CAF" w14:textId="77777777" w:rsidR="00B85F5F" w:rsidRPr="00056BC6" w:rsidRDefault="00B85F5F" w:rsidP="00AC5E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COPERSA o similar </w:t>
            </w:r>
          </w:p>
        </w:tc>
      </w:tr>
    </w:tbl>
    <w:p w14:paraId="32CE65D0" w14:textId="77777777" w:rsidR="00CA6120" w:rsidRDefault="00CA6120" w:rsidP="00422C28">
      <w:pPr>
        <w:jc w:val="both"/>
        <w:rPr>
          <w:rFonts w:ascii="Arial" w:hAnsi="Arial" w:cs="Arial"/>
        </w:rPr>
      </w:pPr>
    </w:p>
    <w:p w14:paraId="33249B94" w14:textId="77777777" w:rsidR="00CA6120" w:rsidRPr="002610A3" w:rsidRDefault="00CA6120" w:rsidP="00422C28">
      <w:pPr>
        <w:jc w:val="both"/>
        <w:rPr>
          <w:rFonts w:ascii="Arial" w:hAnsi="Arial" w:cs="Arial"/>
        </w:rPr>
      </w:pPr>
    </w:p>
    <w:p w14:paraId="1E714D64" w14:textId="77777777" w:rsidR="00286F34" w:rsidRPr="002610A3" w:rsidRDefault="00286F34" w:rsidP="00422C28">
      <w:pPr>
        <w:jc w:val="both"/>
        <w:rPr>
          <w:rFonts w:ascii="Arial" w:hAnsi="Arial" w:cs="Arial"/>
        </w:rPr>
        <w:sectPr w:rsidR="00286F34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21"/>
        <w:gridCol w:w="5474"/>
        <w:gridCol w:w="820"/>
        <w:gridCol w:w="1524"/>
      </w:tblGrid>
      <w:tr w:rsidR="000C173C" w:rsidRPr="00056BC6" w14:paraId="12921B06" w14:textId="77777777" w:rsidTr="00F26A5C">
        <w:trPr>
          <w:trHeight w:val="284"/>
          <w:jc w:val="center"/>
        </w:trPr>
        <w:tc>
          <w:tcPr>
            <w:tcW w:w="9227" w:type="dxa"/>
            <w:gridSpan w:val="4"/>
            <w:shd w:val="clear" w:color="auto" w:fill="C6D9F1" w:themeFill="text2" w:themeFillTint="33"/>
            <w:vAlign w:val="center"/>
          </w:tcPr>
          <w:p w14:paraId="7BB2B9E2" w14:textId="77777777" w:rsidR="000C173C" w:rsidRPr="00056BC6" w:rsidRDefault="000C173C" w:rsidP="000C173C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0C173C" w:rsidRPr="00056BC6" w14:paraId="702FB650" w14:textId="77777777" w:rsidTr="00F26A5C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0A237BD7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E52A599" w14:textId="77777777" w:rsidR="000C173C" w:rsidRPr="00056BC6" w:rsidRDefault="000C173C" w:rsidP="000C173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85" w:type="dxa"/>
            <w:shd w:val="clear" w:color="auto" w:fill="E6E6E6"/>
          </w:tcPr>
          <w:p w14:paraId="13A7A4CB" w14:textId="77777777" w:rsidR="000C173C" w:rsidRPr="00056BC6" w:rsidRDefault="000C173C" w:rsidP="000C173C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9" w:type="dxa"/>
          </w:tcPr>
          <w:p w14:paraId="2169BACB" w14:textId="77777777" w:rsidR="000C173C" w:rsidRPr="00056BC6" w:rsidRDefault="000C173C" w:rsidP="000C173C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29/04/2009</w:t>
            </w:r>
          </w:p>
        </w:tc>
      </w:tr>
      <w:tr w:rsidR="000C173C" w:rsidRPr="00056BC6" w14:paraId="67D64751" w14:textId="77777777" w:rsidTr="00F26A5C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71722095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44" w:type="dxa"/>
            <w:gridSpan w:val="3"/>
          </w:tcPr>
          <w:p w14:paraId="4258E858" w14:textId="77777777" w:rsidR="000C173C" w:rsidRPr="00056BC6" w:rsidRDefault="000C173C" w:rsidP="000C173C">
            <w:pPr>
              <w:jc w:val="both"/>
              <w:outlineLvl w:val="0"/>
              <w:rPr>
                <w:rFonts w:ascii="Arial" w:hAnsi="Arial" w:cs="Arial"/>
              </w:rPr>
            </w:pPr>
            <w:bookmarkStart w:id="124" w:name="_Toc14429538"/>
            <w:bookmarkStart w:id="125" w:name="_Toc137214823"/>
            <w:r w:rsidRPr="00056BC6">
              <w:rPr>
                <w:rFonts w:ascii="Arial" w:hAnsi="Arial" w:cs="Arial"/>
              </w:rPr>
              <w:t>HIDROCICLÓ</w:t>
            </w:r>
            <w:bookmarkEnd w:id="124"/>
            <w:bookmarkEnd w:id="125"/>
          </w:p>
        </w:tc>
      </w:tr>
      <w:tr w:rsidR="000C173C" w:rsidRPr="00056BC6" w14:paraId="2127B042" w14:textId="77777777" w:rsidTr="00F26A5C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227AD5FB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44" w:type="dxa"/>
            <w:gridSpan w:val="3"/>
          </w:tcPr>
          <w:p w14:paraId="5D6FB2B5" w14:textId="77777777" w:rsidR="000C173C" w:rsidRPr="00056BC6" w:rsidRDefault="00625AF1" w:rsidP="000C173C">
            <w:pPr>
              <w:jc w:val="both"/>
              <w:outlineLvl w:val="1"/>
              <w:rPr>
                <w:rFonts w:ascii="Arial" w:hAnsi="Arial" w:cs="Arial"/>
              </w:rPr>
            </w:pPr>
            <w:bookmarkStart w:id="126" w:name="_Toc14429539"/>
            <w:bookmarkStart w:id="127" w:name="_Toc137214824"/>
            <w:r>
              <w:rPr>
                <w:rFonts w:ascii="Arial" w:hAnsi="Arial" w:cs="Arial"/>
              </w:rPr>
              <w:t>ODIS</w:t>
            </w:r>
            <w:bookmarkEnd w:id="126"/>
            <w:bookmarkEnd w:id="127"/>
          </w:p>
        </w:tc>
      </w:tr>
      <w:tr w:rsidR="000C173C" w:rsidRPr="00056BC6" w14:paraId="176B1FD7" w14:textId="77777777" w:rsidTr="00F26A5C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0AA19A0A" w14:textId="77777777" w:rsidR="000C173C" w:rsidRPr="00056BC6" w:rsidRDefault="000C173C" w:rsidP="000C173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44" w:type="dxa"/>
            <w:gridSpan w:val="3"/>
          </w:tcPr>
          <w:p w14:paraId="749F1EBD" w14:textId="77777777" w:rsidR="000C173C" w:rsidRPr="00056BC6" w:rsidRDefault="000C173C" w:rsidP="000C173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Separació de partícules de l’aigua crua</w:t>
            </w:r>
          </w:p>
        </w:tc>
      </w:tr>
    </w:tbl>
    <w:p w14:paraId="03B1333B" w14:textId="77777777" w:rsidR="000C173C" w:rsidRPr="002610A3" w:rsidRDefault="000C173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00713C8" w14:textId="77777777" w:rsidR="00286F34" w:rsidRPr="00F26A5C" w:rsidRDefault="00377721" w:rsidP="00F26A5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26A5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0D60BF2" wp14:editId="0E952E8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6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9AAA7F" id="Line 53" o:spid="_x0000_s1026" style="position:absolute;z-index:2516638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r+qEwIAACo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Ptmv6o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286F34" w:rsidRPr="00F26A5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512"/>
        <w:gridCol w:w="7127"/>
      </w:tblGrid>
      <w:tr w:rsidR="00286F34" w:rsidRPr="00056BC6" w14:paraId="1DCD7239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A8EC615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Eficàcia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0251F916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Alta fiabilitat i qualitat. 97% de partícules superiors a </w:t>
            </w:r>
            <w:smartTag w:uri="urn:schemas-microsoft-com:office:smarttags" w:element="metricconverter">
              <w:smartTagPr>
                <w:attr w:name="ProductID" w:val="0,1 mm"/>
              </w:smartTagPr>
              <w:r w:rsidRPr="00056BC6">
                <w:rPr>
                  <w:rFonts w:ascii="Arial" w:hAnsi="Arial" w:cs="Arial"/>
                </w:rPr>
                <w:t>0,1 mm</w:t>
              </w:r>
            </w:smartTag>
            <w:r w:rsidRPr="00056BC6">
              <w:rPr>
                <w:rFonts w:ascii="Arial" w:hAnsi="Arial" w:cs="Arial"/>
              </w:rPr>
              <w:t xml:space="preserve"> i de pes específic superior a la de l’aigua</w:t>
            </w:r>
          </w:p>
        </w:tc>
      </w:tr>
      <w:tr w:rsidR="00286F34" w:rsidRPr="00056BC6" w14:paraId="4CBE12EF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DA3B525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Equipat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3C694560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dipòsit col·lector de partícules separades i amb un empelt reforçat de connexió entre el hidrocicló i el dipòsit.</w:t>
            </w:r>
          </w:p>
          <w:p w14:paraId="2D97544F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Entrada horitzontal i sortida vertical</w:t>
            </w:r>
          </w:p>
          <w:p w14:paraId="218A2BC6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Buidament manual</w:t>
            </w:r>
          </w:p>
        </w:tc>
      </w:tr>
      <w:tr w:rsidR="00286F34" w:rsidRPr="00056BC6" w14:paraId="5C0A4B30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32E94A05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Pèrdua de càrrega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3AC96A93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Constant entre 0,2 i 0,5 Kg/cm2 segons model i cabal d’aigua tractada</w:t>
            </w:r>
          </w:p>
        </w:tc>
      </w:tr>
      <w:tr w:rsidR="00286F34" w:rsidRPr="00056BC6" w14:paraId="51530AB9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11F35CB6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Pressió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403877A7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Treball recomanada 8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  <w:r w:rsidRPr="00056BC6">
              <w:rPr>
                <w:rFonts w:ascii="Arial" w:hAnsi="Arial" w:cs="Arial"/>
              </w:rPr>
              <w:t>. Treball màxima 10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</w:p>
        </w:tc>
      </w:tr>
      <w:tr w:rsidR="00286F34" w:rsidRPr="00056BC6" w14:paraId="3BAA27CC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79CF38DD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 xml:space="preserve">Connexions 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1DC57870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Roscades des de ¾” a 2 “ i embridades des de </w:t>
            </w:r>
            <w:smartTag w:uri="urn:schemas-microsoft-com:office:smarttags" w:element="metricconverter">
              <w:smartTagPr>
                <w:attr w:name="ProductID" w:val="3”"/>
              </w:smartTagPr>
              <w:r w:rsidRPr="00056BC6">
                <w:rPr>
                  <w:rFonts w:ascii="Arial" w:hAnsi="Arial" w:cs="Arial"/>
                </w:rPr>
                <w:t>3”</w:t>
              </w:r>
            </w:smartTag>
            <w:r w:rsidRPr="00056BC6">
              <w:rPr>
                <w:rFonts w:ascii="Arial" w:hAnsi="Arial" w:cs="Arial"/>
              </w:rPr>
              <w:t xml:space="preserve"> a </w:t>
            </w:r>
            <w:smartTag w:uri="urn:schemas-microsoft-com:office:smarttags" w:element="metricconverter">
              <w:smartTagPr>
                <w:attr w:name="ProductID" w:val="8”"/>
              </w:smartTagPr>
              <w:r w:rsidRPr="00056BC6">
                <w:rPr>
                  <w:rFonts w:ascii="Arial" w:hAnsi="Arial" w:cs="Arial"/>
                </w:rPr>
                <w:t>8”</w:t>
              </w:r>
            </w:smartTag>
          </w:p>
        </w:tc>
      </w:tr>
      <w:tr w:rsidR="00286F34" w:rsidRPr="00056BC6" w14:paraId="56F8858B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09C57F0D" w14:textId="77777777" w:rsidR="00286F34" w:rsidRPr="00056BC6" w:rsidRDefault="00286F34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Acabats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78A7C333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Neteja per xorro de sorra segons normes ISO  850, fosfatació i capa de poliester de 100 micres aplicada electrostàticament i secada al forn</w:t>
            </w:r>
          </w:p>
        </w:tc>
      </w:tr>
      <w:tr w:rsidR="00286F34" w:rsidRPr="00056BC6" w14:paraId="756C9C98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172815D1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77D9B11D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286F34" w:rsidRPr="00056BC6" w14:paraId="4BC2C013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2C0652F" w14:textId="77777777" w:rsidR="00286F34" w:rsidRPr="00056BC6" w:rsidRDefault="00286F34" w:rsidP="00CA6120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  <w:p w14:paraId="09F6A08F" w14:textId="77777777" w:rsidR="00286F34" w:rsidRPr="00056BC6" w:rsidRDefault="00286F34" w:rsidP="00CA6120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557A3150" w14:textId="77777777" w:rsidR="00286F34" w:rsidRPr="00056BC6" w:rsidRDefault="00625AF1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ODIS</w:t>
            </w:r>
            <w:r w:rsidR="002E62ED">
              <w:rPr>
                <w:rFonts w:ascii="Arial" w:hAnsi="Arial" w:cs="Arial"/>
              </w:rPr>
              <w:t xml:space="preserve"> o similar</w:t>
            </w:r>
          </w:p>
        </w:tc>
      </w:tr>
      <w:tr w:rsidR="00286F34" w:rsidRPr="00056BC6" w14:paraId="1ECA6208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094F75F8" w14:textId="77777777" w:rsidR="00286F34" w:rsidRDefault="00286F34" w:rsidP="00CA6120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REFERÈNCIA</w:t>
            </w:r>
          </w:p>
          <w:p w14:paraId="486D4F22" w14:textId="77777777" w:rsidR="00F13DCC" w:rsidRPr="00056BC6" w:rsidRDefault="00F13DCC" w:rsidP="00CA6120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2481B35B" w14:textId="77777777" w:rsidR="00286F34" w:rsidRPr="00056BC6" w:rsidRDefault="00286F3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 sèrie </w:t>
            </w:r>
            <w:r w:rsidR="00FB670E" w:rsidRPr="00056BC6">
              <w:rPr>
                <w:rFonts w:ascii="Arial" w:hAnsi="Arial" w:cs="Arial"/>
              </w:rPr>
              <w:t xml:space="preserve">5000 </w:t>
            </w:r>
          </w:p>
        </w:tc>
      </w:tr>
      <w:tr w:rsidR="00F13DCC" w:rsidRPr="00056BC6" w14:paraId="5301E371" w14:textId="77777777" w:rsidTr="00F26A5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551F9AAE" w14:textId="77777777" w:rsidR="00F13DCC" w:rsidRPr="00056BC6" w:rsidRDefault="00F13DCC" w:rsidP="00CA6120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COMERCIALITZADOR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387DF3E1" w14:textId="77777777" w:rsidR="00F13DCC" w:rsidRPr="00056BC6" w:rsidRDefault="00F13DCC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COPERSA o similar</w:t>
            </w:r>
          </w:p>
        </w:tc>
      </w:tr>
    </w:tbl>
    <w:p w14:paraId="0A7F44B0" w14:textId="77777777" w:rsidR="00F13DCC" w:rsidRDefault="00F13DCC" w:rsidP="00422C28">
      <w:pPr>
        <w:jc w:val="both"/>
        <w:rPr>
          <w:rFonts w:ascii="Arial" w:hAnsi="Arial" w:cs="Arial"/>
        </w:rPr>
      </w:pPr>
    </w:p>
    <w:p w14:paraId="4F7AD739" w14:textId="77777777" w:rsidR="00271A80" w:rsidRPr="002610A3" w:rsidRDefault="00271A80" w:rsidP="00271A80">
      <w:pPr>
        <w:jc w:val="both"/>
        <w:rPr>
          <w:rFonts w:ascii="Arial" w:hAnsi="Arial" w:cs="Arial"/>
        </w:rPr>
      </w:pPr>
    </w:p>
    <w:p w14:paraId="369F83E5" w14:textId="77777777" w:rsidR="00271A80" w:rsidRPr="002610A3" w:rsidRDefault="00271A80" w:rsidP="00271A80">
      <w:pPr>
        <w:jc w:val="both"/>
        <w:rPr>
          <w:rFonts w:ascii="Arial" w:hAnsi="Arial" w:cs="Arial"/>
        </w:rPr>
        <w:sectPr w:rsidR="00271A80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7536A" w:rsidRPr="00056BC6" w14:paraId="5BA20B74" w14:textId="77777777" w:rsidTr="002A660D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2093A808" w14:textId="77777777" w:rsidR="0097536A" w:rsidRPr="00056BC6" w:rsidRDefault="0097536A" w:rsidP="0016284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97536A" w:rsidRPr="00056BC6" w14:paraId="2F356F52" w14:textId="77777777" w:rsidTr="002A660D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729E4518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3CCD8F66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35030243" w14:textId="77777777" w:rsidR="0097536A" w:rsidRPr="00056BC6" w:rsidRDefault="0097536A" w:rsidP="00162842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4F7AA5BF" w14:textId="77777777" w:rsidR="0097536A" w:rsidRPr="00056BC6" w:rsidRDefault="0097536A" w:rsidP="0016284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01/03/2011</w:t>
            </w:r>
          </w:p>
        </w:tc>
      </w:tr>
      <w:tr w:rsidR="0097536A" w:rsidRPr="00056BC6" w14:paraId="2348EC86" w14:textId="77777777" w:rsidTr="002A660D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FFC7BF3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042BE6FB" w14:textId="77777777" w:rsidR="0097536A" w:rsidRPr="00056BC6" w:rsidRDefault="0097536A" w:rsidP="00162842">
            <w:pPr>
              <w:jc w:val="both"/>
              <w:outlineLvl w:val="0"/>
              <w:rPr>
                <w:rFonts w:ascii="Arial" w:hAnsi="Arial" w:cs="Arial"/>
              </w:rPr>
            </w:pPr>
            <w:bookmarkStart w:id="128" w:name="_Toc14429540"/>
            <w:bookmarkStart w:id="129" w:name="_Toc137214825"/>
            <w:r>
              <w:rPr>
                <w:rFonts w:ascii="Arial" w:hAnsi="Arial" w:cs="Arial"/>
              </w:rPr>
              <w:t>INDICADOR NIVELL</w:t>
            </w:r>
            <w:bookmarkEnd w:id="128"/>
            <w:bookmarkEnd w:id="129"/>
            <w:r>
              <w:rPr>
                <w:rFonts w:ascii="Arial" w:hAnsi="Arial" w:cs="Arial"/>
              </w:rPr>
              <w:t xml:space="preserve"> </w:t>
            </w:r>
          </w:p>
        </w:tc>
      </w:tr>
      <w:tr w:rsidR="0097536A" w:rsidRPr="00056BC6" w14:paraId="47FE926A" w14:textId="77777777" w:rsidTr="002A660D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3FA69324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7467AA56" w14:textId="77777777" w:rsidR="0097536A" w:rsidRPr="00056BC6" w:rsidRDefault="0097536A" w:rsidP="00162842">
            <w:pPr>
              <w:jc w:val="both"/>
              <w:outlineLvl w:val="1"/>
              <w:rPr>
                <w:rFonts w:ascii="Arial" w:hAnsi="Arial" w:cs="Arial"/>
              </w:rPr>
            </w:pPr>
            <w:bookmarkStart w:id="130" w:name="_Toc14429541"/>
            <w:bookmarkStart w:id="131" w:name="_Toc137214826"/>
            <w:r>
              <w:rPr>
                <w:rFonts w:ascii="Arial" w:hAnsi="Arial" w:cs="Arial"/>
              </w:rPr>
              <w:t>TECFLUID S.A.</w:t>
            </w:r>
            <w:bookmarkEnd w:id="130"/>
            <w:bookmarkEnd w:id="131"/>
          </w:p>
        </w:tc>
      </w:tr>
      <w:tr w:rsidR="0097536A" w:rsidRPr="00056BC6" w14:paraId="0CEC5D38" w14:textId="77777777" w:rsidTr="002A660D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0C43B903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1D1D6D07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Indicador local de nivell per a líquids (aigua) </w:t>
            </w:r>
          </w:p>
        </w:tc>
      </w:tr>
    </w:tbl>
    <w:p w14:paraId="62C0DF3F" w14:textId="77777777" w:rsidR="0097536A" w:rsidRPr="002610A3" w:rsidRDefault="0097536A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C414CAE" w14:textId="77777777" w:rsidR="0097536A" w:rsidRPr="002A660D" w:rsidRDefault="00377721" w:rsidP="002A660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2A660D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C262B23" wp14:editId="2F51A57F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5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C66335" id="Line 67" o:spid="_x0000_s1026" style="position:absolute;z-index:25167820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B/aEwIAACo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LTYH9o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97536A" w:rsidRPr="002A660D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499"/>
        <w:gridCol w:w="7111"/>
        <w:gridCol w:w="29"/>
      </w:tblGrid>
      <w:tr w:rsidR="0097536A" w:rsidRPr="00DB1530" w14:paraId="024EAD66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0276C0E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Acoblament tipus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53691B71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Vertical, muntatge lateral al calderó</w:t>
            </w:r>
          </w:p>
        </w:tc>
      </w:tr>
      <w:tr w:rsidR="0097536A" w:rsidRPr="00DB1530" w14:paraId="5BDA5440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F5ED263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Fixació al dipòsit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13B9D984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Brida DIN 2502C DN 25</w:t>
            </w:r>
          </w:p>
        </w:tc>
      </w:tr>
      <w:tr w:rsidR="0097536A" w:rsidRPr="00DB1530" w14:paraId="4B24B817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1DEF709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Distància entre brides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41B801AA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De 0,5 a 6 m  (3.000 mm)</w:t>
            </w:r>
          </w:p>
        </w:tc>
      </w:tr>
      <w:tr w:rsidR="0097536A" w:rsidRPr="00DB1530" w14:paraId="7BC68ADD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AB72252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Graduació de l’escala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3EAC8712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cm</w:t>
            </w:r>
          </w:p>
        </w:tc>
      </w:tr>
      <w:tr w:rsidR="0097536A" w:rsidRPr="00DB1530" w14:paraId="117F8682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ACA2B83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Material cos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08F3F15F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AISI 316</w:t>
            </w:r>
          </w:p>
        </w:tc>
      </w:tr>
      <w:tr w:rsidR="0097536A" w:rsidRPr="00DB1530" w14:paraId="4AB31E4B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457D728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Material flotador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18E600A3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AISI 316</w:t>
            </w:r>
          </w:p>
        </w:tc>
      </w:tr>
      <w:tr w:rsidR="0097536A" w:rsidRPr="00DB1530" w14:paraId="11902092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49DFC1C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Pressió màxima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4BDDA858" w14:textId="77777777" w:rsidR="0097536A" w:rsidRPr="00DB1530" w:rsidRDefault="0097536A" w:rsidP="00DB1530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16 Kg/cm</w:t>
            </w:r>
            <w:r w:rsidR="00DB1530" w:rsidRPr="00DB1530">
              <w:rPr>
                <w:rFonts w:ascii="Arial" w:hAnsi="Arial" w:cs="Arial"/>
              </w:rPr>
              <w:t>²</w:t>
            </w:r>
            <w:r w:rsidRPr="00DB1530">
              <w:rPr>
                <w:rFonts w:ascii="Arial" w:hAnsi="Arial" w:cs="Arial"/>
              </w:rPr>
              <w:t xml:space="preserve">  </w:t>
            </w:r>
          </w:p>
        </w:tc>
      </w:tr>
      <w:tr w:rsidR="0097536A" w:rsidRPr="00DB1530" w14:paraId="273E0497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13E4A64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2DB8D7DD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</w:p>
        </w:tc>
      </w:tr>
      <w:tr w:rsidR="0097536A" w:rsidRPr="00DB1530" w14:paraId="5CDFD3E3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142DD64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  <w:u w:val="single"/>
              </w:rPr>
            </w:pPr>
            <w:r w:rsidRPr="00DB1530">
              <w:rPr>
                <w:rFonts w:ascii="Arial" w:hAnsi="Arial" w:cs="Arial"/>
                <w:b/>
                <w:bCs/>
                <w:u w:val="single"/>
              </w:rPr>
              <w:t>RELÉS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4D33F236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</w:p>
        </w:tc>
      </w:tr>
      <w:tr w:rsidR="0097536A" w:rsidRPr="00DB1530" w14:paraId="0A2075C9" w14:textId="77777777" w:rsidTr="002A660D">
        <w:trPr>
          <w:jc w:val="center"/>
        </w:trPr>
        <w:tc>
          <w:tcPr>
            <w:tcW w:w="929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1D0963E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  <w:bCs/>
              </w:rPr>
              <w:t>automàtics accionats pel camp magnètic del flotador interior, sense contacte mecànic i total seguretat</w:t>
            </w:r>
          </w:p>
        </w:tc>
      </w:tr>
      <w:tr w:rsidR="0097536A" w:rsidRPr="00DB1530" w14:paraId="0BF1A6C6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A534869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080D93F4" w14:textId="77777777" w:rsidR="0097536A" w:rsidRPr="00DB1530" w:rsidRDefault="0097536A" w:rsidP="00162842">
            <w:pPr>
              <w:keepNext/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AMM/LT</w:t>
            </w:r>
          </w:p>
        </w:tc>
      </w:tr>
      <w:tr w:rsidR="0097536A" w:rsidRPr="00DB1530" w14:paraId="1204D76E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097B712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67570FC5" w14:textId="77777777" w:rsidR="0097536A" w:rsidRPr="00DB1530" w:rsidRDefault="0097536A" w:rsidP="00162842">
            <w:pPr>
              <w:keepNext/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 xml:space="preserve">6 A, 220 V, 50 Hz </w:t>
            </w:r>
          </w:p>
        </w:tc>
      </w:tr>
      <w:tr w:rsidR="0097536A" w:rsidRPr="00DB1530" w14:paraId="1D579538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EC948C9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DB1530">
              <w:rPr>
                <w:rFonts w:ascii="Arial" w:hAnsi="Arial" w:cs="Arial"/>
                <w:b/>
                <w:bCs/>
              </w:rPr>
              <w:t>Contactes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6AFA3F34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1 inversor</w:t>
            </w:r>
          </w:p>
        </w:tc>
      </w:tr>
      <w:tr w:rsidR="0097536A" w:rsidRPr="00DB1530" w14:paraId="2DFCC8A4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4044B67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73CD81E3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</w:p>
        </w:tc>
      </w:tr>
      <w:tr w:rsidR="0097536A" w:rsidRPr="00DB1530" w14:paraId="7112021B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5AA1A10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  <w:u w:val="single"/>
              </w:rPr>
            </w:pPr>
            <w:r w:rsidRPr="00DB1530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79B6B386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TECFLUID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  <w:tr w:rsidR="0097536A" w:rsidRPr="00DB1530" w14:paraId="4453DB06" w14:textId="77777777" w:rsidTr="002A660D">
        <w:trPr>
          <w:gridAfter w:val="1"/>
          <w:wAfter w:w="28" w:type="dxa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AE7AB56" w14:textId="77777777" w:rsidR="0097536A" w:rsidRPr="00DB1530" w:rsidRDefault="0097536A" w:rsidP="00162842">
            <w:pPr>
              <w:rPr>
                <w:rFonts w:ascii="Arial" w:hAnsi="Arial" w:cs="Arial"/>
                <w:b/>
                <w:bCs/>
                <w:u w:val="single"/>
              </w:rPr>
            </w:pPr>
            <w:r w:rsidRPr="00DB1530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6858" w:type="dxa"/>
            <w:tcBorders>
              <w:top w:val="nil"/>
              <w:left w:val="nil"/>
              <w:bottom w:val="nil"/>
              <w:right w:val="nil"/>
            </w:tcBorders>
          </w:tcPr>
          <w:p w14:paraId="04A4E0E1" w14:textId="77777777" w:rsidR="0097536A" w:rsidRPr="00DB1530" w:rsidRDefault="0097536A" w:rsidP="00162842">
            <w:pPr>
              <w:jc w:val="both"/>
              <w:rPr>
                <w:rFonts w:ascii="Arial" w:hAnsi="Arial" w:cs="Arial"/>
              </w:rPr>
            </w:pPr>
            <w:r w:rsidRPr="00DB1530">
              <w:rPr>
                <w:rFonts w:ascii="Arial" w:hAnsi="Arial" w:cs="Arial"/>
              </w:rPr>
              <w:t>NIVOMAG LT10/INOX</w:t>
            </w:r>
          </w:p>
        </w:tc>
      </w:tr>
    </w:tbl>
    <w:p w14:paraId="6006535D" w14:textId="77777777" w:rsidR="007464CA" w:rsidRDefault="007464CA" w:rsidP="00422C28">
      <w:pPr>
        <w:jc w:val="both"/>
        <w:rPr>
          <w:rFonts w:ascii="Arial" w:hAnsi="Arial" w:cs="Arial"/>
        </w:rPr>
      </w:pPr>
    </w:p>
    <w:p w14:paraId="6DB8FCFC" w14:textId="77777777" w:rsidR="00315894" w:rsidRDefault="00315894" w:rsidP="00422C28">
      <w:pPr>
        <w:jc w:val="both"/>
        <w:rPr>
          <w:rFonts w:ascii="Arial" w:hAnsi="Arial" w:cs="Arial"/>
        </w:rPr>
      </w:pPr>
    </w:p>
    <w:p w14:paraId="6CCE4675" w14:textId="77777777" w:rsidR="00315894" w:rsidRDefault="00315894" w:rsidP="00422C28">
      <w:pPr>
        <w:jc w:val="both"/>
        <w:rPr>
          <w:rFonts w:ascii="Arial" w:hAnsi="Arial" w:cs="Arial"/>
        </w:rPr>
        <w:sectPr w:rsidR="00315894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1"/>
        <w:gridCol w:w="5491"/>
        <w:gridCol w:w="818"/>
        <w:gridCol w:w="1519"/>
      </w:tblGrid>
      <w:tr w:rsidR="007464CA" w:rsidRPr="00056BC6" w14:paraId="6AD98020" w14:textId="77777777" w:rsidTr="00933A43">
        <w:trPr>
          <w:trHeight w:val="284"/>
          <w:jc w:val="center"/>
        </w:trPr>
        <w:tc>
          <w:tcPr>
            <w:tcW w:w="9169" w:type="dxa"/>
            <w:gridSpan w:val="4"/>
            <w:shd w:val="clear" w:color="auto" w:fill="C6D9F1" w:themeFill="text2" w:themeFillTint="33"/>
            <w:vAlign w:val="center"/>
          </w:tcPr>
          <w:p w14:paraId="4071DA89" w14:textId="77777777" w:rsidR="007464CA" w:rsidRPr="00056BC6" w:rsidRDefault="007464CA" w:rsidP="005A4D5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464CA" w:rsidRPr="00056BC6" w14:paraId="7FF4D927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35153AF8" w14:textId="77777777" w:rsidR="007464CA" w:rsidRPr="00056BC6" w:rsidRDefault="007464CA" w:rsidP="005A4D5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23" w:type="dxa"/>
          </w:tcPr>
          <w:p w14:paraId="0A8412F0" w14:textId="77777777" w:rsidR="007464CA" w:rsidRPr="00056BC6" w:rsidRDefault="007464CA" w:rsidP="005A4D5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78" w:type="dxa"/>
            <w:shd w:val="clear" w:color="auto" w:fill="E6E6E6"/>
          </w:tcPr>
          <w:p w14:paraId="07D748AC" w14:textId="77777777" w:rsidR="007464CA" w:rsidRPr="00056BC6" w:rsidRDefault="007464CA" w:rsidP="005A4D5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25" w:type="dxa"/>
          </w:tcPr>
          <w:p w14:paraId="690BACE6" w14:textId="77777777" w:rsidR="007464CA" w:rsidRPr="00056BC6" w:rsidRDefault="00D11707" w:rsidP="00D117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  <w:r w:rsidR="007464CA" w:rsidRPr="00C93C97">
              <w:rPr>
                <w:rFonts w:ascii="Arial" w:hAnsi="Arial" w:cs="Arial"/>
              </w:rPr>
              <w:t>/05/20</w:t>
            </w:r>
            <w:r>
              <w:rPr>
                <w:rFonts w:ascii="Arial" w:hAnsi="Arial" w:cs="Arial"/>
              </w:rPr>
              <w:t>11</w:t>
            </w:r>
          </w:p>
        </w:tc>
      </w:tr>
      <w:tr w:rsidR="007464CA" w:rsidRPr="00056BC6" w14:paraId="227B365B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6F3BB90E" w14:textId="77777777" w:rsidR="007464CA" w:rsidRPr="00056BC6" w:rsidRDefault="007464CA" w:rsidP="005A4D5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06" w:type="dxa"/>
            <w:gridSpan w:val="3"/>
          </w:tcPr>
          <w:p w14:paraId="61375315" w14:textId="77777777" w:rsidR="007464CA" w:rsidRPr="00056BC6" w:rsidRDefault="007464CA" w:rsidP="00D11707">
            <w:pPr>
              <w:jc w:val="both"/>
              <w:outlineLvl w:val="0"/>
              <w:rPr>
                <w:rFonts w:ascii="Arial" w:hAnsi="Arial" w:cs="Arial"/>
              </w:rPr>
            </w:pPr>
            <w:bookmarkStart w:id="132" w:name="_Toc14429542"/>
            <w:bookmarkStart w:id="133" w:name="_Toc137214827"/>
            <w:r w:rsidRPr="00C93C97">
              <w:rPr>
                <w:rFonts w:ascii="Arial" w:hAnsi="Arial" w:cs="Arial"/>
              </w:rPr>
              <w:t>J</w:t>
            </w:r>
            <w:r w:rsidR="00D11707">
              <w:rPr>
                <w:rFonts w:ascii="Arial" w:hAnsi="Arial" w:cs="Arial"/>
              </w:rPr>
              <w:t>OC DE CARGOLS</w:t>
            </w:r>
            <w:bookmarkEnd w:id="132"/>
            <w:bookmarkEnd w:id="133"/>
          </w:p>
        </w:tc>
      </w:tr>
      <w:tr w:rsidR="007464CA" w:rsidRPr="00056BC6" w14:paraId="48BD2701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6BE0FFD9" w14:textId="77777777" w:rsidR="007464CA" w:rsidRPr="00056BC6" w:rsidRDefault="007464CA" w:rsidP="005A4D5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06" w:type="dxa"/>
            <w:gridSpan w:val="3"/>
          </w:tcPr>
          <w:p w14:paraId="31C409EA" w14:textId="77777777" w:rsidR="007464CA" w:rsidRPr="00056BC6" w:rsidRDefault="007464CA" w:rsidP="005A4D5D">
            <w:pPr>
              <w:jc w:val="both"/>
              <w:outlineLvl w:val="1"/>
              <w:rPr>
                <w:rFonts w:ascii="Arial" w:hAnsi="Arial" w:cs="Arial"/>
              </w:rPr>
            </w:pPr>
          </w:p>
        </w:tc>
      </w:tr>
      <w:tr w:rsidR="007464CA" w:rsidRPr="00056BC6" w14:paraId="25EEBAEA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1B8E38C4" w14:textId="77777777" w:rsidR="007464CA" w:rsidRPr="00056BC6" w:rsidRDefault="007464CA" w:rsidP="005A4D5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06" w:type="dxa"/>
            <w:gridSpan w:val="3"/>
          </w:tcPr>
          <w:p w14:paraId="3A248428" w14:textId="77777777" w:rsidR="007464CA" w:rsidRPr="00056BC6" w:rsidRDefault="00A9222F" w:rsidP="00A9222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Cargoleria</w:t>
            </w:r>
          </w:p>
        </w:tc>
      </w:tr>
    </w:tbl>
    <w:p w14:paraId="52856851" w14:textId="77777777" w:rsidR="007464CA" w:rsidRPr="00C93C97" w:rsidRDefault="007464CA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2FFC5F0" w14:textId="77777777" w:rsidR="007464CA" w:rsidRPr="00933A43" w:rsidRDefault="00377721" w:rsidP="00933A43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33A43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6A46D36C" wp14:editId="3A29D1B8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4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E1C639" id="Line 77" o:spid="_x0000_s1026" style="position:absolute;z-index:25168844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4Bsjf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23514F" w:rsidRPr="00933A43">
        <w:rPr>
          <w:rFonts w:ascii="Arial" w:hAnsi="Arial" w:cs="Arial"/>
          <w:b/>
          <w:bCs/>
          <w:i/>
        </w:rPr>
        <w:t>GENERALITATS</w:t>
      </w:r>
    </w:p>
    <w:p w14:paraId="09597237" w14:textId="77777777" w:rsidR="00DB1530" w:rsidRDefault="0023514F" w:rsidP="007464CA">
      <w:pPr>
        <w:jc w:val="both"/>
        <w:rPr>
          <w:rFonts w:ascii="Arial" w:hAnsi="Arial" w:cs="Arial"/>
        </w:rPr>
      </w:pPr>
      <w:r w:rsidRPr="0023514F">
        <w:rPr>
          <w:rFonts w:ascii="Arial" w:hAnsi="Arial" w:cs="Arial"/>
        </w:rPr>
        <w:t>Joc de cargols serà de rosca DIN 601/555 en acer forjat, complint amb les normes DIN per a servei pesat.</w:t>
      </w:r>
    </w:p>
    <w:p w14:paraId="477F5C48" w14:textId="77777777" w:rsidR="00DB1530" w:rsidRDefault="00DB1530" w:rsidP="007464CA">
      <w:pPr>
        <w:jc w:val="both"/>
        <w:rPr>
          <w:rFonts w:ascii="Arial" w:hAnsi="Arial" w:cs="Arial"/>
        </w:rPr>
      </w:pPr>
    </w:p>
    <w:p w14:paraId="7C0407C0" w14:textId="77777777" w:rsidR="00DB1530" w:rsidRDefault="0023514F" w:rsidP="007464CA">
      <w:pPr>
        <w:jc w:val="both"/>
        <w:rPr>
          <w:rFonts w:ascii="Arial" w:hAnsi="Arial" w:cs="Arial"/>
        </w:rPr>
      </w:pPr>
      <w:r w:rsidRPr="0023514F">
        <w:rPr>
          <w:rFonts w:ascii="Arial" w:hAnsi="Arial" w:cs="Arial"/>
        </w:rPr>
        <w:t>L’acabat tindrà dues capes de protecció anticorrosiva, una de zincat i un altra de passivat bicromatitzat, amb un gruix total de 6 micres i un color final groc. Resistència a la corrosió 200 hores en C.N.S.</w:t>
      </w:r>
    </w:p>
    <w:p w14:paraId="41AA4989" w14:textId="77777777" w:rsidR="00DB1530" w:rsidRDefault="00DB1530" w:rsidP="007464CA">
      <w:pPr>
        <w:jc w:val="both"/>
        <w:rPr>
          <w:rFonts w:ascii="Arial" w:hAnsi="Arial" w:cs="Arial"/>
        </w:rPr>
      </w:pPr>
    </w:p>
    <w:p w14:paraId="3CD3DF1E" w14:textId="77777777" w:rsidR="007464CA" w:rsidRDefault="0023514F" w:rsidP="007464CA">
      <w:pPr>
        <w:jc w:val="both"/>
        <w:rPr>
          <w:rFonts w:ascii="Arial" w:hAnsi="Arial" w:cs="Arial"/>
        </w:rPr>
      </w:pPr>
      <w:r w:rsidRPr="0023514F">
        <w:rPr>
          <w:rFonts w:ascii="Arial" w:hAnsi="Arial" w:cs="Arial"/>
        </w:rPr>
        <w:t>Els cargols i espàrrecs portaran femella amb volandera plana, sobresortint un mínim de 6 mm de les femelles.</w:t>
      </w:r>
    </w:p>
    <w:p w14:paraId="27234D47" w14:textId="77777777" w:rsidR="00EB77DD" w:rsidRDefault="00EB77DD" w:rsidP="007464CA">
      <w:pPr>
        <w:jc w:val="both"/>
        <w:rPr>
          <w:rFonts w:ascii="Arial" w:hAnsi="Arial" w:cs="Arial"/>
        </w:rPr>
      </w:pPr>
    </w:p>
    <w:p w14:paraId="10586C4C" w14:textId="77777777" w:rsidR="0023514F" w:rsidRPr="00C93C97" w:rsidRDefault="0023514F" w:rsidP="007464CA">
      <w:pPr>
        <w:jc w:val="both"/>
        <w:rPr>
          <w:rFonts w:ascii="Arial" w:hAnsi="Arial" w:cs="Arial"/>
        </w:rPr>
      </w:pPr>
    </w:p>
    <w:p w14:paraId="2B3F485F" w14:textId="77777777" w:rsidR="00E96CBD" w:rsidRDefault="00E96CBD" w:rsidP="00422C28">
      <w:pPr>
        <w:jc w:val="both"/>
        <w:rPr>
          <w:rFonts w:ascii="Arial" w:hAnsi="Arial" w:cs="Arial"/>
        </w:rPr>
        <w:sectPr w:rsidR="00E96CBD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1"/>
        <w:gridCol w:w="5491"/>
        <w:gridCol w:w="818"/>
        <w:gridCol w:w="1519"/>
      </w:tblGrid>
      <w:tr w:rsidR="00CB4178" w:rsidRPr="00056BC6" w14:paraId="5CF8E0C8" w14:textId="77777777" w:rsidTr="00933A43">
        <w:trPr>
          <w:trHeight w:val="284"/>
          <w:jc w:val="center"/>
        </w:trPr>
        <w:tc>
          <w:tcPr>
            <w:tcW w:w="9169" w:type="dxa"/>
            <w:gridSpan w:val="4"/>
            <w:shd w:val="clear" w:color="auto" w:fill="C6D9F1" w:themeFill="text2" w:themeFillTint="33"/>
            <w:vAlign w:val="center"/>
          </w:tcPr>
          <w:p w14:paraId="35C83729" w14:textId="77777777" w:rsidR="00CB4178" w:rsidRPr="00056BC6" w:rsidRDefault="00CB4178" w:rsidP="00CB4178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B4178" w:rsidRPr="00056BC6" w14:paraId="14043036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52D43E09" w14:textId="77777777" w:rsidR="00CB4178" w:rsidRPr="00056BC6" w:rsidRDefault="00CB4178" w:rsidP="00CB417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23" w:type="dxa"/>
          </w:tcPr>
          <w:p w14:paraId="335CAFE5" w14:textId="77777777" w:rsidR="00CB4178" w:rsidRPr="00056BC6" w:rsidRDefault="00CB4178" w:rsidP="00CB4178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78" w:type="dxa"/>
            <w:shd w:val="clear" w:color="auto" w:fill="E6E6E6"/>
          </w:tcPr>
          <w:p w14:paraId="05D4A8C1" w14:textId="77777777" w:rsidR="00CB4178" w:rsidRPr="00056BC6" w:rsidRDefault="00CB4178" w:rsidP="00CB4178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25" w:type="dxa"/>
          </w:tcPr>
          <w:p w14:paraId="4A5AAF4E" w14:textId="77777777" w:rsidR="00CB4178" w:rsidRPr="00056BC6" w:rsidRDefault="00CB4178" w:rsidP="00CB4178">
            <w:pPr>
              <w:jc w:val="center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07/05/2002</w:t>
            </w:r>
          </w:p>
        </w:tc>
      </w:tr>
      <w:tr w:rsidR="00CB4178" w:rsidRPr="00056BC6" w14:paraId="5EDB890E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7FBA382B" w14:textId="77777777" w:rsidR="00CB4178" w:rsidRPr="00056BC6" w:rsidRDefault="00CB4178" w:rsidP="00CB417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06" w:type="dxa"/>
            <w:gridSpan w:val="3"/>
          </w:tcPr>
          <w:p w14:paraId="2609BE70" w14:textId="77777777" w:rsidR="00CB4178" w:rsidRPr="00056BC6" w:rsidRDefault="00CB4178" w:rsidP="00CB4178">
            <w:pPr>
              <w:jc w:val="both"/>
              <w:outlineLvl w:val="0"/>
              <w:rPr>
                <w:rFonts w:ascii="Arial" w:hAnsi="Arial" w:cs="Arial"/>
              </w:rPr>
            </w:pPr>
            <w:bookmarkStart w:id="134" w:name="_Toc99257964"/>
            <w:bookmarkStart w:id="135" w:name="_Toc224969596"/>
            <w:bookmarkStart w:id="136" w:name="_Toc14429543"/>
            <w:bookmarkStart w:id="137" w:name="_Toc137214828"/>
            <w:r w:rsidRPr="00C93C97">
              <w:rPr>
                <w:rFonts w:ascii="Arial" w:hAnsi="Arial" w:cs="Arial"/>
              </w:rPr>
              <w:t>JUNTA AÏLLANT</w:t>
            </w:r>
            <w:bookmarkEnd w:id="134"/>
            <w:bookmarkEnd w:id="135"/>
            <w:bookmarkEnd w:id="136"/>
            <w:bookmarkEnd w:id="137"/>
          </w:p>
        </w:tc>
      </w:tr>
      <w:tr w:rsidR="00CB4178" w:rsidRPr="00056BC6" w14:paraId="1E326914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2725CB09" w14:textId="77777777" w:rsidR="00CB4178" w:rsidRPr="00056BC6" w:rsidRDefault="00CB4178" w:rsidP="00CB4178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06" w:type="dxa"/>
            <w:gridSpan w:val="3"/>
          </w:tcPr>
          <w:p w14:paraId="6FEACFCA" w14:textId="77777777" w:rsidR="00CB4178" w:rsidRPr="00056BC6" w:rsidRDefault="002D6E84" w:rsidP="00CB4178">
            <w:pPr>
              <w:jc w:val="both"/>
              <w:outlineLvl w:val="1"/>
              <w:rPr>
                <w:rFonts w:ascii="Arial" w:hAnsi="Arial" w:cs="Arial"/>
              </w:rPr>
            </w:pPr>
            <w:bookmarkStart w:id="138" w:name="_Toc14429544"/>
            <w:bookmarkStart w:id="139" w:name="_Toc137214829"/>
            <w:r>
              <w:rPr>
                <w:rFonts w:ascii="Arial" w:hAnsi="Arial" w:cs="Arial"/>
              </w:rPr>
              <w:t>PROCHIND</w:t>
            </w:r>
            <w:bookmarkEnd w:id="138"/>
            <w:bookmarkEnd w:id="139"/>
            <w:r>
              <w:rPr>
                <w:rFonts w:ascii="Arial" w:hAnsi="Arial" w:cs="Arial"/>
              </w:rPr>
              <w:t xml:space="preserve"> </w:t>
            </w:r>
          </w:p>
        </w:tc>
      </w:tr>
      <w:tr w:rsidR="00CB4178" w:rsidRPr="00056BC6" w14:paraId="1C4BEC8F" w14:textId="77777777" w:rsidTr="00933A43">
        <w:trPr>
          <w:trHeight w:val="227"/>
          <w:jc w:val="center"/>
        </w:trPr>
        <w:tc>
          <w:tcPr>
            <w:tcW w:w="1723" w:type="dxa"/>
            <w:shd w:val="clear" w:color="auto" w:fill="E6E6E6"/>
          </w:tcPr>
          <w:p w14:paraId="0EF5DEF0" w14:textId="77777777" w:rsidR="00CB4178" w:rsidRPr="00056BC6" w:rsidRDefault="00CB4178" w:rsidP="00CB417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06" w:type="dxa"/>
            <w:gridSpan w:val="3"/>
          </w:tcPr>
          <w:p w14:paraId="09765949" w14:textId="77777777" w:rsidR="00CB4178" w:rsidRPr="00056BC6" w:rsidRDefault="00CB4178" w:rsidP="00CB4178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Aïllament elèctric a les canonades equipades amb un sistema de Protecció Catòdica</w:t>
            </w:r>
          </w:p>
        </w:tc>
      </w:tr>
    </w:tbl>
    <w:p w14:paraId="27BEF5C7" w14:textId="77777777" w:rsidR="00CB4178" w:rsidRPr="00C93C97" w:rsidRDefault="00CB4178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3E7A63D" w14:textId="77777777" w:rsidR="00E96CBD" w:rsidRPr="00933A43" w:rsidRDefault="00377721" w:rsidP="00933A43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33A43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15F4081" wp14:editId="6E3A8BB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3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1854B7" id="Line 58" o:spid="_x0000_s1026" style="position:absolute;z-index:2516689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IiSEwIAACo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NPciJI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E96CBD" w:rsidRPr="00933A43">
        <w:rPr>
          <w:rFonts w:ascii="Arial" w:hAnsi="Arial" w:cs="Arial"/>
          <w:b/>
          <w:bCs/>
          <w:i/>
        </w:rPr>
        <w:t>CARACTERÍSTIQUES</w:t>
      </w:r>
    </w:p>
    <w:p w14:paraId="48E14EEC" w14:textId="77777777" w:rsidR="00E96CBD" w:rsidRPr="00C93C97" w:rsidRDefault="00E96CBD" w:rsidP="00E96CBD">
      <w:p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 xml:space="preserve">Construcció MONOBLOCK sense </w:t>
      </w:r>
      <w:r w:rsidR="00933A43">
        <w:rPr>
          <w:rFonts w:ascii="Arial" w:hAnsi="Arial" w:cs="Arial"/>
        </w:rPr>
        <w:t>possibilitat de ser desmuntada.</w:t>
      </w:r>
    </w:p>
    <w:p w14:paraId="069D88A2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648F5A9C" w14:textId="77777777" w:rsidR="00E96CBD" w:rsidRPr="00C93C97" w:rsidRDefault="00E96CBD" w:rsidP="00E96CBD">
      <w:p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Construcció i proves a fàbrica garantint la totalitat de les característiques tècniques.</w:t>
      </w:r>
    </w:p>
    <w:p w14:paraId="6A93EF81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48582A17" w14:textId="77777777" w:rsidR="00E96CBD" w:rsidRPr="00C93C97" w:rsidRDefault="00E96CBD" w:rsidP="00E96CBD">
      <w:pPr>
        <w:spacing w:line="360" w:lineRule="auto"/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Material aïllant de gran resistència mecànica, elèctrica i tèrmica a base de:</w:t>
      </w:r>
    </w:p>
    <w:p w14:paraId="7953825A" w14:textId="77777777" w:rsidR="00E96CBD" w:rsidRPr="00C93C97" w:rsidRDefault="00E96CBD" w:rsidP="00377721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Fibra de vidre Epoxi laminada o prefabricada, segons les normes ASTM D-709 i CEI (EV-10)</w:t>
      </w:r>
    </w:p>
    <w:p w14:paraId="13BCBA46" w14:textId="77777777" w:rsidR="00E96CBD" w:rsidRPr="00C93C97" w:rsidRDefault="00E96CBD" w:rsidP="00377721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Policarbonats</w:t>
      </w:r>
    </w:p>
    <w:p w14:paraId="4A42C168" w14:textId="77777777" w:rsidR="00E96CBD" w:rsidRPr="00C93C97" w:rsidRDefault="00E96CBD" w:rsidP="00377721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Resines Epoxi curades en fred</w:t>
      </w:r>
    </w:p>
    <w:p w14:paraId="7E029289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43BC9738" w14:textId="77777777" w:rsidR="00E96CBD" w:rsidRPr="00C93C97" w:rsidRDefault="00E96CBD" w:rsidP="00E96CBD">
      <w:p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Cos de junta muntat per soldadures d’anells de xapa de gran gruix cili</w:t>
      </w:r>
      <w:r w:rsidR="00C93C97" w:rsidRPr="00C93C97">
        <w:rPr>
          <w:rFonts w:ascii="Arial" w:hAnsi="Arial" w:cs="Arial"/>
        </w:rPr>
        <w:t xml:space="preserve">ndrada o anells forjats segons </w:t>
      </w:r>
      <w:r w:rsidRPr="00C93C97">
        <w:rPr>
          <w:rFonts w:ascii="Arial" w:hAnsi="Arial" w:cs="Arial"/>
        </w:rPr>
        <w:t>ASTM, DIN i MSS-SP44.</w:t>
      </w:r>
    </w:p>
    <w:p w14:paraId="35020627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29B2D299" w14:textId="77777777" w:rsidR="00E96CBD" w:rsidRPr="00C93C97" w:rsidRDefault="00E96CBD" w:rsidP="00E96CBD">
      <w:p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Sense manteniment o amb possibilitat d’anar soterrats amb un revestiment combinat de cintes.</w:t>
      </w:r>
    </w:p>
    <w:p w14:paraId="4C45F58C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32E9DE04" w14:textId="77777777" w:rsidR="00E96CBD" w:rsidRPr="00C93C97" w:rsidRDefault="00E96CBD" w:rsidP="00E96CBD">
      <w:pPr>
        <w:jc w:val="both"/>
        <w:rPr>
          <w:rFonts w:ascii="Arial" w:hAnsi="Arial" w:cs="Arial"/>
        </w:rPr>
      </w:pPr>
      <w:r w:rsidRPr="00C93C97">
        <w:rPr>
          <w:rFonts w:ascii="Arial" w:hAnsi="Arial" w:cs="Arial"/>
        </w:rPr>
        <w:t>Juntes d’elastòmers de nitril, fluorur i silicones, segons ASTM D-2000.</w:t>
      </w:r>
    </w:p>
    <w:p w14:paraId="50F71758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3797"/>
        <w:gridCol w:w="5842"/>
      </w:tblGrid>
      <w:tr w:rsidR="00E96CBD" w:rsidRPr="00C93C97" w14:paraId="7DD42CCA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32476748" w14:textId="77777777" w:rsidR="00E96CBD" w:rsidRPr="00C93C97" w:rsidRDefault="00E96CBD" w:rsidP="00E96CBD">
            <w:pPr>
              <w:rPr>
                <w:rFonts w:ascii="Arial" w:hAnsi="Arial" w:cs="Arial"/>
                <w:b/>
                <w:bCs/>
              </w:rPr>
            </w:pPr>
            <w:r w:rsidRPr="00C93C97">
              <w:rPr>
                <w:rFonts w:ascii="Arial" w:hAnsi="Arial" w:cs="Arial"/>
                <w:b/>
                <w:bCs/>
              </w:rPr>
              <w:t>Revestiment: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7852069A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96CBD" w:rsidRPr="00C93C97" w14:paraId="4DFA9CCA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4FC7427C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Intern:</w:t>
            </w:r>
          </w:p>
          <w:p w14:paraId="2A4E67B0" w14:textId="77777777" w:rsidR="00E96CBD" w:rsidRPr="00C93C97" w:rsidRDefault="00E96CBD" w:rsidP="00056BC6">
            <w:pPr>
              <w:ind w:left="480"/>
              <w:rPr>
                <w:rFonts w:ascii="Arial" w:hAnsi="Arial" w:cs="Arial"/>
                <w:b/>
                <w:bCs/>
              </w:rPr>
            </w:pPr>
            <w:r w:rsidRPr="00C93C97">
              <w:rPr>
                <w:rFonts w:ascii="Arial" w:hAnsi="Arial" w:cs="Arial"/>
              </w:rPr>
              <w:t>Extern: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1CECA035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Resina Epoxi (FBE)</w:t>
            </w:r>
          </w:p>
          <w:p w14:paraId="3CCADFDB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Imprimacions i pintures Epoxi o revestiments especials</w:t>
            </w:r>
          </w:p>
        </w:tc>
      </w:tr>
      <w:tr w:rsidR="00E96CBD" w:rsidRPr="00C93C97" w14:paraId="3356B3F1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225DCF1F" w14:textId="77777777" w:rsidR="00E96CBD" w:rsidRPr="00C93C97" w:rsidRDefault="00E96CBD" w:rsidP="00E96CBD">
            <w:pPr>
              <w:rPr>
                <w:rFonts w:ascii="Arial" w:hAnsi="Arial" w:cs="Arial"/>
                <w:b/>
                <w:bCs/>
              </w:rPr>
            </w:pPr>
            <w:r w:rsidRPr="00C93C97">
              <w:rPr>
                <w:rFonts w:ascii="Arial" w:hAnsi="Arial" w:cs="Arial"/>
                <w:b/>
                <w:bCs/>
              </w:rPr>
              <w:t>Assaigs: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03DF94A8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96CBD" w:rsidRPr="00C93C97" w14:paraId="1035E69C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20420642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Pressió hidràulica:</w:t>
            </w:r>
          </w:p>
          <w:p w14:paraId="1FF6E66C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Dielèctric:</w:t>
            </w:r>
          </w:p>
          <w:p w14:paraId="5DF28BE8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Resistència elèctrica:</w:t>
            </w:r>
          </w:p>
          <w:p w14:paraId="3CEE38D8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Resistència a la tensió aplicada:</w:t>
            </w:r>
          </w:p>
          <w:p w14:paraId="1A079016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Diàmetres nominals:</w:t>
            </w:r>
          </w:p>
          <w:p w14:paraId="2F2F58C3" w14:textId="77777777" w:rsidR="00E96CBD" w:rsidRPr="00C93C97" w:rsidRDefault="00E96CBD" w:rsidP="00056BC6">
            <w:pPr>
              <w:ind w:left="480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Pressions nominals: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466CF03B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1,5 vegades el PN</w:t>
            </w:r>
          </w:p>
          <w:p w14:paraId="5C48D489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a l’aire i amb juntes mullades</w:t>
            </w:r>
          </w:p>
          <w:p w14:paraId="710E6216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 xml:space="preserve">&gt; </w:t>
            </w:r>
            <w:smartTag w:uri="urn:schemas-microsoft-com:office:smarttags" w:element="metricconverter">
              <w:smartTagPr>
                <w:attr w:name="ProductID" w:val="5 m"/>
              </w:smartTagPr>
              <w:r w:rsidRPr="00C93C97">
                <w:rPr>
                  <w:rFonts w:ascii="Arial" w:hAnsi="Arial" w:cs="Arial"/>
                </w:rPr>
                <w:t>5 M</w:t>
              </w:r>
            </w:smartTag>
            <w:r w:rsidRPr="00C93C97">
              <w:rPr>
                <w:rFonts w:ascii="Arial" w:hAnsi="Arial" w:cs="Arial"/>
              </w:rPr>
              <w:sym w:font="Symbol" w:char="F057"/>
            </w:r>
            <w:r w:rsidRPr="00C93C97">
              <w:rPr>
                <w:rFonts w:ascii="Arial" w:hAnsi="Arial" w:cs="Arial"/>
              </w:rPr>
              <w:t xml:space="preserve"> a una tensió d’1 kV DC</w:t>
            </w:r>
          </w:p>
          <w:p w14:paraId="4FD5C96C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3 kV, 50 Hz durant un minut, sense que hi hagin descàrregues</w:t>
            </w:r>
          </w:p>
          <w:p w14:paraId="579D0F92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DN 15 ÷ 1400</w:t>
            </w:r>
          </w:p>
          <w:p w14:paraId="3F6B3DFD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PN-</w:t>
            </w:r>
            <w:smartTag w:uri="urn:schemas-microsoft-com:office:smarttags" w:element="metricconverter">
              <w:smartTagPr>
                <w:attr w:name="ProductID" w:val="10 a"/>
              </w:smartTagPr>
              <w:r w:rsidR="002D6E84">
                <w:rPr>
                  <w:rFonts w:ascii="Arial" w:hAnsi="Arial" w:cs="Arial"/>
                </w:rPr>
                <w:t>10 a</w:t>
              </w:r>
            </w:smartTag>
            <w:r w:rsidR="002D6E84">
              <w:rPr>
                <w:rFonts w:ascii="Arial" w:hAnsi="Arial" w:cs="Arial"/>
              </w:rPr>
              <w:t xml:space="preserve"> PN-100</w:t>
            </w:r>
          </w:p>
        </w:tc>
      </w:tr>
      <w:tr w:rsidR="00E96CBD" w:rsidRPr="00C93C97" w14:paraId="5BFF2ACC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7EDC9E06" w14:textId="77777777" w:rsidR="00E96CBD" w:rsidRPr="00C93C97" w:rsidRDefault="00E96CBD" w:rsidP="00E96CBD">
            <w:pPr>
              <w:rPr>
                <w:rFonts w:ascii="Arial" w:hAnsi="Arial" w:cs="Arial"/>
                <w:b/>
                <w:bCs/>
              </w:rPr>
            </w:pPr>
            <w:r w:rsidRPr="00C93C97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70A74496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Maniguet MONOBLOCK, tipus Prochind o similar</w:t>
            </w:r>
          </w:p>
        </w:tc>
      </w:tr>
      <w:tr w:rsidR="00E96CBD" w:rsidRPr="00C93C97" w14:paraId="1620546D" w14:textId="77777777" w:rsidTr="00933A43">
        <w:trPr>
          <w:jc w:val="center"/>
        </w:trPr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6719BB22" w14:textId="77777777" w:rsidR="00E96CBD" w:rsidRPr="00C93C97" w:rsidRDefault="00E96CBD" w:rsidP="00E96CBD">
            <w:pPr>
              <w:rPr>
                <w:rFonts w:ascii="Arial" w:hAnsi="Arial" w:cs="Arial"/>
                <w:b/>
                <w:bCs/>
              </w:rPr>
            </w:pPr>
            <w:r w:rsidRPr="00C93C97">
              <w:rPr>
                <w:rFonts w:ascii="Arial" w:hAnsi="Arial" w:cs="Arial"/>
                <w:b/>
                <w:bCs/>
              </w:rPr>
              <w:t>Comercialitzador:</w:t>
            </w:r>
          </w:p>
        </w:tc>
        <w:tc>
          <w:tcPr>
            <w:tcW w:w="5669" w:type="dxa"/>
            <w:tcBorders>
              <w:top w:val="nil"/>
              <w:left w:val="nil"/>
              <w:bottom w:val="nil"/>
              <w:right w:val="nil"/>
            </w:tcBorders>
          </w:tcPr>
          <w:p w14:paraId="612CFE30" w14:textId="77777777" w:rsidR="00E96CBD" w:rsidRPr="00C93C97" w:rsidRDefault="00E96CBD" w:rsidP="00056BC6">
            <w:pPr>
              <w:jc w:val="both"/>
              <w:rPr>
                <w:rFonts w:ascii="Arial" w:hAnsi="Arial" w:cs="Arial"/>
              </w:rPr>
            </w:pPr>
            <w:r w:rsidRPr="00C93C97">
              <w:rPr>
                <w:rFonts w:ascii="Arial" w:hAnsi="Arial" w:cs="Arial"/>
              </w:rPr>
              <w:t>ARGO, S.A.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71539D08" w14:textId="77777777" w:rsidR="00E96CBD" w:rsidRPr="00C93C97" w:rsidRDefault="00E96CBD" w:rsidP="00E96CBD">
      <w:pPr>
        <w:jc w:val="both"/>
        <w:rPr>
          <w:rFonts w:ascii="Arial" w:hAnsi="Arial" w:cs="Arial"/>
        </w:rPr>
      </w:pPr>
    </w:p>
    <w:p w14:paraId="2FBC2807" w14:textId="77777777" w:rsidR="00286F34" w:rsidRPr="00C93C97" w:rsidRDefault="00286F34" w:rsidP="00422C28">
      <w:pPr>
        <w:jc w:val="both"/>
        <w:rPr>
          <w:rFonts w:ascii="Arial" w:hAnsi="Arial" w:cs="Arial"/>
        </w:rPr>
      </w:pPr>
    </w:p>
    <w:p w14:paraId="60587294" w14:textId="77777777" w:rsidR="00A80809" w:rsidRPr="002610A3" w:rsidRDefault="00A80809" w:rsidP="00422C28">
      <w:pPr>
        <w:jc w:val="both"/>
        <w:rPr>
          <w:rFonts w:ascii="Arial" w:hAnsi="Arial" w:cs="Arial"/>
        </w:rPr>
        <w:sectPr w:rsidR="00A8080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44"/>
        <w:gridCol w:w="5392"/>
        <w:gridCol w:w="820"/>
        <w:gridCol w:w="1583"/>
      </w:tblGrid>
      <w:tr w:rsidR="005949F5" w:rsidRPr="00056BC6" w14:paraId="7B57B2E1" w14:textId="77777777" w:rsidTr="00C565A3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30886356" w14:textId="77777777" w:rsidR="005949F5" w:rsidRPr="00056BC6" w:rsidRDefault="005949F5" w:rsidP="000E03AC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949F5" w:rsidRPr="00056BC6" w14:paraId="540C9F13" w14:textId="77777777" w:rsidTr="00C565A3">
        <w:trPr>
          <w:trHeight w:val="227"/>
          <w:jc w:val="center"/>
        </w:trPr>
        <w:tc>
          <w:tcPr>
            <w:tcW w:w="1844" w:type="dxa"/>
            <w:shd w:val="clear" w:color="auto" w:fill="E6E6E6"/>
          </w:tcPr>
          <w:p w14:paraId="6E7668DE" w14:textId="77777777" w:rsidR="005949F5" w:rsidRPr="00056BC6" w:rsidRDefault="005949F5" w:rsidP="000E03AC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92" w:type="dxa"/>
          </w:tcPr>
          <w:p w14:paraId="4FA2104C" w14:textId="77777777" w:rsidR="005949F5" w:rsidRPr="00056BC6" w:rsidRDefault="005949F5" w:rsidP="000E03AC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20" w:type="dxa"/>
            <w:shd w:val="clear" w:color="auto" w:fill="E6E6E6"/>
          </w:tcPr>
          <w:p w14:paraId="175812FF" w14:textId="77777777" w:rsidR="005949F5" w:rsidRPr="00056BC6" w:rsidRDefault="005949F5" w:rsidP="000E03AC">
            <w:pPr>
              <w:snapToGrid w:val="0"/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83" w:type="dxa"/>
          </w:tcPr>
          <w:p w14:paraId="28DD7CE1" w14:textId="77777777" w:rsidR="005949F5" w:rsidRPr="00056BC6" w:rsidRDefault="005949F5" w:rsidP="000E03AC">
            <w:pPr>
              <w:snapToGrid w:val="0"/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</w:t>
            </w:r>
            <w:r w:rsidR="000E03AC">
              <w:rPr>
                <w:rFonts w:ascii="Arial" w:hAnsi="Arial" w:cs="Arial"/>
              </w:rPr>
              <w:t>5</w:t>
            </w:r>
            <w:r w:rsidRPr="00056BC6">
              <w:rPr>
                <w:rFonts w:ascii="Arial" w:hAnsi="Arial" w:cs="Arial"/>
              </w:rPr>
              <w:t>/1</w:t>
            </w:r>
            <w:r w:rsidR="000E03AC">
              <w:rPr>
                <w:rFonts w:ascii="Arial" w:hAnsi="Arial" w:cs="Arial"/>
              </w:rPr>
              <w:t>1</w:t>
            </w:r>
            <w:r w:rsidRPr="00056BC6">
              <w:rPr>
                <w:rFonts w:ascii="Arial" w:hAnsi="Arial" w:cs="Arial"/>
              </w:rPr>
              <w:t>/</w:t>
            </w:r>
            <w:r w:rsidR="000E03AC">
              <w:rPr>
                <w:rFonts w:ascii="Arial" w:hAnsi="Arial" w:cs="Arial"/>
              </w:rPr>
              <w:t>1999</w:t>
            </w:r>
          </w:p>
        </w:tc>
      </w:tr>
      <w:tr w:rsidR="005949F5" w:rsidRPr="00056BC6" w14:paraId="687A338C" w14:textId="77777777" w:rsidTr="00C565A3">
        <w:trPr>
          <w:trHeight w:val="227"/>
          <w:jc w:val="center"/>
        </w:trPr>
        <w:tc>
          <w:tcPr>
            <w:tcW w:w="1844" w:type="dxa"/>
            <w:shd w:val="clear" w:color="auto" w:fill="E6E6E6"/>
          </w:tcPr>
          <w:p w14:paraId="033F85DB" w14:textId="77777777" w:rsidR="005949F5" w:rsidRPr="00056BC6" w:rsidRDefault="005949F5" w:rsidP="000E03AC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795" w:type="dxa"/>
            <w:gridSpan w:val="3"/>
          </w:tcPr>
          <w:p w14:paraId="36FECFE4" w14:textId="77777777" w:rsidR="005949F5" w:rsidRPr="00056BC6" w:rsidRDefault="005949F5" w:rsidP="000E03AC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140" w:name="_Toc99257969"/>
            <w:bookmarkStart w:id="141" w:name="_Toc222735000"/>
            <w:bookmarkStart w:id="142" w:name="_Toc14429547"/>
            <w:bookmarkStart w:id="143" w:name="_Toc137214830"/>
            <w:r w:rsidRPr="00056BC6">
              <w:rPr>
                <w:rFonts w:ascii="Arial" w:hAnsi="Arial" w:cs="Arial"/>
              </w:rPr>
              <w:t>JUNTA D’ESTANQUITAT DE PERFIL G-St</w:t>
            </w:r>
            <w:bookmarkEnd w:id="140"/>
            <w:bookmarkEnd w:id="141"/>
            <w:bookmarkEnd w:id="142"/>
            <w:bookmarkEnd w:id="143"/>
          </w:p>
        </w:tc>
      </w:tr>
      <w:tr w:rsidR="005949F5" w:rsidRPr="00056BC6" w14:paraId="4B0AAB39" w14:textId="77777777" w:rsidTr="00C565A3">
        <w:trPr>
          <w:trHeight w:val="227"/>
          <w:jc w:val="center"/>
        </w:trPr>
        <w:tc>
          <w:tcPr>
            <w:tcW w:w="1844" w:type="dxa"/>
            <w:shd w:val="clear" w:color="auto" w:fill="E6E6E6"/>
          </w:tcPr>
          <w:p w14:paraId="33186AE9" w14:textId="77777777" w:rsidR="005949F5" w:rsidRPr="00056BC6" w:rsidRDefault="005949F5" w:rsidP="000E03AC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795" w:type="dxa"/>
            <w:gridSpan w:val="3"/>
          </w:tcPr>
          <w:p w14:paraId="4ACA3972" w14:textId="77777777" w:rsidR="005949F5" w:rsidRPr="00056BC6" w:rsidRDefault="000E03AC" w:rsidP="000E03AC">
            <w:pPr>
              <w:jc w:val="both"/>
              <w:outlineLvl w:val="1"/>
              <w:rPr>
                <w:rFonts w:ascii="Arial" w:hAnsi="Arial" w:cs="Arial"/>
              </w:rPr>
            </w:pPr>
            <w:bookmarkStart w:id="144" w:name="_Toc14429548"/>
            <w:bookmarkStart w:id="145" w:name="_Toc137214831"/>
            <w:r w:rsidRPr="00056BC6">
              <w:rPr>
                <w:rFonts w:ascii="Arial" w:hAnsi="Arial" w:cs="Arial"/>
              </w:rPr>
              <w:t>KROLL &amp; ZILLER</w:t>
            </w:r>
            <w:bookmarkEnd w:id="144"/>
            <w:bookmarkEnd w:id="145"/>
          </w:p>
        </w:tc>
      </w:tr>
      <w:tr w:rsidR="005949F5" w:rsidRPr="00056BC6" w14:paraId="3E015BE1" w14:textId="77777777" w:rsidTr="00C565A3">
        <w:trPr>
          <w:trHeight w:val="227"/>
          <w:jc w:val="center"/>
        </w:trPr>
        <w:tc>
          <w:tcPr>
            <w:tcW w:w="1844" w:type="dxa"/>
            <w:shd w:val="clear" w:color="auto" w:fill="E6E6E6"/>
          </w:tcPr>
          <w:p w14:paraId="73577741" w14:textId="77777777" w:rsidR="005949F5" w:rsidRPr="00056BC6" w:rsidRDefault="005949F5" w:rsidP="000E03AC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795" w:type="dxa"/>
            <w:gridSpan w:val="3"/>
          </w:tcPr>
          <w:p w14:paraId="7D86F8BD" w14:textId="77777777" w:rsidR="005949F5" w:rsidRPr="00056BC6" w:rsidRDefault="005949F5" w:rsidP="000E03AC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Estanquitat entre brides i elements embridats de gran diàmetre</w:t>
            </w:r>
          </w:p>
        </w:tc>
      </w:tr>
      <w:tr w:rsidR="005949F5" w:rsidRPr="00056BC6" w14:paraId="75B9C321" w14:textId="77777777" w:rsidTr="00C565A3">
        <w:trPr>
          <w:trHeight w:val="227"/>
          <w:jc w:val="center"/>
        </w:trPr>
        <w:tc>
          <w:tcPr>
            <w:tcW w:w="9639" w:type="dxa"/>
            <w:gridSpan w:val="4"/>
          </w:tcPr>
          <w:p w14:paraId="552E8BE5" w14:textId="77777777" w:rsidR="005949F5" w:rsidRPr="00056BC6" w:rsidRDefault="005949F5" w:rsidP="000E03AC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Junta elàstica amb ànima d’acer, d’immediata col·locació, insensible a les forces mecàniques accidentals durant el muntatge, amb una perfecta vulcanització entre els dos components que evita desplaçaments, despreniments ni expulsió i amb mides normalitzades que facilita el centrat entre cargols i evita pèrdues de càrrega per sortints interiors.</w:t>
            </w:r>
          </w:p>
        </w:tc>
      </w:tr>
    </w:tbl>
    <w:p w14:paraId="727FBB40" w14:textId="77777777" w:rsidR="005949F5" w:rsidRDefault="005949F5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93F869B" w14:textId="77777777" w:rsidR="00A80809" w:rsidRPr="00265FB6" w:rsidRDefault="00377721" w:rsidP="00265FB6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265FB6">
        <w:rPr>
          <w:rFonts w:ascii="Arial" w:hAnsi="Arial" w:cs="Arial"/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B16F73D" wp14:editId="2B17B9C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1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E47AC" id="Line 57" o:spid="_x0000_s1026" style="position:absolute;z-index:25166796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OjSEwIAACo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E8Y6NI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A80809" w:rsidRPr="00265FB6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872"/>
        <w:gridCol w:w="7767"/>
      </w:tblGrid>
      <w:tr w:rsidR="00A80809" w:rsidRPr="00056BC6" w14:paraId="5557BE57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051BA1A2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1014759B" w14:textId="77777777" w:rsidR="00A80809" w:rsidRPr="00056BC6" w:rsidRDefault="00A808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Ànima d’acer ST 37</w:t>
            </w:r>
          </w:p>
          <w:p w14:paraId="7BF08629" w14:textId="77777777" w:rsidR="00A80809" w:rsidRPr="00056BC6" w:rsidRDefault="00A80809" w:rsidP="00FD3209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Recobriment en EPDM</w:t>
            </w:r>
            <w:r w:rsidR="00FE0FD0">
              <w:rPr>
                <w:rFonts w:ascii="Arial" w:hAnsi="Arial" w:cs="Arial"/>
              </w:rPr>
              <w:t xml:space="preserve"> (etilè-propilè-dieno)</w:t>
            </w:r>
            <w:r w:rsidRPr="00056BC6">
              <w:rPr>
                <w:rFonts w:ascii="Arial" w:hAnsi="Arial" w:cs="Arial"/>
              </w:rPr>
              <w:t xml:space="preserve">, qualitat aigua potable </w:t>
            </w:r>
          </w:p>
        </w:tc>
      </w:tr>
      <w:tr w:rsidR="00A80809" w:rsidRPr="00056BC6" w14:paraId="45264C4D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222DFBBB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Temperatura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591EEC87" w14:textId="77777777" w:rsidR="00A80809" w:rsidRPr="00056BC6" w:rsidRDefault="00A808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Màxima  </w:t>
            </w:r>
            <w:smartTag w:uri="urn:schemas-microsoft-com:office:smarttags" w:element="metricconverter">
              <w:smartTagPr>
                <w:attr w:name="ProductID" w:val="120ﾰC"/>
              </w:smartTagPr>
              <w:r w:rsidRPr="00056BC6">
                <w:rPr>
                  <w:rFonts w:ascii="Arial" w:hAnsi="Arial" w:cs="Arial"/>
                </w:rPr>
                <w:t>120°C</w:t>
              </w:r>
            </w:smartTag>
          </w:p>
          <w:p w14:paraId="1264EEB5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Mínima  </w:t>
            </w:r>
            <w:smartTag w:uri="urn:schemas-microsoft-com:office:smarttags" w:element="metricconverter">
              <w:smartTagPr>
                <w:attr w:name="ProductID" w:val="-30ﾰC"/>
              </w:smartTagPr>
              <w:r w:rsidRPr="00056BC6">
                <w:rPr>
                  <w:rFonts w:ascii="Arial" w:hAnsi="Arial" w:cs="Arial"/>
                </w:rPr>
                <w:t>-30°C</w:t>
              </w:r>
            </w:smartTag>
          </w:p>
        </w:tc>
      </w:tr>
      <w:tr w:rsidR="00A80809" w:rsidRPr="00056BC6" w14:paraId="3FFC9A11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94A08CD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584090B7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Des de PN-</w:t>
            </w:r>
            <w:smartTag w:uri="urn:schemas-microsoft-com:office:smarttags" w:element="metricconverter">
              <w:smartTagPr>
                <w:attr w:name="ProductID" w:val="6 a"/>
              </w:smartTagPr>
              <w:r w:rsidRPr="00056BC6">
                <w:rPr>
                  <w:rFonts w:ascii="Arial" w:hAnsi="Arial" w:cs="Arial"/>
                </w:rPr>
                <w:t>6 a</w:t>
              </w:r>
            </w:smartTag>
            <w:r w:rsidRPr="00056BC6">
              <w:rPr>
                <w:rFonts w:ascii="Arial" w:hAnsi="Arial" w:cs="Arial"/>
              </w:rPr>
              <w:t xml:space="preserve"> PN-40, segons necessitat </w:t>
            </w:r>
          </w:p>
        </w:tc>
      </w:tr>
      <w:tr w:rsidR="00A80809" w:rsidRPr="00056BC6" w14:paraId="4E09E557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58AF52FE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Duresa shore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590FCBCA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 70 </w:t>
            </w:r>
            <w:r w:rsidRPr="00056BC6">
              <w:rPr>
                <w:rFonts w:ascii="Arial" w:hAnsi="Arial" w:cs="Arial"/>
              </w:rPr>
              <w:sym w:font="Symbol" w:char="00B1"/>
            </w:r>
            <w:r w:rsidRPr="00056BC6">
              <w:rPr>
                <w:rFonts w:ascii="Arial" w:hAnsi="Arial" w:cs="Arial"/>
              </w:rPr>
              <w:t xml:space="preserve"> 5</w:t>
            </w:r>
          </w:p>
        </w:tc>
      </w:tr>
      <w:tr w:rsidR="00A80809" w:rsidRPr="00056BC6" w14:paraId="2047DDFA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CB01617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Diàmetres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3A4C683E" w14:textId="77777777" w:rsidR="00A80809" w:rsidRPr="00056BC6" w:rsidRDefault="00A80809" w:rsidP="0074724B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Des de DN-</w:t>
            </w:r>
            <w:r w:rsidR="0074724B">
              <w:rPr>
                <w:rFonts w:ascii="Arial" w:hAnsi="Arial" w:cs="Arial"/>
              </w:rPr>
              <w:t>15</w:t>
            </w:r>
            <w:r w:rsidRPr="00056BC6">
              <w:rPr>
                <w:rFonts w:ascii="Arial" w:hAnsi="Arial" w:cs="Arial"/>
              </w:rPr>
              <w:t xml:space="preserve"> fins a DN-2000</w:t>
            </w:r>
          </w:p>
        </w:tc>
      </w:tr>
      <w:tr w:rsidR="00A80809" w:rsidRPr="00056BC6" w14:paraId="5BA85A7C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001B964B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3D615FE3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S/Diàmetres i pressions nominals equips</w:t>
            </w:r>
          </w:p>
        </w:tc>
      </w:tr>
      <w:tr w:rsidR="00A80809" w:rsidRPr="00056BC6" w14:paraId="72C1B9BA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4A43929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0B31CC3D" w14:textId="77777777" w:rsidR="00A80809" w:rsidRPr="00056BC6" w:rsidRDefault="00A808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S/DIN 2690/ISO 7483</w:t>
            </w:r>
          </w:p>
          <w:p w14:paraId="1074FAAF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S/DIN 1514-1</w:t>
            </w:r>
          </w:p>
        </w:tc>
      </w:tr>
      <w:tr w:rsidR="00974F6C" w:rsidRPr="00056BC6" w14:paraId="7C2A3200" w14:textId="77777777" w:rsidTr="00265FB6">
        <w:trPr>
          <w:jc w:val="center"/>
        </w:trPr>
        <w:tc>
          <w:tcPr>
            <w:tcW w:w="92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FF1095" w14:textId="77777777" w:rsidR="00974F6C" w:rsidRPr="00974F6C" w:rsidRDefault="00974F6C" w:rsidP="00056BC6">
            <w:pPr>
              <w:snapToGrid w:val="0"/>
              <w:rPr>
                <w:rFonts w:ascii="Arial" w:hAnsi="Arial" w:cs="Arial"/>
                <w:bCs/>
              </w:rPr>
            </w:pPr>
          </w:p>
          <w:p w14:paraId="302BC8EC" w14:textId="77777777" w:rsidR="00974F6C" w:rsidRDefault="00974F6C" w:rsidP="00056BC6">
            <w:pPr>
              <w:snapToGrid w:val="0"/>
              <w:jc w:val="both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Per a casos especials</w:t>
            </w:r>
            <w:r w:rsidRPr="00974F6C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no coberts per l’estàndard, utilitzar tipus GST-P/OE amb ànima d’acer inoxidable AISI 304 </w:t>
            </w:r>
          </w:p>
          <w:p w14:paraId="1AC7C055" w14:textId="77777777" w:rsidR="00974F6C" w:rsidRPr="00974F6C" w:rsidRDefault="00974F6C" w:rsidP="00056BC6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0F74D9" w:rsidRPr="00056BC6" w14:paraId="205729EA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79CD21E2" w14:textId="77777777" w:rsidR="000F74D9" w:rsidRPr="00056BC6" w:rsidRDefault="000F74D9" w:rsidP="00D77EE9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UTILITZACIÓ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4D99CCEB" w14:textId="77777777" w:rsidR="000F74D9" w:rsidRPr="00056BC6" w:rsidRDefault="000F74D9" w:rsidP="00D77EE9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0F74D9" w:rsidRPr="00056BC6" w14:paraId="4D9784BC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AEFC7FB" w14:textId="77777777" w:rsidR="000F74D9" w:rsidRPr="00E8692B" w:rsidRDefault="000F74D9" w:rsidP="00D77EE9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E8692B">
              <w:rPr>
                <w:rFonts w:ascii="Arial" w:hAnsi="Arial" w:cs="Arial"/>
                <w:b/>
                <w:bCs/>
              </w:rPr>
              <w:t>PN: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6BD7B715" w14:textId="77777777" w:rsidR="000F74D9" w:rsidRPr="00E8692B" w:rsidRDefault="00E8692B" w:rsidP="001629F7">
            <w:pPr>
              <w:snapToGrid w:val="0"/>
              <w:jc w:val="both"/>
              <w:rPr>
                <w:rFonts w:ascii="Arial" w:hAnsi="Arial" w:cs="Arial"/>
              </w:rPr>
            </w:pPr>
            <w:r w:rsidRPr="00E8692B">
              <w:rPr>
                <w:rFonts w:ascii="Arial" w:hAnsi="Arial" w:cs="Arial"/>
              </w:rPr>
              <w:t>10 ÷ 40 Kg/c</w:t>
            </w:r>
            <w:r w:rsidR="001629F7">
              <w:rPr>
                <w:rFonts w:ascii="Arial" w:hAnsi="Arial" w:cs="Arial"/>
              </w:rPr>
              <w:t>m²</w:t>
            </w:r>
          </w:p>
        </w:tc>
      </w:tr>
      <w:tr w:rsidR="000F74D9" w:rsidRPr="00056BC6" w14:paraId="068F4BBA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8CBED8C" w14:textId="77777777" w:rsidR="000F74D9" w:rsidRPr="00056BC6" w:rsidRDefault="000F74D9" w:rsidP="00D77EE9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Equips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5264F81D" w14:textId="77777777" w:rsidR="000F74D9" w:rsidRPr="00056BC6" w:rsidRDefault="000F74D9" w:rsidP="000F74D9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Tots </w:t>
            </w:r>
          </w:p>
        </w:tc>
      </w:tr>
      <w:tr w:rsidR="000F74D9" w:rsidRPr="00056BC6" w14:paraId="7192531F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4258D438" w14:textId="77777777" w:rsidR="000F74D9" w:rsidRPr="00056BC6" w:rsidRDefault="000F74D9" w:rsidP="00056BC6">
            <w:pPr>
              <w:snapToGrid w:val="0"/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64D24447" w14:textId="77777777" w:rsidR="000F74D9" w:rsidRPr="00056BC6" w:rsidRDefault="000F74D9" w:rsidP="00056BC6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A80809" w:rsidRPr="00056BC6" w14:paraId="0797AE46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158BCBB8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2F130446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A80809" w:rsidRPr="00056BC6" w14:paraId="5C73DD7A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10579C9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2A1E035D" w14:textId="77777777" w:rsidR="00A80809" w:rsidRPr="00056BC6" w:rsidRDefault="00974F6C" w:rsidP="00056BC6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G-ST</w:t>
            </w:r>
          </w:p>
        </w:tc>
      </w:tr>
      <w:tr w:rsidR="00A80809" w:rsidRPr="00056BC6" w14:paraId="45487635" w14:textId="77777777" w:rsidTr="00265FB6">
        <w:trPr>
          <w:jc w:val="center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14:paraId="6404713A" w14:textId="77777777" w:rsidR="00A80809" w:rsidRPr="00056BC6" w:rsidRDefault="00A80809" w:rsidP="00056BC6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Fabricant:</w:t>
            </w:r>
          </w:p>
        </w:tc>
        <w:tc>
          <w:tcPr>
            <w:tcW w:w="7468" w:type="dxa"/>
            <w:tcBorders>
              <w:top w:val="nil"/>
              <w:left w:val="nil"/>
              <w:bottom w:val="nil"/>
              <w:right w:val="nil"/>
            </w:tcBorders>
          </w:tcPr>
          <w:p w14:paraId="1978AB18" w14:textId="77777777" w:rsidR="00A80809" w:rsidRPr="00056BC6" w:rsidRDefault="00A80809" w:rsidP="00056BC6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KROLL &amp; ZILLER o similar</w:t>
            </w:r>
          </w:p>
        </w:tc>
      </w:tr>
    </w:tbl>
    <w:p w14:paraId="07EBBBD4" w14:textId="77777777" w:rsidR="00A80809" w:rsidRPr="002610A3" w:rsidRDefault="00A80809" w:rsidP="00A80809">
      <w:pPr>
        <w:jc w:val="both"/>
        <w:rPr>
          <w:rFonts w:ascii="Arial" w:hAnsi="Arial" w:cs="Arial"/>
        </w:rPr>
      </w:pPr>
    </w:p>
    <w:p w14:paraId="79916F0E" w14:textId="77777777" w:rsidR="00C80AF2" w:rsidRDefault="00C80AF2">
      <w:pPr>
        <w:widowControl/>
        <w:rPr>
          <w:rFonts w:ascii="Arial" w:hAnsi="Arial" w:cs="Arial"/>
        </w:rPr>
      </w:pPr>
    </w:p>
    <w:p w14:paraId="5B5E7162" w14:textId="77777777" w:rsidR="00C47B29" w:rsidRDefault="00C47B29" w:rsidP="00A80809">
      <w:pPr>
        <w:jc w:val="both"/>
        <w:rPr>
          <w:rFonts w:ascii="Arial" w:hAnsi="Arial" w:cs="Arial"/>
        </w:rPr>
        <w:sectPr w:rsidR="00C47B29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F326BB" w:rsidRPr="00365A28" w14:paraId="50D73569" w14:textId="77777777" w:rsidTr="00265FB6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1309BD6" w14:textId="77777777" w:rsidR="00F326BB" w:rsidRPr="00365A28" w:rsidRDefault="00F326BB" w:rsidP="00F326BB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365A28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F326BB" w:rsidRPr="00365A28" w14:paraId="6658948D" w14:textId="77777777" w:rsidTr="00265FB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B28E0B9" w14:textId="77777777" w:rsidR="00F326BB" w:rsidRPr="00365A28" w:rsidRDefault="00F326BB" w:rsidP="00F326BB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A420269" w14:textId="77777777" w:rsidR="00F326BB" w:rsidRPr="00365A28" w:rsidRDefault="00F326BB" w:rsidP="00F326BB">
            <w:pPr>
              <w:jc w:val="both"/>
              <w:rPr>
                <w:rFonts w:ascii="Arial" w:hAnsi="Arial" w:cs="Arial"/>
              </w:rPr>
            </w:pPr>
            <w:r w:rsidRPr="00365A28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1632A84" w14:textId="77777777" w:rsidR="00F326BB" w:rsidRPr="00365A28" w:rsidRDefault="00F326BB" w:rsidP="00F326BB">
            <w:pPr>
              <w:jc w:val="center"/>
              <w:rPr>
                <w:rFonts w:ascii="Arial" w:hAnsi="Arial" w:cs="Arial"/>
                <w:b/>
              </w:rPr>
            </w:pPr>
            <w:r w:rsidRPr="00365A28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46308E3" w14:textId="77777777" w:rsidR="00F326BB" w:rsidRPr="00365A28" w:rsidRDefault="00F326BB" w:rsidP="00F326B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21/08/2009</w:t>
            </w:r>
          </w:p>
        </w:tc>
      </w:tr>
      <w:tr w:rsidR="00F326BB" w:rsidRPr="00365A28" w14:paraId="3D300490" w14:textId="77777777" w:rsidTr="00265FB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F47C5E1" w14:textId="77777777" w:rsidR="00F326BB" w:rsidRPr="00365A28" w:rsidRDefault="00F326BB" w:rsidP="00F326BB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F7F2EB8" w14:textId="77777777" w:rsidR="00F326BB" w:rsidRPr="00365A28" w:rsidRDefault="00F326BB" w:rsidP="00F326BB">
            <w:pPr>
              <w:jc w:val="both"/>
              <w:outlineLvl w:val="0"/>
              <w:rPr>
                <w:rFonts w:ascii="Arial" w:hAnsi="Arial" w:cs="Arial"/>
              </w:rPr>
            </w:pPr>
            <w:bookmarkStart w:id="146" w:name="_Toc14429549"/>
            <w:bookmarkStart w:id="147" w:name="_Toc137214832"/>
            <w:r>
              <w:rPr>
                <w:rFonts w:ascii="Arial" w:hAnsi="Arial" w:cs="Arial"/>
              </w:rPr>
              <w:t>LLOSETES AUTOPORTANTS I ANTILLISCANTS</w:t>
            </w:r>
            <w:bookmarkEnd w:id="146"/>
            <w:bookmarkEnd w:id="147"/>
          </w:p>
        </w:tc>
      </w:tr>
      <w:tr w:rsidR="00640571" w:rsidRPr="00365A28" w14:paraId="3F9DAF95" w14:textId="77777777" w:rsidTr="00265FB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62BD93B" w14:textId="77777777" w:rsidR="00640571" w:rsidRPr="00365A28" w:rsidRDefault="00640571" w:rsidP="00640571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B39B33C" w14:textId="77777777" w:rsidR="00640571" w:rsidRPr="00365A28" w:rsidRDefault="00640571" w:rsidP="00640571">
            <w:pPr>
              <w:jc w:val="both"/>
              <w:outlineLvl w:val="1"/>
              <w:rPr>
                <w:rFonts w:ascii="Arial" w:hAnsi="Arial" w:cs="Arial"/>
              </w:rPr>
            </w:pPr>
            <w:bookmarkStart w:id="148" w:name="_Toc14429550"/>
            <w:bookmarkStart w:id="149" w:name="_Toc137214833"/>
            <w:r>
              <w:rPr>
                <w:rFonts w:ascii="Arial" w:hAnsi="Arial" w:cs="Arial"/>
              </w:rPr>
              <w:t>ALLIBERT</w:t>
            </w:r>
            <w:bookmarkEnd w:id="148"/>
            <w:bookmarkEnd w:id="149"/>
          </w:p>
        </w:tc>
      </w:tr>
      <w:tr w:rsidR="00F326BB" w:rsidRPr="00365A28" w14:paraId="77562D72" w14:textId="77777777" w:rsidTr="00265FB6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F65B61B" w14:textId="77777777" w:rsidR="00F326BB" w:rsidRPr="00365A28" w:rsidRDefault="00F326BB" w:rsidP="00F326BB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1C07EE85" w14:textId="77777777" w:rsidR="00F326BB" w:rsidRPr="00365A28" w:rsidRDefault="00F326BB" w:rsidP="00F326B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Element auxiliar per tapar forats a terra, fer esglaons, plataformes i passadissos industrials</w:t>
            </w:r>
          </w:p>
        </w:tc>
      </w:tr>
    </w:tbl>
    <w:p w14:paraId="401A530B" w14:textId="77777777" w:rsidR="00F326BB" w:rsidRDefault="00F326BB" w:rsidP="00F14E02">
      <w:pPr>
        <w:spacing w:line="360" w:lineRule="auto"/>
        <w:jc w:val="both"/>
        <w:rPr>
          <w:rFonts w:ascii="Arial" w:hAnsi="Arial" w:cs="Arial"/>
          <w:bCs/>
        </w:rPr>
      </w:pPr>
    </w:p>
    <w:p w14:paraId="4CF0A4BD" w14:textId="77777777" w:rsidR="00F326BB" w:rsidRPr="0070191D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MATERIAL</w:t>
      </w:r>
    </w:p>
    <w:p w14:paraId="46ECB509" w14:textId="77777777" w:rsidR="00F326BB" w:rsidRDefault="00F326BB" w:rsidP="008C63D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Resines de poli</w:t>
      </w:r>
      <w:r w:rsidR="00BC5CCD">
        <w:rPr>
          <w:rFonts w:ascii="Arial" w:hAnsi="Arial" w:cs="Arial"/>
        </w:rPr>
        <w:t>è</w:t>
      </w:r>
      <w:r>
        <w:rPr>
          <w:rFonts w:ascii="Arial" w:hAnsi="Arial" w:cs="Arial"/>
        </w:rPr>
        <w:t>ster reforçat amb fibres de vidre i superfície antilliscant.</w:t>
      </w:r>
    </w:p>
    <w:p w14:paraId="01E9F3F6" w14:textId="77777777" w:rsidR="00F326BB" w:rsidRDefault="00F326BB" w:rsidP="008C63D3">
      <w:pPr>
        <w:jc w:val="both"/>
        <w:rPr>
          <w:rFonts w:ascii="Arial" w:hAnsi="Arial" w:cs="Arial"/>
        </w:rPr>
      </w:pPr>
    </w:p>
    <w:p w14:paraId="0740E81B" w14:textId="77777777" w:rsidR="00640571" w:rsidRPr="002610A3" w:rsidRDefault="00640571" w:rsidP="008C63D3">
      <w:pPr>
        <w:jc w:val="both"/>
        <w:rPr>
          <w:rFonts w:ascii="Arial" w:hAnsi="Arial" w:cs="Arial"/>
        </w:rPr>
      </w:pPr>
    </w:p>
    <w:p w14:paraId="60150F14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RESISTÈNCIA A LA CORROSIÓ</w:t>
      </w:r>
    </w:p>
    <w:p w14:paraId="22F056BD" w14:textId="77777777" w:rsidR="00F326BB" w:rsidRDefault="00F326BB" w:rsidP="008C63D3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Resines seleccionades per la seva resistència química, sense càrrega i superfície exterior rica en resina. De resistència excepcional i gran longevitat.</w:t>
      </w:r>
    </w:p>
    <w:p w14:paraId="793C4B1A" w14:textId="77777777" w:rsidR="00F326BB" w:rsidRDefault="00F326BB" w:rsidP="008C63D3">
      <w:pPr>
        <w:jc w:val="both"/>
        <w:rPr>
          <w:rFonts w:ascii="Arial" w:hAnsi="Arial" w:cs="Arial"/>
        </w:rPr>
      </w:pPr>
    </w:p>
    <w:p w14:paraId="191A185D" w14:textId="77777777" w:rsidR="00640571" w:rsidRDefault="00640571" w:rsidP="008C63D3">
      <w:pPr>
        <w:jc w:val="both"/>
        <w:rPr>
          <w:rFonts w:ascii="Arial" w:hAnsi="Arial" w:cs="Arial"/>
        </w:rPr>
      </w:pPr>
    </w:p>
    <w:p w14:paraId="19255B43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RESISTÈNCIA MECÀNICA</w:t>
      </w:r>
    </w:p>
    <w:p w14:paraId="492AEB03" w14:textId="77777777" w:rsidR="00F326BB" w:rsidRDefault="00F326BB" w:rsidP="008C63D3">
      <w:pPr>
        <w:numPr>
          <w:ilvl w:val="12"/>
          <w:numId w:val="0"/>
        </w:numPr>
        <w:spacing w:after="120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Trama continua de fibres de vidre.</w:t>
      </w:r>
    </w:p>
    <w:p w14:paraId="0E86AB7C" w14:textId="77777777" w:rsidR="00F326BB" w:rsidRDefault="00F326BB" w:rsidP="008C63D3">
      <w:pPr>
        <w:numPr>
          <w:ilvl w:val="12"/>
          <w:numId w:val="0"/>
        </w:num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Per una distància entre suports de </w:t>
      </w:r>
      <w:smartTag w:uri="urn:schemas-microsoft-com:office:smarttags" w:element="metricconverter">
        <w:smartTagPr>
          <w:attr w:name="ProductID" w:val="90 cm"/>
        </w:smartTagPr>
        <w:r>
          <w:rPr>
            <w:rFonts w:ascii="Arial" w:hAnsi="Arial" w:cs="Arial"/>
          </w:rPr>
          <w:t>90 cm</w:t>
        </w:r>
      </w:smartTag>
      <w:r>
        <w:rPr>
          <w:rFonts w:ascii="Arial" w:hAnsi="Arial" w:cs="Arial"/>
        </w:rPr>
        <w:t xml:space="preserve"> resisteixen una càrrega uniformement repartida de </w:t>
      </w:r>
      <w:smartTag w:uri="urn:schemas-microsoft-com:office:smarttags" w:element="metricconverter">
        <w:smartTagPr>
          <w:attr w:name="ProductID" w:val="700 a"/>
        </w:smartTagPr>
        <w:r>
          <w:rPr>
            <w:rFonts w:ascii="Arial" w:hAnsi="Arial" w:cs="Arial"/>
          </w:rPr>
          <w:t>700 a</w:t>
        </w:r>
      </w:smartTag>
      <w:r>
        <w:rPr>
          <w:rFonts w:ascii="Arial" w:hAnsi="Arial" w:cs="Arial"/>
        </w:rPr>
        <w:t xml:space="preserve"> 1300 Kg/m</w:t>
      </w:r>
      <w:r w:rsidRPr="0021059F"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, amb un factor de seguretat de 10.</w:t>
      </w:r>
    </w:p>
    <w:p w14:paraId="5F6D5BE8" w14:textId="77777777" w:rsidR="00F326BB" w:rsidRDefault="00F326BB" w:rsidP="008C63D3">
      <w:pPr>
        <w:numPr>
          <w:ilvl w:val="12"/>
          <w:numId w:val="0"/>
        </w:num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</w:rPr>
        <w:t>Fabricació monobloc i amb entrecreuat de fibres assegurant la suma de càrregues d’una barra sobre l’altra. Petits talls i forats per passar-hi elements, per exemple tubs, no requereixen ser sostinguts.</w:t>
      </w:r>
    </w:p>
    <w:p w14:paraId="016BC567" w14:textId="77777777" w:rsidR="00F326BB" w:rsidRPr="0021059F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Resistència a la flexió – ruptura: 11% de flexió abans de la ruptura.</w:t>
      </w:r>
    </w:p>
    <w:p w14:paraId="1E80A609" w14:textId="77777777" w:rsidR="00F326BB" w:rsidRPr="00640571" w:rsidRDefault="00F326BB" w:rsidP="008C63D3">
      <w:pPr>
        <w:jc w:val="both"/>
        <w:rPr>
          <w:rFonts w:ascii="Arial" w:hAnsi="Arial" w:cs="Arial"/>
        </w:rPr>
      </w:pPr>
    </w:p>
    <w:p w14:paraId="486E61CA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MATERIAL ANTILLISCANT INTEGRAT</w:t>
      </w:r>
    </w:p>
    <w:p w14:paraId="4DAA6267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Grans de silici d’arestes vives, incrustats en la massa en una sola operació durant la fabricació, converteixen la lloseta en element antilliscant, amb gran adherència inclòs mujada amb aigua, greix o olis. El procés de fabricació fa que els grans siguin inarrencables.</w:t>
      </w:r>
    </w:p>
    <w:p w14:paraId="1C8DEDAD" w14:textId="77777777" w:rsidR="00F326BB" w:rsidRDefault="00F326BB" w:rsidP="008C63D3">
      <w:pPr>
        <w:jc w:val="both"/>
        <w:rPr>
          <w:rFonts w:ascii="Arial" w:hAnsi="Arial" w:cs="Arial"/>
        </w:rPr>
      </w:pPr>
    </w:p>
    <w:p w14:paraId="0BE3BAAD" w14:textId="77777777" w:rsidR="00BC5CCD" w:rsidRDefault="00BC5CCD" w:rsidP="008C63D3">
      <w:pPr>
        <w:jc w:val="both"/>
        <w:rPr>
          <w:rFonts w:ascii="Arial" w:hAnsi="Arial" w:cs="Arial"/>
        </w:rPr>
      </w:pPr>
    </w:p>
    <w:p w14:paraId="3A7D347F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AÏLLAMENT</w:t>
      </w:r>
    </w:p>
    <w:p w14:paraId="7053C812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Antimagnètica i no conductora. Amb un bon aïllament elèctric i tèrmic.</w:t>
      </w:r>
    </w:p>
    <w:p w14:paraId="592F55DF" w14:textId="77777777" w:rsidR="00F326BB" w:rsidRDefault="00F326BB" w:rsidP="008C63D3">
      <w:pPr>
        <w:jc w:val="both"/>
        <w:rPr>
          <w:rFonts w:ascii="Arial" w:hAnsi="Arial" w:cs="Arial"/>
        </w:rPr>
      </w:pPr>
    </w:p>
    <w:p w14:paraId="07FE2541" w14:textId="77777777" w:rsidR="00640571" w:rsidRDefault="00640571" w:rsidP="008C63D3">
      <w:pPr>
        <w:jc w:val="both"/>
        <w:rPr>
          <w:rFonts w:ascii="Arial" w:hAnsi="Arial" w:cs="Arial"/>
        </w:rPr>
      </w:pPr>
    </w:p>
    <w:p w14:paraId="3BE7EEE7" w14:textId="77777777" w:rsidR="00F326BB" w:rsidRPr="00017285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 w:rsidRPr="00017285">
        <w:rPr>
          <w:rFonts w:ascii="Arial" w:hAnsi="Arial" w:cs="Arial"/>
          <w:b/>
          <w:bCs/>
          <w:u w:val="single"/>
        </w:rPr>
        <w:t>COL</w:t>
      </w:r>
      <w:r>
        <w:rPr>
          <w:rFonts w:ascii="Arial" w:hAnsi="Arial" w:cs="Arial"/>
          <w:b/>
          <w:bCs/>
          <w:u w:val="single"/>
        </w:rPr>
        <w:t>·L</w:t>
      </w:r>
      <w:r w:rsidRPr="00017285">
        <w:rPr>
          <w:rFonts w:ascii="Arial" w:hAnsi="Arial" w:cs="Arial"/>
          <w:b/>
          <w:bCs/>
          <w:u w:val="single"/>
        </w:rPr>
        <w:t>OCACIÓ I MANTENIMENT</w:t>
      </w:r>
    </w:p>
    <w:p w14:paraId="4BC4E7EA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Panels estàndards, de poc  pes, de fàcil unió, amb possibilitat de retallar i ajustar en el mateix lloc de muntatge.</w:t>
      </w:r>
    </w:p>
    <w:p w14:paraId="5C01C73C" w14:textId="77777777" w:rsidR="00640571" w:rsidRDefault="00640571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</w:p>
    <w:p w14:paraId="4B4530B9" w14:textId="77777777" w:rsidR="00F326BB" w:rsidRDefault="00F326BB" w:rsidP="008C63D3">
      <w:pPr>
        <w:numPr>
          <w:ilvl w:val="12"/>
          <w:numId w:val="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Fixacions d’acer inoxidable AISI 316:</w:t>
      </w:r>
    </w:p>
    <w:p w14:paraId="386B0093" w14:textId="77777777" w:rsidR="00F326BB" w:rsidRDefault="00F326BB" w:rsidP="00377721">
      <w:pPr>
        <w:numPr>
          <w:ilvl w:val="0"/>
          <w:numId w:val="32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Tipus pinça, referència RB 6006.01 per h = </w:t>
      </w:r>
      <w:smartTag w:uri="urn:schemas-microsoft-com:office:smarttags" w:element="metricconverter">
        <w:smartTagPr>
          <w:attr w:name="ProductID" w:val="30 mm"/>
        </w:smartTagPr>
        <w:r>
          <w:rPr>
            <w:rFonts w:ascii="Arial" w:hAnsi="Arial" w:cs="Arial"/>
          </w:rPr>
          <w:t>30 mm</w:t>
        </w:r>
      </w:smartTag>
    </w:p>
    <w:p w14:paraId="7C01D94C" w14:textId="77777777" w:rsidR="00640571" w:rsidRDefault="00F326BB" w:rsidP="00377721">
      <w:pPr>
        <w:numPr>
          <w:ilvl w:val="0"/>
          <w:numId w:val="32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Tipus clip, referència 6005.01 per h = </w:t>
      </w:r>
      <w:smartTag w:uri="urn:schemas-microsoft-com:office:smarttags" w:element="metricconverter">
        <w:smartTagPr>
          <w:attr w:name="ProductID" w:val="30 mm"/>
        </w:smartTagPr>
        <w:r>
          <w:rPr>
            <w:rFonts w:ascii="Arial" w:hAnsi="Arial" w:cs="Arial"/>
          </w:rPr>
          <w:t>30 mm</w:t>
        </w:r>
      </w:smartTag>
    </w:p>
    <w:p w14:paraId="6DFA26E7" w14:textId="77777777" w:rsidR="00640571" w:rsidRDefault="00640571" w:rsidP="008C63D3">
      <w:pPr>
        <w:ind w:left="714"/>
        <w:jc w:val="both"/>
        <w:rPr>
          <w:rFonts w:ascii="Arial" w:hAnsi="Arial" w:cs="Arial"/>
        </w:rPr>
      </w:pPr>
    </w:p>
    <w:p w14:paraId="30B35425" w14:textId="77777777" w:rsidR="00F326BB" w:rsidRDefault="00F326BB" w:rsidP="00BC5CCD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No requereixen cap manteniment.</w:t>
      </w:r>
    </w:p>
    <w:p w14:paraId="6AAFDC64" w14:textId="77777777" w:rsidR="00F326BB" w:rsidRDefault="00F326BB" w:rsidP="008C63D3">
      <w:pPr>
        <w:jc w:val="both"/>
        <w:rPr>
          <w:rFonts w:ascii="Arial" w:hAnsi="Arial" w:cs="Arial"/>
        </w:rPr>
      </w:pPr>
    </w:p>
    <w:p w14:paraId="77A6D712" w14:textId="77777777" w:rsidR="00640571" w:rsidRDefault="00640571" w:rsidP="008C63D3">
      <w:pPr>
        <w:jc w:val="both"/>
        <w:rPr>
          <w:rFonts w:ascii="Arial" w:hAnsi="Arial" w:cs="Arial"/>
        </w:rPr>
      </w:pPr>
    </w:p>
    <w:p w14:paraId="5695B936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TIPUS  DE RESINA</w:t>
      </w:r>
    </w:p>
    <w:p w14:paraId="48EF2735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Estàndard: amb resina isoftàlica de color verd, resistent a la corrosió (projeccions d’àcids i bases).</w:t>
      </w:r>
    </w:p>
    <w:p w14:paraId="19BFE6E3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Autoextingible: de color gris, per instal·lacions amb perill d’incendis (material ignífug).</w:t>
      </w:r>
    </w:p>
    <w:p w14:paraId="720942A4" w14:textId="77777777" w:rsidR="00F326BB" w:rsidRDefault="00F326BB" w:rsidP="008C63D3">
      <w:pPr>
        <w:jc w:val="both"/>
        <w:rPr>
          <w:rFonts w:ascii="Arial" w:hAnsi="Arial" w:cs="Arial"/>
        </w:rPr>
      </w:pPr>
    </w:p>
    <w:p w14:paraId="684E85E9" w14:textId="77777777" w:rsidR="00BC5CCD" w:rsidRPr="00640571" w:rsidRDefault="00BC5CCD" w:rsidP="008C63D3">
      <w:pPr>
        <w:jc w:val="both"/>
        <w:rPr>
          <w:rFonts w:ascii="Arial" w:hAnsi="Arial" w:cs="Arial"/>
        </w:rPr>
      </w:pPr>
    </w:p>
    <w:p w14:paraId="2774310F" w14:textId="77777777" w:rsid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lastRenderedPageBreak/>
        <w:t>TIPUS DE LLOSETA I FORMATS DELS PANELS</w:t>
      </w:r>
    </w:p>
    <w:p w14:paraId="2F8AD821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Per aplicacions sense possibilitat d’estar personal sota la lloseta (tapar forats): de malla quadrada de 38 x </w:t>
      </w:r>
      <w:smartTag w:uri="urn:schemas-microsoft-com:office:smarttags" w:element="metricconverter">
        <w:smartTagPr>
          <w:attr w:name="ProductID" w:val="38 mm"/>
        </w:smartTagPr>
        <w:r>
          <w:rPr>
            <w:rFonts w:ascii="Arial" w:hAnsi="Arial" w:cs="Arial"/>
          </w:rPr>
          <w:t>38 mm</w:t>
        </w:r>
      </w:smartTag>
      <w:r>
        <w:rPr>
          <w:rFonts w:ascii="Arial" w:hAnsi="Arial" w:cs="Arial"/>
        </w:rPr>
        <w:t xml:space="preserve">, alçada </w:t>
      </w:r>
      <w:smartTag w:uri="urn:schemas-microsoft-com:office:smarttags" w:element="metricconverter">
        <w:smartTagPr>
          <w:attr w:name="ProductID" w:val="30 mm"/>
        </w:smartTagPr>
        <w:r>
          <w:rPr>
            <w:rFonts w:ascii="Arial" w:hAnsi="Arial" w:cs="Arial"/>
          </w:rPr>
          <w:t>30 mm</w:t>
        </w:r>
      </w:smartTag>
      <w:r>
        <w:rPr>
          <w:rFonts w:ascii="Arial" w:hAnsi="Arial" w:cs="Arial"/>
        </w:rPr>
        <w:t>.</w:t>
      </w:r>
    </w:p>
    <w:p w14:paraId="7C922EFE" w14:textId="77777777" w:rsidR="00640571" w:rsidRDefault="00640571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</w:p>
    <w:p w14:paraId="0F21D1A5" w14:textId="77777777" w:rsidR="00F326BB" w:rsidRDefault="00F326BB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Per aplicacions amb possibilitat de estar-hi personal sota la lloseta (esglaons, passarel·les, etc): de </w:t>
      </w:r>
      <w:smartTag w:uri="urn:schemas-microsoft-com:office:smarttags" w:element="metricconverter">
        <w:smartTagPr>
          <w:attr w:name="ProductID" w:val="30 mm"/>
        </w:smartTagPr>
        <w:r>
          <w:rPr>
            <w:rFonts w:ascii="Arial" w:hAnsi="Arial" w:cs="Arial"/>
          </w:rPr>
          <w:t>30 mm</w:t>
        </w:r>
      </w:smartTag>
      <w:r>
        <w:rPr>
          <w:rFonts w:ascii="Arial" w:hAnsi="Arial" w:cs="Arial"/>
        </w:rPr>
        <w:t xml:space="preserve"> d’alçada amb intersticis de </w:t>
      </w:r>
      <w:smartTag w:uri="urn:schemas-microsoft-com:office:smarttags" w:element="metricconverter">
        <w:smartTagPr>
          <w:attr w:name="ProductID" w:val="8 mm"/>
        </w:smartTagPr>
        <w:r>
          <w:rPr>
            <w:rFonts w:ascii="Arial" w:hAnsi="Arial" w:cs="Arial"/>
          </w:rPr>
          <w:t>8 mm</w:t>
        </w:r>
      </w:smartTag>
      <w:r>
        <w:rPr>
          <w:rFonts w:ascii="Arial" w:hAnsi="Arial" w:cs="Arial"/>
        </w:rPr>
        <w:t xml:space="preserve">. </w:t>
      </w:r>
    </w:p>
    <w:p w14:paraId="1F7454BA" w14:textId="77777777" w:rsidR="00640571" w:rsidRDefault="00640571" w:rsidP="008C63D3">
      <w:pPr>
        <w:numPr>
          <w:ilvl w:val="12"/>
          <w:numId w:val="0"/>
        </w:numPr>
        <w:jc w:val="both"/>
        <w:rPr>
          <w:rFonts w:ascii="Arial" w:hAnsi="Arial" w:cs="Arial"/>
        </w:rPr>
      </w:pPr>
    </w:p>
    <w:p w14:paraId="4CE3165F" w14:textId="77777777" w:rsidR="00F326BB" w:rsidRDefault="00F326BB" w:rsidP="008C63D3">
      <w:pPr>
        <w:numPr>
          <w:ilvl w:val="12"/>
          <w:numId w:val="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Dimensions: dos formats per trobar la mida ideal que r</w:t>
      </w:r>
      <w:r w:rsidR="00640571">
        <w:rPr>
          <w:rFonts w:ascii="Arial" w:hAnsi="Arial" w:cs="Arial"/>
        </w:rPr>
        <w:t>edueixi minvaments de material:</w:t>
      </w:r>
    </w:p>
    <w:p w14:paraId="3EDE1A32" w14:textId="77777777" w:rsidR="00F326BB" w:rsidRDefault="00F326BB" w:rsidP="00377721">
      <w:pPr>
        <w:numPr>
          <w:ilvl w:val="0"/>
          <w:numId w:val="32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 x 2,5 i 1,5 x </w:t>
      </w:r>
      <w:smartTag w:uri="urn:schemas-microsoft-com:office:smarttags" w:element="metricconverter">
        <w:smartTagPr>
          <w:attr w:name="ProductID" w:val="3 metres"/>
        </w:smartTagPr>
        <w:r>
          <w:rPr>
            <w:rFonts w:ascii="Arial" w:hAnsi="Arial" w:cs="Arial"/>
          </w:rPr>
          <w:t>3 metres</w:t>
        </w:r>
      </w:smartTag>
      <w:r>
        <w:rPr>
          <w:rFonts w:ascii="Arial" w:hAnsi="Arial" w:cs="Arial"/>
        </w:rPr>
        <w:t xml:space="preserve"> </w:t>
      </w:r>
    </w:p>
    <w:p w14:paraId="699FC847" w14:textId="77777777" w:rsidR="00640571" w:rsidRDefault="00640571" w:rsidP="008C63D3">
      <w:pPr>
        <w:ind w:left="714"/>
        <w:jc w:val="both"/>
        <w:rPr>
          <w:rFonts w:ascii="Arial" w:hAnsi="Arial" w:cs="Arial"/>
        </w:rPr>
      </w:pPr>
    </w:p>
    <w:p w14:paraId="31D33D03" w14:textId="77777777" w:rsidR="00F326BB" w:rsidRDefault="00F326BB" w:rsidP="008C63D3">
      <w:pPr>
        <w:keepNext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Resistència amb càrrega uniformement repartida amb suports entre 90 cm:</w:t>
      </w:r>
    </w:p>
    <w:p w14:paraId="0FD8612D" w14:textId="77777777" w:rsidR="00F326BB" w:rsidRDefault="00F326BB" w:rsidP="00377721">
      <w:pPr>
        <w:numPr>
          <w:ilvl w:val="0"/>
          <w:numId w:val="32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Fletxa de 1%:  525 Kg/m</w:t>
      </w:r>
      <w:r w:rsidRPr="00640571">
        <w:rPr>
          <w:rFonts w:ascii="Arial" w:hAnsi="Arial" w:cs="Arial"/>
        </w:rPr>
        <w:t>2</w:t>
      </w:r>
    </w:p>
    <w:p w14:paraId="7B14C0F4" w14:textId="77777777" w:rsidR="00F326BB" w:rsidRDefault="00F326BB" w:rsidP="00377721">
      <w:pPr>
        <w:numPr>
          <w:ilvl w:val="0"/>
          <w:numId w:val="32"/>
        </w:numPr>
        <w:ind w:left="714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Seguretat 10:  808</w:t>
      </w:r>
      <w:r w:rsidRPr="00381B8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Kg/m</w:t>
      </w:r>
      <w:r w:rsidRPr="00640571">
        <w:rPr>
          <w:rFonts w:ascii="Arial" w:hAnsi="Arial" w:cs="Arial"/>
        </w:rPr>
        <w:t>2</w:t>
      </w:r>
    </w:p>
    <w:p w14:paraId="663B4706" w14:textId="77777777" w:rsidR="00F326BB" w:rsidRDefault="00F326BB" w:rsidP="008C63D3">
      <w:pPr>
        <w:jc w:val="both"/>
        <w:rPr>
          <w:rFonts w:ascii="Arial" w:hAnsi="Arial" w:cs="Arial"/>
        </w:rPr>
      </w:pPr>
    </w:p>
    <w:p w14:paraId="0B20B116" w14:textId="77777777" w:rsidR="00640571" w:rsidRDefault="00640571" w:rsidP="008C63D3">
      <w:pPr>
        <w:jc w:val="both"/>
        <w:rPr>
          <w:rFonts w:ascii="Arial" w:hAnsi="Arial" w:cs="Arial"/>
        </w:rPr>
      </w:pPr>
    </w:p>
    <w:p w14:paraId="00364ECC" w14:textId="77777777" w:rsidR="00F326BB" w:rsidRPr="00F326BB" w:rsidRDefault="00F326BB" w:rsidP="008C63D3">
      <w:pPr>
        <w:keepNext/>
        <w:tabs>
          <w:tab w:val="num" w:pos="397"/>
        </w:tabs>
        <w:spacing w:after="120"/>
        <w:jc w:val="both"/>
        <w:rPr>
          <w:rFonts w:ascii="Arial" w:hAnsi="Arial" w:cs="Arial"/>
          <w:b/>
          <w:bCs/>
          <w:u w:val="single"/>
        </w:rPr>
      </w:pPr>
      <w:r w:rsidRPr="00F326BB">
        <w:rPr>
          <w:rFonts w:ascii="Arial" w:hAnsi="Arial" w:cs="Arial"/>
          <w:b/>
          <w:bCs/>
          <w:u w:val="single"/>
        </w:rPr>
        <w:t>MARCA</w:t>
      </w:r>
    </w:p>
    <w:p w14:paraId="3E798542" w14:textId="77777777" w:rsidR="00F326BB" w:rsidRDefault="00F326BB" w:rsidP="008C63D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ALLIBERT </w:t>
      </w:r>
      <w:r w:rsidR="00995311">
        <w:rPr>
          <w:rFonts w:ascii="Arial" w:hAnsi="Arial" w:cs="Arial"/>
        </w:rPr>
        <w:t>o similar</w:t>
      </w:r>
    </w:p>
    <w:p w14:paraId="56FA01B4" w14:textId="77777777" w:rsidR="00F326BB" w:rsidRDefault="00F326BB" w:rsidP="008C63D3">
      <w:pPr>
        <w:jc w:val="both"/>
        <w:rPr>
          <w:rFonts w:ascii="Arial" w:hAnsi="Arial" w:cs="Arial"/>
        </w:rPr>
      </w:pPr>
    </w:p>
    <w:p w14:paraId="50203E9D" w14:textId="77777777" w:rsidR="00A80809" w:rsidRPr="002610A3" w:rsidRDefault="00A80809" w:rsidP="008C63D3">
      <w:pPr>
        <w:jc w:val="both"/>
        <w:rPr>
          <w:rFonts w:ascii="Arial" w:hAnsi="Arial" w:cs="Arial"/>
        </w:rPr>
      </w:pPr>
    </w:p>
    <w:p w14:paraId="000F0047" w14:textId="77777777" w:rsidR="00286F34" w:rsidRPr="002610A3" w:rsidRDefault="00286F34" w:rsidP="008C63D3">
      <w:pPr>
        <w:jc w:val="both"/>
        <w:rPr>
          <w:rFonts w:ascii="Arial" w:hAnsi="Arial" w:cs="Arial"/>
        </w:rPr>
        <w:sectPr w:rsidR="00286F34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50802" w:rsidRPr="00056BC6" w14:paraId="0A596BB0" w14:textId="77777777" w:rsidTr="007474E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A8A6534" w14:textId="77777777" w:rsidR="00550802" w:rsidRPr="00056BC6" w:rsidRDefault="0055080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6440B" w:rsidRPr="00056BC6" w14:paraId="60835805" w14:textId="77777777" w:rsidTr="007474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385005A" w14:textId="77777777" w:rsidR="00A6440B" w:rsidRPr="00056BC6" w:rsidRDefault="00A6440B" w:rsidP="00A6440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406B4620" w14:textId="77777777" w:rsidR="00A6440B" w:rsidRPr="00056BC6" w:rsidRDefault="00A6440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6E6E13C3" w14:textId="77777777" w:rsidR="00A6440B" w:rsidRPr="00056BC6" w:rsidRDefault="00A6440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FF90D63" w14:textId="77777777" w:rsidR="00A6440B" w:rsidRPr="00056BC6" w:rsidRDefault="00A6440B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550802" w:rsidRPr="00056BC6" w14:paraId="09A30A35" w14:textId="77777777" w:rsidTr="007474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9D4957A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B77451B" w14:textId="77777777" w:rsidR="00550802" w:rsidRPr="00056BC6" w:rsidRDefault="0055080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50" w:name="_Toc99257971"/>
            <w:bookmarkStart w:id="151" w:name="_Toc14429551"/>
            <w:bookmarkStart w:id="152" w:name="_Toc137214834"/>
            <w:r w:rsidRPr="00056BC6">
              <w:rPr>
                <w:rFonts w:ascii="Arial" w:hAnsi="Arial" w:cs="Arial"/>
              </w:rPr>
              <w:t>MANÒMETRE</w:t>
            </w:r>
            <w:bookmarkEnd w:id="150"/>
            <w:bookmarkEnd w:id="151"/>
            <w:bookmarkEnd w:id="152"/>
          </w:p>
        </w:tc>
      </w:tr>
      <w:tr w:rsidR="002166AB" w:rsidRPr="00365A28" w14:paraId="46AD81C4" w14:textId="77777777" w:rsidTr="007474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ECB4E39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6884B8AC" w14:textId="77777777" w:rsidR="002166AB" w:rsidRPr="00365A28" w:rsidRDefault="00B0648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53" w:name="_Toc14429552"/>
            <w:bookmarkStart w:id="154" w:name="_Toc137214835"/>
            <w:r>
              <w:rPr>
                <w:rFonts w:ascii="Arial" w:hAnsi="Arial" w:cs="Arial"/>
              </w:rPr>
              <w:t>WIKA</w:t>
            </w:r>
            <w:bookmarkEnd w:id="153"/>
            <w:bookmarkEnd w:id="154"/>
          </w:p>
        </w:tc>
      </w:tr>
      <w:tr w:rsidR="00550802" w:rsidRPr="00056BC6" w14:paraId="6D89E6C4" w14:textId="77777777" w:rsidTr="007474E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9580988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11726B45" w14:textId="77777777" w:rsidR="00550802" w:rsidRPr="00056BC6" w:rsidRDefault="0055080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5E66EFF4" w14:textId="77777777" w:rsidR="00550802" w:rsidRPr="002610A3" w:rsidRDefault="00550802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E103C22" w14:textId="77777777" w:rsidR="00550802" w:rsidRPr="007474EE" w:rsidRDefault="00377721" w:rsidP="007474E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474E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483DC561" wp14:editId="04C9F0C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70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57E002" id="Line 12" o:spid="_x0000_s1026" style="position:absolute;z-index:25162598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BvdyPw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550802" w:rsidRPr="007474E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921"/>
        <w:gridCol w:w="6718"/>
      </w:tblGrid>
      <w:tr w:rsidR="0055395A" w:rsidRPr="00056BC6" w14:paraId="2189E35B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FDFABAF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2CA2F6C" w14:textId="77777777" w:rsidR="0055395A" w:rsidRPr="00056BC6" w:rsidRDefault="000E273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Molla</w:t>
            </w:r>
            <w:r w:rsidR="00DA63F4" w:rsidRPr="00056BC6">
              <w:rPr>
                <w:rFonts w:ascii="Arial" w:hAnsi="Arial" w:cs="Arial"/>
              </w:rPr>
              <w:t xml:space="preserve"> tubular, sistema Bourdon</w:t>
            </w:r>
          </w:p>
        </w:tc>
      </w:tr>
      <w:tr w:rsidR="0055395A" w:rsidRPr="00056BC6" w14:paraId="2E40EEC7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1E3D87A" w14:textId="77777777" w:rsidR="0055395A" w:rsidRPr="00056BC6" w:rsidRDefault="00DA63F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CF49690" w14:textId="77777777" w:rsidR="0055395A" w:rsidRPr="00056BC6" w:rsidRDefault="000E273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Concèntric</w:t>
            </w:r>
          </w:p>
        </w:tc>
      </w:tr>
      <w:tr w:rsidR="0055395A" w:rsidRPr="00056BC6" w14:paraId="61844775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C150151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  <w:r w:rsidR="00DA63F4" w:rsidRPr="00056BC6">
              <w:rPr>
                <w:rFonts w:ascii="Arial" w:hAnsi="Arial" w:cs="Arial"/>
                <w:b/>
                <w:bCs/>
              </w:rPr>
              <w:t xml:space="preserve"> de </w:t>
            </w: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CE03CAC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Inferior, rosca m</w:t>
            </w:r>
            <w:r w:rsidR="000E2732" w:rsidRPr="00056BC6">
              <w:rPr>
                <w:rFonts w:ascii="Arial" w:hAnsi="Arial" w:cs="Arial"/>
              </w:rPr>
              <w:t>ascle</w:t>
            </w:r>
          </w:p>
        </w:tc>
      </w:tr>
      <w:tr w:rsidR="0055395A" w:rsidRPr="00056BC6" w14:paraId="08230D77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AB63D74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</w:t>
            </w:r>
            <w:r w:rsidR="00DA63F4" w:rsidRPr="00056BC6">
              <w:rPr>
                <w:rFonts w:ascii="Arial" w:hAnsi="Arial" w:cs="Arial"/>
                <w:b/>
                <w:bCs/>
              </w:rPr>
              <w:t xml:space="preserve"> de </w:t>
            </w: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C605ED6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½” gas ma</w:t>
            </w:r>
            <w:r w:rsidR="000E2732" w:rsidRPr="00056BC6">
              <w:rPr>
                <w:rFonts w:ascii="Arial" w:hAnsi="Arial" w:cs="Arial"/>
              </w:rPr>
              <w:t>scle</w:t>
            </w:r>
          </w:p>
        </w:tc>
      </w:tr>
      <w:tr w:rsidR="0055395A" w:rsidRPr="00056BC6" w14:paraId="2902C05C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3C839EA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d’</w:t>
            </w:r>
            <w:r w:rsidR="00DA63F4" w:rsidRPr="00056BC6">
              <w:rPr>
                <w:rFonts w:ascii="Arial" w:hAnsi="Arial" w:cs="Arial"/>
                <w:b/>
                <w:bCs/>
              </w:rPr>
              <w:t>esfera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3629BDF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100 mm"/>
              </w:smartTagPr>
              <w:r w:rsidRPr="00056BC6">
                <w:rPr>
                  <w:rFonts w:ascii="Arial" w:hAnsi="Arial" w:cs="Arial"/>
                </w:rPr>
                <w:t>100 mm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r w:rsidR="000E2732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50 mm"/>
              </w:smartTagPr>
              <w:r w:rsidRPr="00056BC6">
                <w:rPr>
                  <w:rFonts w:ascii="Arial" w:hAnsi="Arial" w:cs="Arial"/>
                </w:rPr>
                <w:t>150 mm</w:t>
              </w:r>
            </w:smartTag>
          </w:p>
        </w:tc>
      </w:tr>
      <w:tr w:rsidR="0055395A" w:rsidRPr="00056BC6" w14:paraId="50C2F131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99A571F" w14:textId="77777777" w:rsidR="0055395A" w:rsidRPr="00056BC6" w:rsidRDefault="00DA63F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Fluid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10D27F6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  <w:r w:rsidR="000E2732" w:rsidRPr="00056BC6">
              <w:rPr>
                <w:rFonts w:ascii="Arial" w:hAnsi="Arial" w:cs="Arial"/>
              </w:rPr>
              <w:t>igua o aire</w:t>
            </w:r>
          </w:p>
        </w:tc>
      </w:tr>
      <w:tr w:rsidR="0055395A" w:rsidRPr="00056BC6" w14:paraId="2C02B731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1ABC30F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Gamma</w:t>
            </w:r>
            <w:r w:rsidR="00DA63F4" w:rsidRPr="00056BC6">
              <w:rPr>
                <w:rFonts w:ascii="Arial" w:hAnsi="Arial" w:cs="Arial"/>
                <w:b/>
                <w:bCs/>
              </w:rPr>
              <w:t xml:space="preserve"> de me</w:t>
            </w:r>
            <w:r w:rsidRPr="00056BC6">
              <w:rPr>
                <w:rFonts w:ascii="Arial" w:hAnsi="Arial" w:cs="Arial"/>
                <w:b/>
                <w:bCs/>
              </w:rPr>
              <w:t xml:space="preserve">sura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567039F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0; </w:t>
            </w:r>
            <w:r w:rsidR="000E2732" w:rsidRPr="00056BC6">
              <w:rPr>
                <w:rFonts w:ascii="Arial" w:hAnsi="Arial" w:cs="Arial"/>
              </w:rPr>
              <w:t>màxima</w:t>
            </w:r>
            <w:r w:rsidRPr="00056BC6">
              <w:rPr>
                <w:rFonts w:ascii="Arial" w:hAnsi="Arial" w:cs="Arial"/>
              </w:rPr>
              <w:t xml:space="preserve">: 100 bar, </w:t>
            </w:r>
            <w:r w:rsidR="000E2732" w:rsidRPr="00056BC6">
              <w:rPr>
                <w:rFonts w:ascii="Arial" w:hAnsi="Arial" w:cs="Arial"/>
              </w:rPr>
              <w:t>segons</w:t>
            </w:r>
            <w:r w:rsidRPr="00056BC6">
              <w:rPr>
                <w:rFonts w:ascii="Arial" w:hAnsi="Arial" w:cs="Arial"/>
              </w:rPr>
              <w:t xml:space="preserve"> DIN-16128</w:t>
            </w:r>
          </w:p>
        </w:tc>
      </w:tr>
      <w:tr w:rsidR="0055395A" w:rsidRPr="00056BC6" w14:paraId="50654E76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F3A90C3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4D0915D" w14:textId="77777777" w:rsidR="0055395A" w:rsidRPr="00056BC6" w:rsidRDefault="00DA63F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ba</w:t>
            </w:r>
            <w:r w:rsidR="000E2732" w:rsidRPr="00056BC6">
              <w:rPr>
                <w:rFonts w:ascii="Arial" w:hAnsi="Arial" w:cs="Arial"/>
              </w:rPr>
              <w:t xml:space="preserve">ny </w:t>
            </w:r>
            <w:r w:rsidRPr="00056BC6">
              <w:rPr>
                <w:rFonts w:ascii="Arial" w:hAnsi="Arial" w:cs="Arial"/>
              </w:rPr>
              <w:t xml:space="preserve">de glicerina IP-55 </w:t>
            </w:r>
            <w:r w:rsidR="000E2732" w:rsidRPr="00056BC6">
              <w:rPr>
                <w:rFonts w:ascii="Arial" w:hAnsi="Arial" w:cs="Arial"/>
              </w:rPr>
              <w:t>segons</w:t>
            </w:r>
            <w:r w:rsidRPr="00056BC6">
              <w:rPr>
                <w:rFonts w:ascii="Arial" w:hAnsi="Arial" w:cs="Arial"/>
              </w:rPr>
              <w:t xml:space="preserve"> DIN-40050</w:t>
            </w:r>
          </w:p>
        </w:tc>
      </w:tr>
      <w:tr w:rsidR="0055395A" w:rsidRPr="00056BC6" w14:paraId="0AEDA00C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97FEF1D" w14:textId="77777777" w:rsidR="0055395A" w:rsidRPr="00056BC6" w:rsidRDefault="00DA63F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Exactitud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C051B1B" w14:textId="77777777" w:rsidR="0055395A" w:rsidRPr="00056BC6" w:rsidRDefault="003B0F6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1"/>
            </w:r>
            <w:r w:rsidRPr="00056BC6">
              <w:rPr>
                <w:rFonts w:ascii="Arial" w:hAnsi="Arial" w:cs="Arial"/>
              </w:rPr>
              <w:t xml:space="preserve"> 1%</w:t>
            </w:r>
          </w:p>
        </w:tc>
      </w:tr>
      <w:tr w:rsidR="0055395A" w:rsidRPr="00056BC6" w14:paraId="63CB4B14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921998A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Unitat</w:t>
            </w:r>
            <w:r w:rsidR="003B0F67" w:rsidRPr="00056BC6">
              <w:rPr>
                <w:rFonts w:ascii="Arial" w:hAnsi="Arial" w:cs="Arial"/>
                <w:b/>
                <w:bCs/>
              </w:rPr>
              <w:t xml:space="preserve"> de me</w:t>
            </w:r>
            <w:r w:rsidRPr="00056BC6">
              <w:rPr>
                <w:rFonts w:ascii="Arial" w:hAnsi="Arial" w:cs="Arial"/>
                <w:b/>
                <w:bCs/>
              </w:rPr>
              <w:t xml:space="preserve">sura pressió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90C3146" w14:textId="77777777" w:rsidR="0055395A" w:rsidRPr="00056BC6" w:rsidRDefault="003B0F6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Kg/cm², mca, </w:t>
            </w:r>
            <w:r w:rsidR="000E2732" w:rsidRPr="00056BC6">
              <w:rPr>
                <w:rFonts w:ascii="Arial" w:hAnsi="Arial" w:cs="Arial"/>
              </w:rPr>
              <w:t xml:space="preserve">segons els casos </w:t>
            </w:r>
          </w:p>
        </w:tc>
      </w:tr>
      <w:tr w:rsidR="0055395A" w:rsidRPr="00056BC6" w14:paraId="390A8BDF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90C39D3" w14:textId="77777777" w:rsidR="0055395A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Construcció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5131B49" w14:textId="77777777" w:rsidR="0055395A" w:rsidRPr="00056BC6" w:rsidRDefault="000E273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</w:t>
            </w:r>
            <w:r w:rsidR="003B0F67" w:rsidRPr="00056BC6">
              <w:rPr>
                <w:rFonts w:ascii="Arial" w:hAnsi="Arial" w:cs="Arial"/>
              </w:rPr>
              <w:t xml:space="preserve"> DIN-16064</w:t>
            </w:r>
          </w:p>
        </w:tc>
      </w:tr>
      <w:tr w:rsidR="0055395A" w:rsidRPr="00056BC6" w14:paraId="701C8FCB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4A4C75F" w14:textId="77777777" w:rsidR="0055395A" w:rsidRPr="00056BC6" w:rsidRDefault="008661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0816DCB" w14:textId="77777777" w:rsidR="00866123" w:rsidRPr="00056BC6" w:rsidRDefault="00705147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Agulla:</w:t>
            </w:r>
            <w:r w:rsidR="000E2732" w:rsidRPr="00056BC6">
              <w:rPr>
                <w:rFonts w:ascii="Arial" w:hAnsi="Arial" w:cs="Arial"/>
              </w:rPr>
              <w:t xml:space="preserve"> Duralumini</w:t>
            </w:r>
            <w:r w:rsidR="00866123" w:rsidRPr="00056BC6">
              <w:rPr>
                <w:rFonts w:ascii="Arial" w:hAnsi="Arial" w:cs="Arial"/>
              </w:rPr>
              <w:t>, pintada en negr</w:t>
            </w:r>
            <w:r w:rsidR="000E2732" w:rsidRPr="00056BC6">
              <w:rPr>
                <w:rFonts w:ascii="Arial" w:hAnsi="Arial" w:cs="Arial"/>
              </w:rPr>
              <w:t>e amb cargol d’ajust micromètric</w:t>
            </w:r>
          </w:p>
          <w:p w14:paraId="205DB5E7" w14:textId="77777777" w:rsidR="00866123" w:rsidRPr="00056BC6" w:rsidRDefault="00866123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0E2732" w:rsidRPr="00056BC6">
              <w:rPr>
                <w:rFonts w:ascii="Arial" w:hAnsi="Arial" w:cs="Arial"/>
              </w:rPr>
              <w:t>eces en contacte amb el fluid: Alia</w:t>
            </w:r>
            <w:r w:rsidR="0024146C" w:rsidRPr="00056BC6">
              <w:rPr>
                <w:rFonts w:ascii="Arial" w:hAnsi="Arial" w:cs="Arial"/>
              </w:rPr>
              <w:t>tge</w:t>
            </w:r>
            <w:r w:rsidR="000E2732" w:rsidRPr="00056BC6">
              <w:rPr>
                <w:rFonts w:ascii="Arial" w:hAnsi="Arial" w:cs="Arial"/>
              </w:rPr>
              <w:t xml:space="preserve"> de coure </w:t>
            </w:r>
          </w:p>
          <w:p w14:paraId="46181863" w14:textId="77777777" w:rsidR="00866123" w:rsidRPr="00056BC6" w:rsidRDefault="00705147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Caixa:</w:t>
            </w:r>
            <w:r w:rsidR="000E2732" w:rsidRPr="00056BC6">
              <w:rPr>
                <w:rFonts w:ascii="Arial" w:hAnsi="Arial" w:cs="Arial"/>
              </w:rPr>
              <w:t xml:space="preserve"> Acer</w:t>
            </w:r>
            <w:r w:rsidR="00866123" w:rsidRPr="00056BC6">
              <w:rPr>
                <w:rFonts w:ascii="Arial" w:hAnsi="Arial" w:cs="Arial"/>
              </w:rPr>
              <w:t xml:space="preserve"> inoxidable AISI-316 </w:t>
            </w:r>
            <w:r w:rsidR="000E2732" w:rsidRPr="00056BC6">
              <w:rPr>
                <w:rFonts w:ascii="Arial" w:hAnsi="Arial" w:cs="Arial"/>
              </w:rPr>
              <w:t xml:space="preserve">amb disc de seguretat </w:t>
            </w:r>
          </w:p>
          <w:p w14:paraId="256C7405" w14:textId="77777777" w:rsidR="00866123" w:rsidRPr="00056BC6" w:rsidRDefault="000E2732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Tancament</w:t>
            </w:r>
            <w:r w:rsidR="00705147" w:rsidRPr="00056BC6">
              <w:rPr>
                <w:rFonts w:ascii="Arial" w:hAnsi="Arial" w:cs="Arial"/>
              </w:rPr>
              <w:t>:</w:t>
            </w:r>
            <w:r w:rsidR="0086612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Cristall</w:t>
            </w:r>
            <w:r w:rsidR="00866123" w:rsidRPr="00056BC6">
              <w:rPr>
                <w:rFonts w:ascii="Arial" w:hAnsi="Arial" w:cs="Arial"/>
              </w:rPr>
              <w:t xml:space="preserve"> de vidr</w:t>
            </w:r>
            <w:r w:rsidRPr="00056BC6">
              <w:rPr>
                <w:rFonts w:ascii="Arial" w:hAnsi="Arial" w:cs="Arial"/>
              </w:rPr>
              <w:t xml:space="preserve">e </w:t>
            </w:r>
            <w:smartTag w:uri="urn:schemas-microsoft-com:office:smarttags" w:element="metricconverter">
              <w:smartTagPr>
                <w:attr w:name="ProductID" w:val="3 mm"/>
              </w:smartTagPr>
              <w:r w:rsidR="00866123" w:rsidRPr="00056BC6">
                <w:rPr>
                  <w:rFonts w:ascii="Arial" w:hAnsi="Arial" w:cs="Arial"/>
                </w:rPr>
                <w:t>3 mm</w:t>
              </w:r>
            </w:smartTag>
            <w:r w:rsidR="0086612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i anell </w:t>
            </w:r>
            <w:r w:rsidR="00866123" w:rsidRPr="00056BC6">
              <w:rPr>
                <w:rFonts w:ascii="Arial" w:hAnsi="Arial" w:cs="Arial"/>
              </w:rPr>
              <w:t>inoxidable</w:t>
            </w:r>
          </w:p>
          <w:p w14:paraId="4CABA66D" w14:textId="77777777" w:rsidR="0055395A" w:rsidRPr="00056BC6" w:rsidRDefault="00705147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Esfera:</w:t>
            </w:r>
            <w:r w:rsidR="00866123" w:rsidRPr="00056BC6">
              <w:rPr>
                <w:rFonts w:ascii="Arial" w:hAnsi="Arial" w:cs="Arial"/>
              </w:rPr>
              <w:t xml:space="preserve"> </w:t>
            </w:r>
            <w:r w:rsidR="000E2732" w:rsidRPr="00056BC6">
              <w:rPr>
                <w:rFonts w:ascii="Arial" w:hAnsi="Arial" w:cs="Arial"/>
              </w:rPr>
              <w:t>Alumini</w:t>
            </w:r>
            <w:r w:rsidR="00866123" w:rsidRPr="00056BC6">
              <w:rPr>
                <w:rFonts w:ascii="Arial" w:hAnsi="Arial" w:cs="Arial"/>
              </w:rPr>
              <w:t>, fon</w:t>
            </w:r>
            <w:r w:rsidR="000E2732" w:rsidRPr="00056BC6">
              <w:rPr>
                <w:rFonts w:ascii="Arial" w:hAnsi="Arial" w:cs="Arial"/>
              </w:rPr>
              <w:t xml:space="preserve">s blanc, xifres negres </w:t>
            </w:r>
          </w:p>
        </w:tc>
      </w:tr>
      <w:tr w:rsidR="00866123" w:rsidRPr="00056BC6" w14:paraId="1416D057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12C543AD" w14:textId="77777777" w:rsidR="00866123" w:rsidRPr="00056BC6" w:rsidRDefault="008661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Temperatura </w:t>
            </w:r>
            <w:r w:rsidR="000E2732" w:rsidRPr="00056BC6">
              <w:rPr>
                <w:rFonts w:ascii="Arial" w:hAnsi="Arial" w:cs="Arial"/>
                <w:b/>
                <w:bCs/>
              </w:rPr>
              <w:t>màxima</w:t>
            </w:r>
            <w:r w:rsidRPr="00056BC6">
              <w:rPr>
                <w:rFonts w:ascii="Arial" w:hAnsi="Arial" w:cs="Arial"/>
                <w:b/>
                <w:bCs/>
              </w:rPr>
              <w:t xml:space="preserve"> de tr</w:t>
            </w:r>
            <w:r w:rsidR="000E2732" w:rsidRPr="00056BC6">
              <w:rPr>
                <w:rFonts w:ascii="Arial" w:hAnsi="Arial" w:cs="Arial"/>
                <w:b/>
                <w:bCs/>
              </w:rPr>
              <w:t xml:space="preserve">eball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4C2111A" w14:textId="77777777" w:rsidR="00866123" w:rsidRPr="00056BC6" w:rsidRDefault="0086612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- </w:t>
            </w:r>
            <w:smartTag w:uri="urn:schemas-microsoft-com:office:smarttags" w:element="metricconverter">
              <w:smartTagPr>
                <w:attr w:name="ProductID" w:val="15 A"/>
              </w:smartTagPr>
              <w:r w:rsidRPr="00056BC6">
                <w:rPr>
                  <w:rFonts w:ascii="Arial" w:hAnsi="Arial" w:cs="Arial"/>
                </w:rPr>
                <w:t>15 a</w:t>
              </w:r>
            </w:smartTag>
            <w:r w:rsidRPr="00056BC6">
              <w:rPr>
                <w:rFonts w:ascii="Arial" w:hAnsi="Arial" w:cs="Arial"/>
              </w:rPr>
              <w:t xml:space="preserve"> + </w:t>
            </w:r>
            <w:smartTag w:uri="urn:schemas-microsoft-com:office:smarttags" w:element="metricconverter">
              <w:smartTagPr>
                <w:attr w:name="ProductID" w:val="70ﾰC"/>
              </w:smartTagPr>
              <w:r w:rsidRPr="00056BC6">
                <w:rPr>
                  <w:rFonts w:ascii="Arial" w:hAnsi="Arial" w:cs="Arial"/>
                </w:rPr>
                <w:t>70°C</w:t>
              </w:r>
            </w:smartTag>
          </w:p>
        </w:tc>
      </w:tr>
      <w:tr w:rsidR="00866123" w:rsidRPr="00056BC6" w14:paraId="01330566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A434E6E" w14:textId="77777777" w:rsidR="00866123" w:rsidRPr="00056BC6" w:rsidRDefault="008661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Sobrepre</w:t>
            </w:r>
            <w:r w:rsidR="000E2732" w:rsidRPr="00056BC6">
              <w:rPr>
                <w:rFonts w:ascii="Arial" w:hAnsi="Arial" w:cs="Arial"/>
                <w:b/>
                <w:bCs/>
              </w:rPr>
              <w:t>ssions màximes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324ADFA" w14:textId="77777777" w:rsidR="00866123" w:rsidRPr="00056BC6" w:rsidRDefault="000E273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130% de l’escala màxima de graduació durant breus espais de temps </w:t>
            </w:r>
          </w:p>
        </w:tc>
      </w:tr>
      <w:tr w:rsidR="00866123" w:rsidRPr="00056BC6" w14:paraId="5ABC7D43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1D62C8AA" w14:textId="77777777" w:rsidR="00866123" w:rsidRPr="00056BC6" w:rsidRDefault="000E273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Accessoris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1B8D47C" w14:textId="77777777" w:rsidR="00866123" w:rsidRPr="00056BC6" w:rsidRDefault="0086612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Amorti</w:t>
            </w:r>
            <w:r w:rsidR="000E2732" w:rsidRPr="00056BC6">
              <w:rPr>
                <w:rFonts w:ascii="Arial" w:hAnsi="Arial" w:cs="Arial"/>
              </w:rPr>
              <w:t>dor regulable de pulsacions i altres segons esquema i relació d’</w:t>
            </w:r>
            <w:r w:rsidR="008E3A28">
              <w:rPr>
                <w:rFonts w:ascii="Arial" w:hAnsi="Arial" w:cs="Arial"/>
              </w:rPr>
              <w:t xml:space="preserve"> </w:t>
            </w:r>
            <w:r w:rsidR="000E2732" w:rsidRPr="00056BC6">
              <w:rPr>
                <w:rFonts w:ascii="Arial" w:hAnsi="Arial" w:cs="Arial"/>
              </w:rPr>
              <w:t>“Acce</w:t>
            </w:r>
            <w:r w:rsidR="001F1C5F" w:rsidRPr="00056BC6">
              <w:rPr>
                <w:rFonts w:ascii="Arial" w:hAnsi="Arial" w:cs="Arial"/>
              </w:rPr>
              <w:t>s</w:t>
            </w:r>
            <w:r w:rsidR="000E2732" w:rsidRPr="00056BC6">
              <w:rPr>
                <w:rFonts w:ascii="Arial" w:hAnsi="Arial" w:cs="Arial"/>
              </w:rPr>
              <w:t>sori</w:t>
            </w:r>
            <w:r w:rsidRPr="00056BC6">
              <w:rPr>
                <w:rFonts w:ascii="Arial" w:hAnsi="Arial" w:cs="Arial"/>
              </w:rPr>
              <w:t>s p</w:t>
            </w:r>
            <w:r w:rsidR="000E2732" w:rsidRPr="00056BC6">
              <w:rPr>
                <w:rFonts w:ascii="Arial" w:hAnsi="Arial" w:cs="Arial"/>
              </w:rPr>
              <w:t>er a la instrumentació</w:t>
            </w:r>
            <w:r w:rsidRPr="00056BC6">
              <w:rPr>
                <w:rFonts w:ascii="Arial" w:hAnsi="Arial" w:cs="Arial"/>
              </w:rPr>
              <w:t xml:space="preserve"> de </w:t>
            </w:r>
            <w:r w:rsidR="000E2732" w:rsidRPr="00056BC6">
              <w:rPr>
                <w:rFonts w:ascii="Arial" w:hAnsi="Arial" w:cs="Arial"/>
              </w:rPr>
              <w:t>pressió</w:t>
            </w:r>
            <w:r w:rsidRPr="00056BC6">
              <w:rPr>
                <w:rFonts w:ascii="Arial" w:hAnsi="Arial" w:cs="Arial"/>
              </w:rPr>
              <w:t>”</w:t>
            </w:r>
          </w:p>
        </w:tc>
      </w:tr>
      <w:tr w:rsidR="00866123" w:rsidRPr="00056BC6" w14:paraId="6AA26B0F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C1E5E44" w14:textId="77777777" w:rsidR="00866123" w:rsidRPr="00056BC6" w:rsidRDefault="00866123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41311E7" w14:textId="77777777" w:rsidR="00866123" w:rsidRPr="00056BC6" w:rsidRDefault="0086612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976C24" w:rsidRPr="00056BC6" w14:paraId="746EC755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3F21BBA" w14:textId="77777777" w:rsidR="00976C24" w:rsidRPr="00056BC6" w:rsidRDefault="00976C24" w:rsidP="00F6089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A1EA363" w14:textId="77777777" w:rsidR="00976C24" w:rsidRPr="00056BC6" w:rsidRDefault="00976C24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F60897" w:rsidRPr="00056BC6" w14:paraId="3B44D834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8E1F4D3" w14:textId="77777777" w:rsidR="00F60897" w:rsidRPr="00056BC6" w:rsidRDefault="00F60897" w:rsidP="00F6089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B20FAC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F7A20AF" w14:textId="77777777" w:rsidR="00F60897" w:rsidRPr="00056BC6" w:rsidRDefault="00B06486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WIKA</w:t>
            </w:r>
            <w:r w:rsidR="00F60897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F60897" w:rsidRPr="00056BC6" w14:paraId="76F020D1" w14:textId="77777777" w:rsidTr="007474EE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B271BD4" w14:textId="77777777" w:rsidR="00F60897" w:rsidRPr="00056BC6" w:rsidRDefault="00B77AF6" w:rsidP="00F6089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  <w:r w:rsidR="00B20FAC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6638529" w14:textId="77777777" w:rsidR="00F60897" w:rsidRPr="00056BC6" w:rsidRDefault="00412C30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BN</w:t>
            </w:r>
            <w:r w:rsidR="00F60897" w:rsidRPr="00056BC6">
              <w:rPr>
                <w:rFonts w:ascii="Arial" w:hAnsi="Arial" w:cs="Arial"/>
              </w:rPr>
              <w:t>100</w:t>
            </w:r>
            <w:r>
              <w:rPr>
                <w:rFonts w:ascii="Arial" w:hAnsi="Arial" w:cs="Arial"/>
              </w:rPr>
              <w:t>V</w:t>
            </w:r>
            <w:r w:rsidR="00F60897" w:rsidRPr="00056BC6">
              <w:rPr>
                <w:rFonts w:ascii="Arial" w:hAnsi="Arial" w:cs="Arial"/>
              </w:rPr>
              <w:t xml:space="preserve">  (p</w:t>
            </w:r>
            <w:r w:rsidR="00D52CA7" w:rsidRPr="00056BC6">
              <w:rPr>
                <w:rFonts w:ascii="Arial" w:hAnsi="Arial" w:cs="Arial"/>
              </w:rPr>
              <w:t xml:space="preserve">er </w:t>
            </w:r>
            <w:r w:rsidR="00F60897" w:rsidRPr="00056BC6">
              <w:rPr>
                <w:rFonts w:ascii="Arial" w:hAnsi="Arial" w:cs="Arial"/>
              </w:rPr>
              <w:t xml:space="preserve">a </w:t>
            </w:r>
            <w:r w:rsidR="00D52CA7" w:rsidRPr="00056BC6">
              <w:rPr>
                <w:rFonts w:ascii="Arial" w:hAnsi="Arial" w:cs="Arial"/>
              </w:rPr>
              <w:t>diàmetre</w:t>
            </w:r>
            <w:r w:rsidR="00F60897"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 mm"/>
              </w:smartTagPr>
              <w:r w:rsidR="00F60897" w:rsidRPr="00056BC6">
                <w:rPr>
                  <w:rFonts w:ascii="Arial" w:hAnsi="Arial" w:cs="Arial"/>
                </w:rPr>
                <w:t>100 mm</w:t>
              </w:r>
            </w:smartTag>
            <w:r w:rsidR="00F60897" w:rsidRPr="00056BC6">
              <w:rPr>
                <w:rFonts w:ascii="Arial" w:hAnsi="Arial" w:cs="Arial"/>
              </w:rPr>
              <w:t>)</w:t>
            </w:r>
          </w:p>
          <w:p w14:paraId="32F83403" w14:textId="77777777" w:rsidR="00F60897" w:rsidRPr="00056BC6" w:rsidRDefault="00412C30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BN</w:t>
            </w:r>
            <w:r w:rsidR="00F60897" w:rsidRPr="00056BC6">
              <w:rPr>
                <w:rFonts w:ascii="Arial" w:hAnsi="Arial" w:cs="Arial"/>
              </w:rPr>
              <w:t>150</w:t>
            </w:r>
            <w:r>
              <w:rPr>
                <w:rFonts w:ascii="Arial" w:hAnsi="Arial" w:cs="Arial"/>
              </w:rPr>
              <w:t>VF</w:t>
            </w:r>
            <w:r w:rsidR="00F60897" w:rsidRPr="00056BC6">
              <w:rPr>
                <w:rFonts w:ascii="Arial" w:hAnsi="Arial" w:cs="Arial"/>
              </w:rPr>
              <w:t xml:space="preserve">  (</w:t>
            </w:r>
            <w:r w:rsidR="00D52CA7" w:rsidRPr="00056BC6">
              <w:rPr>
                <w:rFonts w:ascii="Arial" w:hAnsi="Arial" w:cs="Arial"/>
              </w:rPr>
              <w:t>per a diàmetre</w:t>
            </w:r>
            <w:r w:rsidR="00F60897"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50 mm"/>
              </w:smartTagPr>
              <w:r w:rsidR="00F60897" w:rsidRPr="00056BC6">
                <w:rPr>
                  <w:rFonts w:ascii="Arial" w:hAnsi="Arial" w:cs="Arial"/>
                </w:rPr>
                <w:t>150 mm</w:t>
              </w:r>
            </w:smartTag>
            <w:r w:rsidR="00F60897" w:rsidRPr="00056BC6">
              <w:rPr>
                <w:rFonts w:ascii="Arial" w:hAnsi="Arial" w:cs="Arial"/>
              </w:rPr>
              <w:t>)</w:t>
            </w:r>
          </w:p>
        </w:tc>
      </w:tr>
    </w:tbl>
    <w:p w14:paraId="7527E7EF" w14:textId="77777777" w:rsidR="00D76F47" w:rsidRDefault="00D76F47" w:rsidP="0055395A">
      <w:pPr>
        <w:jc w:val="both"/>
        <w:rPr>
          <w:rFonts w:ascii="Arial" w:hAnsi="Arial" w:cs="Arial"/>
        </w:rPr>
      </w:pPr>
    </w:p>
    <w:p w14:paraId="16F9BF54" w14:textId="77777777" w:rsidR="000F1475" w:rsidRDefault="000F1475" w:rsidP="0055395A">
      <w:pPr>
        <w:jc w:val="both"/>
        <w:rPr>
          <w:rFonts w:ascii="Arial" w:hAnsi="Arial" w:cs="Arial"/>
        </w:rPr>
      </w:pPr>
    </w:p>
    <w:p w14:paraId="062DA49A" w14:textId="77777777" w:rsidR="000F1475" w:rsidRDefault="000F1475" w:rsidP="0055395A">
      <w:pPr>
        <w:jc w:val="both"/>
        <w:rPr>
          <w:rFonts w:ascii="Arial" w:hAnsi="Arial" w:cs="Arial"/>
        </w:rPr>
        <w:sectPr w:rsidR="000F1475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76F47" w:rsidRPr="00056BC6" w14:paraId="311C928D" w14:textId="77777777" w:rsidTr="0043216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0106C6F" w14:textId="77777777" w:rsidR="00D76F47" w:rsidRPr="00056BC6" w:rsidRDefault="00D76F47" w:rsidP="00D76F47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76F47" w:rsidRPr="00056BC6" w14:paraId="4A3618DB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02EF5DA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49A82BE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6965EA3" w14:textId="77777777" w:rsidR="00D76F47" w:rsidRPr="00056BC6" w:rsidRDefault="00D76F47" w:rsidP="00D76F47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1B93BC0" w14:textId="77777777" w:rsidR="00D76F47" w:rsidRPr="00056BC6" w:rsidRDefault="00D76F47" w:rsidP="00D76F4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16/03/2011</w:t>
            </w:r>
          </w:p>
        </w:tc>
      </w:tr>
      <w:tr w:rsidR="00D76F47" w:rsidRPr="00056BC6" w14:paraId="62ED6854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86456D0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C632774" w14:textId="77777777" w:rsidR="00D76F47" w:rsidRPr="00056BC6" w:rsidRDefault="00D76F47" w:rsidP="00D76F47">
            <w:pPr>
              <w:jc w:val="both"/>
              <w:outlineLvl w:val="0"/>
              <w:rPr>
                <w:rFonts w:ascii="Arial" w:hAnsi="Arial" w:cs="Arial"/>
              </w:rPr>
            </w:pPr>
            <w:bookmarkStart w:id="155" w:name="_Toc14429553"/>
            <w:bookmarkStart w:id="156" w:name="_Toc137214836"/>
            <w:r w:rsidRPr="00056BC6">
              <w:rPr>
                <w:rFonts w:ascii="Arial" w:hAnsi="Arial" w:cs="Arial"/>
              </w:rPr>
              <w:t>MANÒMETRE</w:t>
            </w:r>
            <w:r>
              <w:rPr>
                <w:rFonts w:ascii="Arial" w:hAnsi="Arial" w:cs="Arial"/>
              </w:rPr>
              <w:t xml:space="preserve"> DIFERENCIAL</w:t>
            </w:r>
            <w:bookmarkEnd w:id="155"/>
            <w:bookmarkEnd w:id="156"/>
            <w:r>
              <w:rPr>
                <w:rFonts w:ascii="Arial" w:hAnsi="Arial" w:cs="Arial"/>
              </w:rPr>
              <w:t xml:space="preserve"> </w:t>
            </w:r>
          </w:p>
        </w:tc>
      </w:tr>
      <w:tr w:rsidR="00D76F47" w:rsidRPr="00365A28" w14:paraId="1D82FA28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8C83A87" w14:textId="77777777" w:rsidR="00D76F47" w:rsidRPr="00365A28" w:rsidRDefault="00D76F47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47A28FB" w14:textId="77777777" w:rsidR="00D76F47" w:rsidRPr="00365A28" w:rsidRDefault="00B06486" w:rsidP="00D76F47">
            <w:pPr>
              <w:jc w:val="both"/>
              <w:outlineLvl w:val="1"/>
              <w:rPr>
                <w:rFonts w:ascii="Arial" w:hAnsi="Arial" w:cs="Arial"/>
              </w:rPr>
            </w:pPr>
            <w:bookmarkStart w:id="157" w:name="_Toc14429554"/>
            <w:bookmarkStart w:id="158" w:name="_Toc137214837"/>
            <w:r>
              <w:rPr>
                <w:rFonts w:ascii="Arial" w:hAnsi="Arial" w:cs="Arial"/>
              </w:rPr>
              <w:t>WIKA</w:t>
            </w:r>
            <w:bookmarkEnd w:id="157"/>
            <w:bookmarkEnd w:id="158"/>
          </w:p>
        </w:tc>
      </w:tr>
      <w:tr w:rsidR="00D76F47" w:rsidRPr="00056BC6" w14:paraId="648A8989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4C38342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1B8F53B2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31CB3D9D" w14:textId="77777777" w:rsidR="00D76F47" w:rsidRPr="002610A3" w:rsidRDefault="00D76F47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D0778A4" w14:textId="77777777" w:rsidR="00D76F47" w:rsidRPr="0043216B" w:rsidRDefault="00377721" w:rsidP="0043216B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43216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5226FAA1" wp14:editId="3C69C163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9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F8ACE9" id="Line 70" o:spid="_x0000_s1026" style="position:absolute;z-index:2516812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K8Zi7A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D76F47" w:rsidRPr="0043216B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904"/>
        <w:gridCol w:w="6735"/>
      </w:tblGrid>
      <w:tr w:rsidR="00D76F47" w:rsidRPr="00056BC6" w14:paraId="3819DE58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2AC05CC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Sistema de mesura 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1C670AE6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Cel·la diferencial tipus 10 per a rangs baixos i tipus 100 per a rangs alts </w:t>
            </w:r>
          </w:p>
        </w:tc>
      </w:tr>
      <w:tr w:rsidR="00D76F47" w:rsidRPr="00056BC6" w14:paraId="2CC1D808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37396B5" w14:textId="77777777" w:rsidR="00D76F47" w:rsidRPr="00056BC6" w:rsidRDefault="0043216B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14697533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</w:t>
            </w:r>
            <w:r w:rsidRPr="00056BC6">
              <w:rPr>
                <w:rFonts w:ascii="Arial" w:hAnsi="Arial" w:cs="Arial"/>
              </w:rPr>
              <w:t>paret</w:t>
            </w:r>
            <w:r>
              <w:rPr>
                <w:rFonts w:ascii="Arial" w:hAnsi="Arial" w:cs="Arial"/>
              </w:rPr>
              <w:t xml:space="preserve"> o sobre tub 2” </w:t>
            </w:r>
          </w:p>
        </w:tc>
      </w:tr>
      <w:tr w:rsidR="00D76F47" w:rsidRPr="00056BC6" w14:paraId="64722DFB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3896EB8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d’esfera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6A694B14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150 mm</w:t>
            </w:r>
          </w:p>
        </w:tc>
      </w:tr>
      <w:tr w:rsidR="00D76F47" w:rsidRPr="00056BC6" w14:paraId="54894756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B5AEFB9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Rangs 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3AAB3126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Des de 6 mbar a 10 bar </w:t>
            </w:r>
          </w:p>
        </w:tc>
      </w:tr>
      <w:tr w:rsidR="00D76F47" w:rsidRPr="00056BC6" w14:paraId="1C3F7FFC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182817D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Connexions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76AE6AAE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x </w:t>
            </w:r>
            <w:r w:rsidRPr="00056BC6">
              <w:rPr>
                <w:rFonts w:ascii="Arial" w:hAnsi="Arial" w:cs="Arial"/>
              </w:rPr>
              <w:t>¼” NPTH</w:t>
            </w:r>
          </w:p>
        </w:tc>
      </w:tr>
      <w:tr w:rsidR="00D76F47" w:rsidRPr="00056BC6" w14:paraId="6D88C691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B1DBA3E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Precisió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4E7EB23E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1"/>
            </w:r>
            <w:r w:rsidRPr="00056BC6">
              <w:rPr>
                <w:rFonts w:ascii="Arial" w:hAnsi="Arial" w:cs="Arial"/>
              </w:rPr>
              <w:t xml:space="preserve"> 1%</w:t>
            </w:r>
            <w:r>
              <w:rPr>
                <w:rFonts w:ascii="Arial" w:hAnsi="Arial" w:cs="Arial"/>
              </w:rPr>
              <w:t xml:space="preserve"> a </w:t>
            </w:r>
            <w:r w:rsidRPr="00056BC6">
              <w:rPr>
                <w:rFonts w:ascii="Arial" w:hAnsi="Arial" w:cs="Arial"/>
              </w:rPr>
              <w:sym w:font="Symbol" w:char="F0B1"/>
            </w:r>
            <w:r w:rsidRPr="00056BC6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2</w:t>
            </w:r>
            <w:r w:rsidRPr="00056BC6">
              <w:rPr>
                <w:rFonts w:ascii="Arial" w:hAnsi="Arial" w:cs="Arial"/>
              </w:rPr>
              <w:t>%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D76F47" w:rsidRPr="00056BC6" w14:paraId="75618907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336A4E8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5261386A" w14:textId="77777777" w:rsidR="00D76F47" w:rsidRPr="00056BC6" w:rsidRDefault="00DE6B50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Membrana</w:t>
            </w:r>
            <w:r w:rsidR="00D76F47" w:rsidRPr="00056BC6">
              <w:rPr>
                <w:rFonts w:ascii="Arial" w:hAnsi="Arial" w:cs="Arial"/>
              </w:rPr>
              <w:t xml:space="preserve">: </w:t>
            </w:r>
            <w:r>
              <w:rPr>
                <w:rFonts w:ascii="Arial" w:hAnsi="Arial" w:cs="Arial"/>
              </w:rPr>
              <w:t xml:space="preserve">AISI 316 ó 304 segons rangs </w:t>
            </w:r>
          </w:p>
          <w:p w14:paraId="76BE1611" w14:textId="77777777" w:rsidR="00D76F47" w:rsidRPr="00056BC6" w:rsidRDefault="00DE6B50" w:rsidP="00377721">
            <w:pPr>
              <w:numPr>
                <w:ilvl w:val="0"/>
                <w:numId w:val="2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Connexions: AISI 304 </w:t>
            </w:r>
            <w:r w:rsidR="00D76F47" w:rsidRPr="00056BC6">
              <w:rPr>
                <w:rFonts w:ascii="Arial" w:hAnsi="Arial" w:cs="Arial"/>
              </w:rPr>
              <w:t xml:space="preserve"> </w:t>
            </w:r>
          </w:p>
        </w:tc>
      </w:tr>
      <w:tr w:rsidR="00D76F47" w:rsidRPr="00056BC6" w14:paraId="220F5D9C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9D2BF50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Sobrepressions màximes 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65023DF2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2 a 100 bar </w:t>
            </w:r>
          </w:p>
        </w:tc>
      </w:tr>
      <w:tr w:rsidR="00D76F47" w:rsidRPr="00056BC6" w14:paraId="3ABEF337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286E457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Temperatura 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4BF2C010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</w:t>
            </w:r>
            <w:r w:rsidRPr="00056BC6">
              <w:rPr>
                <w:rFonts w:ascii="Arial" w:hAnsi="Arial" w:cs="Arial"/>
              </w:rPr>
              <w:t xml:space="preserve">- </w:t>
            </w:r>
            <w:r>
              <w:rPr>
                <w:rFonts w:ascii="Arial" w:hAnsi="Arial" w:cs="Arial"/>
              </w:rPr>
              <w:t>20</w:t>
            </w:r>
            <w:r w:rsidRPr="00056BC6">
              <w:rPr>
                <w:rFonts w:ascii="Arial" w:hAnsi="Arial" w:cs="Arial"/>
              </w:rPr>
              <w:t xml:space="preserve"> a + 70°C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D76F47" w:rsidRPr="00056BC6" w14:paraId="1ACBB035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A8550CF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7779E824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</w:p>
        </w:tc>
      </w:tr>
      <w:tr w:rsidR="00D76F47" w:rsidRPr="00056BC6" w14:paraId="0B0CE9B3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13338FF0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3C25A3E2" w14:textId="77777777" w:rsidR="00D76F47" w:rsidRPr="00056BC6" w:rsidRDefault="00D76F47" w:rsidP="00D76F47">
            <w:pPr>
              <w:jc w:val="both"/>
              <w:rPr>
                <w:rFonts w:ascii="Arial" w:hAnsi="Arial" w:cs="Arial"/>
              </w:rPr>
            </w:pPr>
          </w:p>
        </w:tc>
      </w:tr>
      <w:tr w:rsidR="00D76F47" w:rsidRPr="00056BC6" w14:paraId="7DDF401C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96E2E47" w14:textId="77777777" w:rsidR="00D76F47" w:rsidRPr="00056BC6" w:rsidRDefault="00D76F47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62F220C0" w14:textId="77777777" w:rsidR="00D76F47" w:rsidRPr="00056BC6" w:rsidRDefault="00B06486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WIKA</w:t>
            </w:r>
            <w:r w:rsidR="00D76F47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D76F47" w:rsidRPr="00056BC6" w14:paraId="393C2752" w14:textId="77777777" w:rsidTr="0043216B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8AB749E" w14:textId="77777777" w:rsidR="00D76F47" w:rsidRPr="00056BC6" w:rsidRDefault="00D76F47" w:rsidP="002C59B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Model:</w:t>
            </w:r>
          </w:p>
        </w:tc>
        <w:tc>
          <w:tcPr>
            <w:tcW w:w="6576" w:type="dxa"/>
            <w:tcBorders>
              <w:top w:val="nil"/>
              <w:left w:val="nil"/>
              <w:bottom w:val="nil"/>
              <w:right w:val="nil"/>
            </w:tcBorders>
          </w:tcPr>
          <w:p w14:paraId="64A5DABD" w14:textId="77777777" w:rsidR="00D76F47" w:rsidRPr="00056BC6" w:rsidRDefault="00D76F47" w:rsidP="002C59B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9731B6">
              <w:rPr>
                <w:rFonts w:ascii="Arial" w:hAnsi="Arial" w:cs="Arial"/>
              </w:rPr>
              <w:t>L</w:t>
            </w:r>
            <w:r w:rsidRPr="00056BC6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</w:t>
            </w:r>
            <w:r w:rsidRPr="00056BC6">
              <w:rPr>
                <w:rFonts w:ascii="Arial" w:hAnsi="Arial" w:cs="Arial"/>
              </w:rPr>
              <w:t xml:space="preserve"> (</w:t>
            </w:r>
            <w:r>
              <w:rPr>
                <w:rFonts w:ascii="Arial" w:hAnsi="Arial" w:cs="Arial"/>
              </w:rPr>
              <w:t>d</w:t>
            </w:r>
            <w:r w:rsidR="009731B6">
              <w:rPr>
                <w:rFonts w:ascii="Arial" w:hAnsi="Arial" w:cs="Arial"/>
              </w:rPr>
              <w:t>e 0/6 mbar a 0</w:t>
            </w:r>
            <w:r>
              <w:rPr>
                <w:rFonts w:ascii="Arial" w:hAnsi="Arial" w:cs="Arial"/>
              </w:rPr>
              <w:t>/60 mbar</w:t>
            </w:r>
            <w:r w:rsidRPr="00056BC6">
              <w:rPr>
                <w:rFonts w:ascii="Arial" w:hAnsi="Arial" w:cs="Arial"/>
              </w:rPr>
              <w:t>)</w:t>
            </w:r>
          </w:p>
          <w:p w14:paraId="49C582EA" w14:textId="77777777" w:rsidR="00D76F47" w:rsidRPr="00056BC6" w:rsidRDefault="00D76F47" w:rsidP="009731B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9731B6">
              <w:rPr>
                <w:rFonts w:ascii="Arial" w:hAnsi="Arial" w:cs="Arial"/>
              </w:rPr>
              <w:t>L-</w:t>
            </w:r>
            <w:r>
              <w:rPr>
                <w:rFonts w:ascii="Arial" w:hAnsi="Arial" w:cs="Arial"/>
              </w:rPr>
              <w:t>100</w:t>
            </w:r>
            <w:r w:rsidRPr="00056BC6">
              <w:rPr>
                <w:rFonts w:ascii="Arial" w:hAnsi="Arial" w:cs="Arial"/>
              </w:rPr>
              <w:t xml:space="preserve"> (</w:t>
            </w:r>
            <w:r>
              <w:rPr>
                <w:rFonts w:ascii="Arial" w:hAnsi="Arial" w:cs="Arial"/>
              </w:rPr>
              <w:t xml:space="preserve">de </w:t>
            </w:r>
            <w:r w:rsidR="009731B6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/</w:t>
            </w:r>
            <w:r w:rsidR="009731B6">
              <w:rPr>
                <w:rFonts w:ascii="Arial" w:hAnsi="Arial" w:cs="Arial"/>
              </w:rPr>
              <w:t xml:space="preserve">160 </w:t>
            </w:r>
            <w:r>
              <w:rPr>
                <w:rFonts w:ascii="Arial" w:hAnsi="Arial" w:cs="Arial"/>
              </w:rPr>
              <w:t xml:space="preserve">mbar a </w:t>
            </w:r>
            <w:r w:rsidR="009731B6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/10 bar</w:t>
            </w:r>
            <w:r w:rsidRPr="00056BC6">
              <w:rPr>
                <w:rFonts w:ascii="Arial" w:hAnsi="Arial" w:cs="Arial"/>
              </w:rPr>
              <w:t>)</w:t>
            </w:r>
          </w:p>
        </w:tc>
      </w:tr>
    </w:tbl>
    <w:p w14:paraId="53BD463C" w14:textId="77777777" w:rsidR="00D76F47" w:rsidRDefault="00D76F47" w:rsidP="00D76F47">
      <w:pPr>
        <w:jc w:val="both"/>
        <w:rPr>
          <w:rFonts w:ascii="Arial" w:hAnsi="Arial" w:cs="Arial"/>
        </w:rPr>
      </w:pPr>
    </w:p>
    <w:p w14:paraId="1F3C56A6" w14:textId="77777777" w:rsidR="00C967B3" w:rsidRDefault="00C967B3" w:rsidP="0055395A">
      <w:pPr>
        <w:jc w:val="both"/>
        <w:rPr>
          <w:rFonts w:ascii="Arial" w:hAnsi="Arial" w:cs="Arial"/>
        </w:rPr>
      </w:pPr>
    </w:p>
    <w:p w14:paraId="68D4D287" w14:textId="77777777" w:rsidR="00315894" w:rsidRPr="002610A3" w:rsidRDefault="00315894" w:rsidP="0055395A">
      <w:pPr>
        <w:jc w:val="both"/>
        <w:rPr>
          <w:rFonts w:ascii="Arial" w:hAnsi="Arial" w:cs="Arial"/>
        </w:rPr>
        <w:sectPr w:rsidR="00315894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C967B3" w:rsidRPr="00056BC6" w14:paraId="7EC60DCF" w14:textId="77777777" w:rsidTr="0043216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479D7609" w14:textId="77777777" w:rsidR="00C967B3" w:rsidRPr="00056BC6" w:rsidRDefault="00C967B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 GENERAL</w:t>
            </w:r>
          </w:p>
        </w:tc>
      </w:tr>
      <w:tr w:rsidR="00C967B3" w:rsidRPr="00056BC6" w14:paraId="015D3C32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F0CB68A" w14:textId="77777777" w:rsidR="00C967B3" w:rsidRPr="00056BC6" w:rsidRDefault="00C967B3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5C374D1" w14:textId="77777777" w:rsidR="00C967B3" w:rsidRPr="00056BC6" w:rsidRDefault="00C967B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666567F7" w14:textId="77777777" w:rsidR="00C967B3" w:rsidRPr="00056BC6" w:rsidRDefault="00C967B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B525A40" w14:textId="77777777" w:rsidR="00C967B3" w:rsidRPr="00056BC6" w:rsidRDefault="00C967B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02/04/2002</w:t>
            </w:r>
          </w:p>
        </w:tc>
      </w:tr>
      <w:tr w:rsidR="00C967B3" w:rsidRPr="00056BC6" w14:paraId="713AE283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0DAEFB3" w14:textId="77777777" w:rsidR="00C967B3" w:rsidRPr="00056BC6" w:rsidRDefault="00C967B3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1A2AA64F" w14:textId="77777777" w:rsidR="00C967B3" w:rsidRPr="00056BC6" w:rsidRDefault="00C967B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59" w:name="_Toc144280596"/>
            <w:bookmarkStart w:id="160" w:name="_Toc14429555"/>
            <w:bookmarkStart w:id="161" w:name="_Toc137214838"/>
            <w:r w:rsidRPr="00056BC6">
              <w:rPr>
                <w:rFonts w:ascii="Arial" w:hAnsi="Arial" w:cs="Arial"/>
              </w:rPr>
              <w:t>MOTOR</w:t>
            </w:r>
            <w:bookmarkEnd w:id="159"/>
            <w:bookmarkEnd w:id="160"/>
            <w:bookmarkEnd w:id="161"/>
          </w:p>
        </w:tc>
      </w:tr>
      <w:tr w:rsidR="002166AB" w:rsidRPr="00365A28" w14:paraId="1570D88A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B10B62B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B29961E" w14:textId="77777777" w:rsidR="002166AB" w:rsidRPr="00365A28" w:rsidRDefault="00CF1F99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62" w:name="_Toc14429556"/>
            <w:bookmarkStart w:id="163" w:name="_Toc137214839"/>
            <w:r>
              <w:rPr>
                <w:rFonts w:ascii="Arial" w:hAnsi="Arial" w:cs="Arial"/>
              </w:rPr>
              <w:t>SIEMENS o</w:t>
            </w:r>
            <w:r w:rsidR="00773371">
              <w:rPr>
                <w:rFonts w:ascii="Arial" w:hAnsi="Arial" w:cs="Arial"/>
              </w:rPr>
              <w:t xml:space="preserve"> ABB</w:t>
            </w:r>
            <w:bookmarkEnd w:id="162"/>
            <w:bookmarkEnd w:id="163"/>
            <w:r w:rsidR="00773371">
              <w:rPr>
                <w:rFonts w:ascii="Arial" w:hAnsi="Arial" w:cs="Arial"/>
              </w:rPr>
              <w:t xml:space="preserve"> </w:t>
            </w:r>
          </w:p>
        </w:tc>
      </w:tr>
      <w:tr w:rsidR="00C967B3" w:rsidRPr="00056BC6" w14:paraId="12139A29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52FDF3B" w14:textId="77777777" w:rsidR="00C967B3" w:rsidRPr="00056BC6" w:rsidRDefault="00C967B3" w:rsidP="00F63DF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8939DA5" w14:textId="77777777" w:rsidR="00C967B3" w:rsidRPr="00056BC6" w:rsidRDefault="00C967B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Motobomba</w:t>
            </w:r>
          </w:p>
        </w:tc>
      </w:tr>
    </w:tbl>
    <w:p w14:paraId="150DDADC" w14:textId="77777777" w:rsidR="00C967B3" w:rsidRPr="002610A3" w:rsidRDefault="00C967B3" w:rsidP="00F14E02">
      <w:pPr>
        <w:spacing w:line="360" w:lineRule="auto"/>
        <w:jc w:val="both"/>
        <w:rPr>
          <w:rFonts w:ascii="Arial" w:hAnsi="Arial" w:cs="Arial"/>
        </w:rPr>
      </w:pPr>
    </w:p>
    <w:p w14:paraId="4F91D3BB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  <w:u w:val="single"/>
        </w:rPr>
      </w:pPr>
      <w:r w:rsidRPr="002610A3">
        <w:rPr>
          <w:rFonts w:ascii="Arial" w:hAnsi="Arial" w:cs="Arial"/>
          <w:b/>
          <w:sz w:val="18"/>
          <w:u w:val="single"/>
        </w:rPr>
        <w:t>CARACTERÍSTIQUES GENERALS</w:t>
      </w:r>
    </w:p>
    <w:p w14:paraId="28749469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fabricació es realitzarà en la CEE.</w:t>
      </w:r>
    </w:p>
    <w:p w14:paraId="1B6E5411" w14:textId="77777777" w:rsidR="00C967B3" w:rsidRPr="002610A3" w:rsidRDefault="00C967B3" w:rsidP="00C967B3">
      <w:pPr>
        <w:widowControl/>
        <w:ind w:left="284"/>
        <w:jc w:val="both"/>
        <w:rPr>
          <w:rFonts w:ascii="Arial" w:hAnsi="Arial" w:cs="Arial"/>
          <w:sz w:val="18"/>
        </w:rPr>
      </w:pPr>
    </w:p>
    <w:p w14:paraId="729BD46F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fabricació es realitzarà segons normes CEI.</w:t>
      </w:r>
    </w:p>
    <w:p w14:paraId="5F31925F" w14:textId="77777777" w:rsidR="00C967B3" w:rsidRPr="002610A3" w:rsidRDefault="00C967B3" w:rsidP="00C967B3">
      <w:pPr>
        <w:widowControl/>
        <w:ind w:left="284"/>
        <w:jc w:val="both"/>
        <w:rPr>
          <w:rFonts w:ascii="Arial" w:hAnsi="Arial" w:cs="Arial"/>
          <w:sz w:val="18"/>
        </w:rPr>
      </w:pPr>
    </w:p>
    <w:p w14:paraId="0BC91DA8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subministraran:</w:t>
      </w:r>
    </w:p>
    <w:p w14:paraId="3D837306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Complerts.</w:t>
      </w:r>
    </w:p>
    <w:p w14:paraId="76E0817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En perfecte estat de marxa.</w:t>
      </w:r>
    </w:p>
    <w:p w14:paraId="1DD3E610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Amb tots els accessoris i elements que s’indiquen més endavant, i amb aquells altres que siguin necessaris i convenients per:</w:t>
      </w:r>
    </w:p>
    <w:p w14:paraId="652DA4E3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after="60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 correcte funcionament.</w:t>
      </w:r>
    </w:p>
    <w:p w14:paraId="231B97B2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after="60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seguretat del servei.</w:t>
      </w:r>
    </w:p>
    <w:p w14:paraId="74974B79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after="60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normal ús en les condicions tècniques definides.</w:t>
      </w:r>
    </w:p>
    <w:p w14:paraId="6B37498E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after="60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Assegurar les millors condicions d’explotació, manteniment i reparació.</w:t>
      </w:r>
    </w:p>
    <w:p w14:paraId="430DBC4E" w14:textId="77777777" w:rsidR="00C967B3" w:rsidRPr="002610A3" w:rsidRDefault="00C967B3" w:rsidP="00377721">
      <w:pPr>
        <w:widowControl/>
        <w:numPr>
          <w:ilvl w:val="3"/>
          <w:numId w:val="23"/>
        </w:numPr>
        <w:tabs>
          <w:tab w:val="left" w:pos="3480"/>
        </w:tabs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S’exceptuen els que es citen clarament  com a exclosos del subministrament.</w:t>
      </w:r>
    </w:p>
    <w:p w14:paraId="00FDCF96" w14:textId="77777777" w:rsidR="00C967B3" w:rsidRPr="002610A3" w:rsidRDefault="00C967B3" w:rsidP="00C967B3">
      <w:pPr>
        <w:widowControl/>
        <w:tabs>
          <w:tab w:val="left" w:pos="3480"/>
        </w:tabs>
        <w:ind w:left="1021"/>
        <w:jc w:val="both"/>
        <w:rPr>
          <w:rFonts w:ascii="Arial" w:hAnsi="Arial" w:cs="Arial"/>
          <w:sz w:val="18"/>
        </w:rPr>
      </w:pPr>
    </w:p>
    <w:p w14:paraId="24115967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motors seran elèctrics, asíncrons trifàsic, de ròtor de gàbia d’esquirol o rotar bobinat, segons projecte i requeriments de la companyia elèctrica, amb extrem d’eix lliure, per acoblament directe. El tipus d’arrencament serà directe o mitjançant arrencador estàtic o rotòric, segons projecte.</w:t>
      </w:r>
    </w:p>
    <w:p w14:paraId="489F88D4" w14:textId="77777777" w:rsidR="00C967B3" w:rsidRPr="002610A3" w:rsidRDefault="00C967B3" w:rsidP="00C967B3">
      <w:pPr>
        <w:widowControl/>
        <w:ind w:left="284"/>
        <w:jc w:val="both"/>
        <w:rPr>
          <w:rFonts w:ascii="Arial" w:hAnsi="Arial" w:cs="Arial"/>
          <w:sz w:val="18"/>
        </w:rPr>
      </w:pPr>
    </w:p>
    <w:p w14:paraId="2B510C24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La temperatura ambient màxima considerada serà de </w:t>
      </w:r>
      <w:smartTag w:uri="urn:schemas-microsoft-com:office:smarttags" w:element="metricconverter">
        <w:smartTagPr>
          <w:attr w:name="ProductID" w:val="40 ﾰC"/>
        </w:smartTagPr>
        <w:r w:rsidRPr="002610A3">
          <w:rPr>
            <w:rFonts w:ascii="Arial" w:hAnsi="Arial" w:cs="Arial"/>
            <w:sz w:val="18"/>
          </w:rPr>
          <w:t>40 °C</w:t>
        </w:r>
      </w:smartTag>
      <w:r w:rsidRPr="002610A3">
        <w:rPr>
          <w:rFonts w:ascii="Arial" w:hAnsi="Arial" w:cs="Arial"/>
          <w:sz w:val="18"/>
        </w:rPr>
        <w:t xml:space="preserve"> i el tipus d’aïllament del bobinat del motor serà de classe F amb escalfament corresponent a </w:t>
      </w:r>
      <w:smartTag w:uri="urn:schemas-microsoft-com:office:smarttags" w:element="PersonName">
        <w:smartTagPr>
          <w:attr w:name="ProductID" w:val="la classe B."/>
        </w:smartTagPr>
        <w:r w:rsidRPr="002610A3">
          <w:rPr>
            <w:rFonts w:ascii="Arial" w:hAnsi="Arial" w:cs="Arial"/>
            <w:sz w:val="18"/>
          </w:rPr>
          <w:t>la classe B.</w:t>
        </w:r>
      </w:smartTag>
    </w:p>
    <w:p w14:paraId="5F4B7813" w14:textId="77777777" w:rsidR="00C967B3" w:rsidRPr="002610A3" w:rsidRDefault="00C967B3" w:rsidP="00C967B3">
      <w:pPr>
        <w:widowControl/>
        <w:ind w:left="284"/>
        <w:jc w:val="both"/>
        <w:rPr>
          <w:rFonts w:ascii="Arial" w:hAnsi="Arial" w:cs="Arial"/>
          <w:sz w:val="18"/>
        </w:rPr>
      </w:pPr>
    </w:p>
    <w:p w14:paraId="6D4A572D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funcionament dels motors haurà de ser perfecte en tots el règim de funcionament, tan silenciós com sigui possible, i sense vibracions ni trepidacions, tant en marxa normal com en els períodes d’arrencament i aturada.</w:t>
      </w:r>
    </w:p>
    <w:p w14:paraId="57FF573A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79C22BE7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291B22F9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  <w:u w:val="single"/>
        </w:rPr>
      </w:pPr>
      <w:r w:rsidRPr="002610A3">
        <w:rPr>
          <w:rFonts w:ascii="Arial" w:hAnsi="Arial" w:cs="Arial"/>
          <w:b/>
          <w:sz w:val="18"/>
          <w:u w:val="single"/>
        </w:rPr>
        <w:t>ESPECIFICACIONS COMPLEMENTÀRIES</w:t>
      </w:r>
    </w:p>
    <w:p w14:paraId="11196D39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motors seran:</w:t>
      </w:r>
    </w:p>
    <w:p w14:paraId="177FD11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Intercanviables.</w:t>
      </w:r>
    </w:p>
    <w:p w14:paraId="1D86223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Capaços de resistir sobre velocitats del 160 % la velocitat nominal durant 2 hores.</w:t>
      </w:r>
    </w:p>
    <w:p w14:paraId="3DDBB2A2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Capaços d’arrencar al 80% de la tensió nominal, essent en aquest cas el parell d’arrencament superior a 1,6 vegades el valor del parell d’arrencament a tensió i freqüència nominals. Per tot això, el parell màxim no podrà ser inferior a 2,1 vegades el parell nominal.</w:t>
      </w:r>
    </w:p>
    <w:p w14:paraId="3060C718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0BC2C02F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potència nominal es garantirà en les següents condicions:</w:t>
      </w:r>
    </w:p>
    <w:p w14:paraId="4953841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Variant un </w:t>
      </w:r>
      <w:r w:rsidRPr="002610A3">
        <w:rPr>
          <w:rFonts w:ascii="Arial" w:hAnsi="Arial" w:cs="Arial"/>
          <w:sz w:val="18"/>
        </w:rPr>
        <w:sym w:font="Symbol" w:char="F0B1"/>
      </w:r>
      <w:r w:rsidRPr="002610A3">
        <w:rPr>
          <w:rFonts w:ascii="Arial" w:hAnsi="Arial" w:cs="Arial"/>
          <w:sz w:val="18"/>
        </w:rPr>
        <w:t xml:space="preserve"> 10 % la tensió nominal, essent constant la freqüència.</w:t>
      </w:r>
    </w:p>
    <w:p w14:paraId="23FF6F54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Variant un </w:t>
      </w:r>
      <w:r w:rsidRPr="002610A3">
        <w:rPr>
          <w:rFonts w:ascii="Arial" w:hAnsi="Arial" w:cs="Arial"/>
          <w:sz w:val="18"/>
        </w:rPr>
        <w:sym w:font="Symbol" w:char="F0B1"/>
      </w:r>
      <w:r w:rsidRPr="002610A3">
        <w:rPr>
          <w:rFonts w:ascii="Arial" w:hAnsi="Arial" w:cs="Arial"/>
          <w:sz w:val="18"/>
        </w:rPr>
        <w:t xml:space="preserve"> 5 % la freqüència nominal, essent constant la tensió.</w:t>
      </w:r>
    </w:p>
    <w:p w14:paraId="195E9E7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Variant un </w:t>
      </w:r>
      <w:r w:rsidRPr="002610A3">
        <w:rPr>
          <w:rFonts w:ascii="Arial" w:hAnsi="Arial" w:cs="Arial"/>
          <w:sz w:val="18"/>
        </w:rPr>
        <w:sym w:font="Symbol" w:char="F0B1"/>
      </w:r>
      <w:r w:rsidRPr="002610A3">
        <w:rPr>
          <w:rFonts w:ascii="Arial" w:hAnsi="Arial" w:cs="Arial"/>
          <w:sz w:val="18"/>
        </w:rPr>
        <w:t xml:space="preserve"> 10 % combinant la tensió i la freqüència nominal, essent la variació de la freqüència inferior al 5 %.</w:t>
      </w:r>
    </w:p>
    <w:p w14:paraId="5DF30B5B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50079C1E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rotors seran:</w:t>
      </w:r>
    </w:p>
    <w:p w14:paraId="4EFD009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Intercanviables.</w:t>
      </w:r>
    </w:p>
    <w:p w14:paraId="5B0D7F72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No tindran empentes axials pròpies.</w:t>
      </w:r>
    </w:p>
    <w:p w14:paraId="2FDF0E4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Estaran equilibrats estàtica i dinàmicament pel l’industrial.</w:t>
      </w:r>
    </w:p>
    <w:p w14:paraId="1B33C024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Durà muntats els seus corresponents ventiladors en l’extrem de l’eix.</w:t>
      </w:r>
    </w:p>
    <w:p w14:paraId="2B5EF2B5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7491C41F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circuits magnètics tindran les làmines:</w:t>
      </w:r>
    </w:p>
    <w:p w14:paraId="171DC636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Comprimides i mantingudes mitjançant discs d’estrenyiment.</w:t>
      </w:r>
    </w:p>
    <w:p w14:paraId="6C49BD4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Aïllades per ambdues cares amb un vernís o altre material que redueixi al mínim les pèrdues originades per corrents paràsits.</w:t>
      </w:r>
    </w:p>
    <w:p w14:paraId="63EF9826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79ACC2BE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L’eix:</w:t>
      </w:r>
    </w:p>
    <w:p w14:paraId="73B7E42A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Serà d’una única peça.</w:t>
      </w:r>
    </w:p>
    <w:p w14:paraId="70B903E2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mecanitzat en tota la seva superfície.</w:t>
      </w:r>
    </w:p>
    <w:p w14:paraId="04D6F336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Estarà preparat per ser acoblat, mitjançant un acoblament, a la bomba.</w:t>
      </w:r>
    </w:p>
    <w:p w14:paraId="453D06B4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5137080C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coixinets:</w:t>
      </w:r>
    </w:p>
    <w:p w14:paraId="473C9A56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Seran fàcilment desmuntables i reemplaçables.</w:t>
      </w:r>
    </w:p>
    <w:p w14:paraId="7AF9B73F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dimensionaran per evitar tot escalfament anormal, de forma que impedeixin l’entrada de pols i aigua al lubricant, i el pas del lubricant als debanats, així com vibracions i projeccions de lubricant.</w:t>
      </w:r>
    </w:p>
    <w:p w14:paraId="58F7DC34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podran engreixar sense haver de desmuntar el motor o el coixinet.</w:t>
      </w:r>
    </w:p>
    <w:p w14:paraId="37C79B85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Estaran garantits per un funcionament de 50.000 hores</w:t>
      </w:r>
    </w:p>
    <w:p w14:paraId="7FA614FB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217FCEF5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caixes de bornes (potència i auxiliar):</w:t>
      </w:r>
    </w:p>
    <w:p w14:paraId="3F334487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Seran desmuntables.</w:t>
      </w:r>
    </w:p>
    <w:p w14:paraId="2CD8B960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Seran estanques al pols.</w:t>
      </w:r>
    </w:p>
    <w:p w14:paraId="114C528C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Tindran una protecció IP-55.</w:t>
      </w:r>
    </w:p>
    <w:p w14:paraId="380780F4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Tindran premsaestopes estancs.</w:t>
      </w:r>
    </w:p>
    <w:p w14:paraId="12EADE0B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L’entrada dels conductors es realitzarà per la part inferior.</w:t>
      </w:r>
    </w:p>
    <w:p w14:paraId="575517D3" w14:textId="77777777" w:rsidR="00C967B3" w:rsidRPr="002610A3" w:rsidRDefault="00C967B3" w:rsidP="00F329FC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S’han de fixar les dimensions dels cables del connexionat per tal de subministrar correctament les tapes de les caixes.</w:t>
      </w:r>
    </w:p>
    <w:p w14:paraId="767FCC98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1FD8E658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Els plats suports dels </w:t>
      </w:r>
      <w:r w:rsidR="00964300" w:rsidRPr="002610A3">
        <w:rPr>
          <w:rFonts w:ascii="Arial" w:hAnsi="Arial" w:cs="Arial"/>
          <w:sz w:val="18"/>
        </w:rPr>
        <w:t>enrotllaments</w:t>
      </w:r>
      <w:r w:rsidRPr="002610A3">
        <w:rPr>
          <w:rFonts w:ascii="Arial" w:hAnsi="Arial" w:cs="Arial"/>
          <w:sz w:val="18"/>
        </w:rPr>
        <w:t xml:space="preserve"> suportaran les tensions a que estiguin sotmesos durant l’arrencada, servei i aturada brusca dels motors.</w:t>
      </w:r>
    </w:p>
    <w:p w14:paraId="5F099303" w14:textId="77777777" w:rsidR="00C967B3" w:rsidRPr="002610A3" w:rsidRDefault="00C967B3" w:rsidP="001629F7">
      <w:pPr>
        <w:widowControl/>
        <w:jc w:val="both"/>
        <w:rPr>
          <w:rFonts w:ascii="Arial" w:hAnsi="Arial" w:cs="Arial"/>
          <w:sz w:val="18"/>
        </w:rPr>
      </w:pPr>
    </w:p>
    <w:p w14:paraId="0D59BA27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xapes dels circuits magnètics formaran paquets separats per conductes de ventilació. El nucli estarà fermament bloquejat a la carcassa de manera que resisteixi les més severes sol·licitacions electromecàniques.</w:t>
      </w:r>
    </w:p>
    <w:p w14:paraId="46471866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307FDDAB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connexions dels extrems de les bobines estaran sòlidament suportades per evitar vibracions.</w:t>
      </w:r>
    </w:p>
    <w:p w14:paraId="3467B014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08DAC9A2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Caragols d’acer inoxidable.</w:t>
      </w:r>
    </w:p>
    <w:p w14:paraId="4C760193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6627474E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 motor durà, com a mínim, els següents accessoris:</w:t>
      </w:r>
    </w:p>
    <w:p w14:paraId="0BE7728D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Placa de característiques (en acer inoxidable):</w:t>
      </w:r>
    </w:p>
    <w:p w14:paraId="49223E53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Nom del fabricant </w:t>
      </w:r>
    </w:p>
    <w:p w14:paraId="41BDCB59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Tipus de motor </w:t>
      </w:r>
    </w:p>
    <w:p w14:paraId="292EDCF7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 de</w:t>
      </w:r>
      <w:r w:rsidR="00E67C3E">
        <w:rPr>
          <w:rFonts w:ascii="Arial" w:hAnsi="Arial" w:cs="Arial"/>
          <w:sz w:val="18"/>
        </w:rPr>
        <w:t xml:space="preserve"> bastidor </w:t>
      </w:r>
    </w:p>
    <w:p w14:paraId="05DFBC16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Número de fabricació o de</w:t>
      </w:r>
      <w:r w:rsidR="00E67C3E">
        <w:rPr>
          <w:rFonts w:ascii="Arial" w:hAnsi="Arial" w:cs="Arial"/>
          <w:sz w:val="18"/>
        </w:rPr>
        <w:t xml:space="preserve"> sèrie, amb l’any de fabricació </w:t>
      </w:r>
    </w:p>
    <w:p w14:paraId="733F4EFD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Potència nominal (KW) </w:t>
      </w:r>
    </w:p>
    <w:p w14:paraId="5EC62630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Tensió nominal (V) </w:t>
      </w:r>
    </w:p>
    <w:p w14:paraId="72B3D707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Nombre de fases </w:t>
      </w:r>
    </w:p>
    <w:p w14:paraId="784D0E57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Freqüència (Hz) </w:t>
      </w:r>
    </w:p>
    <w:p w14:paraId="3F2C27E7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Intensitat nominal (A) </w:t>
      </w:r>
    </w:p>
    <w:p w14:paraId="1C038BFB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Intensitat d’arrencament (A) </w:t>
      </w:r>
    </w:p>
    <w:p w14:paraId="4F1DE576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Velocitat màxima síncrona (rpm) </w:t>
      </w:r>
    </w:p>
    <w:p w14:paraId="48F8D26F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Factor de servei </w:t>
      </w:r>
    </w:p>
    <w:p w14:paraId="0CADBBC0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Facto</w:t>
      </w:r>
      <w:r w:rsidR="00E67C3E">
        <w:rPr>
          <w:rFonts w:ascii="Arial" w:hAnsi="Arial" w:cs="Arial"/>
          <w:sz w:val="18"/>
        </w:rPr>
        <w:t xml:space="preserve">r de potència </w:t>
      </w:r>
    </w:p>
    <w:p w14:paraId="00087CE9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Elevació de </w:t>
      </w:r>
      <w:r w:rsidR="00E67C3E">
        <w:rPr>
          <w:rFonts w:ascii="Arial" w:hAnsi="Arial" w:cs="Arial"/>
          <w:sz w:val="18"/>
        </w:rPr>
        <w:t xml:space="preserve">temperatura amb càrrega nominal </w:t>
      </w:r>
    </w:p>
    <w:p w14:paraId="60ACA70C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Freqüè</w:t>
      </w:r>
      <w:r w:rsidR="00E67C3E">
        <w:rPr>
          <w:rFonts w:ascii="Arial" w:hAnsi="Arial" w:cs="Arial"/>
          <w:sz w:val="18"/>
        </w:rPr>
        <w:t xml:space="preserve">ncia i condicions d’arrencament </w:t>
      </w:r>
    </w:p>
    <w:p w14:paraId="5A915E3C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Grau de protecció </w:t>
      </w:r>
    </w:p>
    <w:p w14:paraId="15D91A56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Classe d’aïllament </w:t>
      </w:r>
    </w:p>
    <w:p w14:paraId="44D4165B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Sentit de rotació </w:t>
      </w:r>
    </w:p>
    <w:p w14:paraId="176A74FB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Tipus de coixinet </w:t>
      </w:r>
    </w:p>
    <w:p w14:paraId="6A168571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Característique</w:t>
      </w:r>
      <w:r w:rsidR="00E67C3E">
        <w:rPr>
          <w:rFonts w:ascii="Arial" w:hAnsi="Arial" w:cs="Arial"/>
          <w:sz w:val="18"/>
        </w:rPr>
        <w:t xml:space="preserve">s dels detectors de temperatura </w:t>
      </w:r>
    </w:p>
    <w:p w14:paraId="7D0A2C18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Esquema de connexió </w:t>
      </w:r>
    </w:p>
    <w:p w14:paraId="0A4A9214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Moment d’in</w:t>
      </w:r>
      <w:r w:rsidR="00E67C3E">
        <w:rPr>
          <w:rFonts w:ascii="Arial" w:hAnsi="Arial" w:cs="Arial"/>
          <w:sz w:val="18"/>
        </w:rPr>
        <w:t xml:space="preserve">èrcia </w:t>
      </w:r>
    </w:p>
    <w:p w14:paraId="69D2B865" w14:textId="77777777" w:rsidR="00C967B3" w:rsidRPr="002610A3" w:rsidRDefault="00E67C3E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line="360" w:lineRule="auto"/>
        <w:ind w:left="1021" w:hanging="28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Pes </w:t>
      </w:r>
    </w:p>
    <w:p w14:paraId="53F8DE32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Sondes:</w:t>
      </w:r>
    </w:p>
    <w:p w14:paraId="0D710666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Debanat:</w:t>
      </w:r>
    </w:p>
    <w:p w14:paraId="440F2F8D" w14:textId="77777777" w:rsidR="00C967B3" w:rsidRPr="002610A3" w:rsidRDefault="00C967B3" w:rsidP="00377721">
      <w:pPr>
        <w:widowControl/>
        <w:numPr>
          <w:ilvl w:val="3"/>
          <w:numId w:val="27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Termistors</w:t>
      </w:r>
    </w:p>
    <w:p w14:paraId="15A00C6B" w14:textId="77777777" w:rsidR="00C967B3" w:rsidRPr="002610A3" w:rsidRDefault="00C967B3" w:rsidP="00377721">
      <w:pPr>
        <w:widowControl/>
        <w:numPr>
          <w:ilvl w:val="3"/>
          <w:numId w:val="27"/>
        </w:numPr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Nombre:</w:t>
      </w:r>
      <w:r w:rsidRPr="002610A3">
        <w:rPr>
          <w:rFonts w:ascii="Arial" w:hAnsi="Arial" w:cs="Arial"/>
          <w:sz w:val="18"/>
        </w:rPr>
        <w:tab/>
        <w:t>6</w:t>
      </w:r>
    </w:p>
    <w:p w14:paraId="38091055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Coixinets:</w:t>
      </w:r>
    </w:p>
    <w:p w14:paraId="4EC44DD7" w14:textId="77777777" w:rsidR="00C967B3" w:rsidRPr="002610A3" w:rsidRDefault="00C967B3" w:rsidP="00377721">
      <w:pPr>
        <w:widowControl/>
        <w:numPr>
          <w:ilvl w:val="3"/>
          <w:numId w:val="27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PT100</w:t>
      </w:r>
    </w:p>
    <w:p w14:paraId="5BEB1D73" w14:textId="77777777" w:rsidR="00C967B3" w:rsidRPr="002610A3" w:rsidRDefault="00C967B3" w:rsidP="00377721">
      <w:pPr>
        <w:widowControl/>
        <w:numPr>
          <w:ilvl w:val="3"/>
          <w:numId w:val="27"/>
        </w:numPr>
        <w:spacing w:line="360" w:lineRule="auto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Nombre:</w:t>
      </w:r>
      <w:r w:rsidRPr="002610A3">
        <w:rPr>
          <w:rFonts w:ascii="Arial" w:hAnsi="Arial" w:cs="Arial"/>
          <w:sz w:val="18"/>
        </w:rPr>
        <w:tab/>
        <w:t>2</w:t>
      </w:r>
    </w:p>
    <w:p w14:paraId="65D5B7A4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Resistència calefactora.</w:t>
      </w:r>
    </w:p>
    <w:p w14:paraId="52F2F9E0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3480"/>
        </w:tabs>
        <w:spacing w:after="120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 El motor haurà de tenir resistència calefactora a 220 Vca per evitar condensacions en el bobinat.</w:t>
      </w:r>
    </w:p>
    <w:p w14:paraId="4E68E46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Caixa de </w:t>
      </w:r>
      <w:r w:rsidR="00D60445" w:rsidRPr="002610A3">
        <w:rPr>
          <w:rFonts w:ascii="Arial" w:hAnsi="Arial" w:cs="Arial"/>
          <w:sz w:val="18"/>
        </w:rPr>
        <w:t>bornes</w:t>
      </w:r>
      <w:r w:rsidRPr="002610A3">
        <w:rPr>
          <w:rFonts w:ascii="Arial" w:hAnsi="Arial" w:cs="Arial"/>
          <w:sz w:val="18"/>
        </w:rPr>
        <w:t xml:space="preserve"> de potència.</w:t>
      </w:r>
    </w:p>
    <w:p w14:paraId="290F686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Caixa de </w:t>
      </w:r>
      <w:r w:rsidR="00D60445" w:rsidRPr="002610A3">
        <w:rPr>
          <w:rFonts w:ascii="Arial" w:hAnsi="Arial" w:cs="Arial"/>
          <w:sz w:val="18"/>
        </w:rPr>
        <w:t>bornes</w:t>
      </w:r>
      <w:r w:rsidRPr="002610A3">
        <w:rPr>
          <w:rFonts w:ascii="Arial" w:hAnsi="Arial" w:cs="Arial"/>
          <w:sz w:val="18"/>
        </w:rPr>
        <w:t xml:space="preserve"> auxiliar.</w:t>
      </w:r>
    </w:p>
    <w:p w14:paraId="4F255CEF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 de presa a terra.</w:t>
      </w:r>
    </w:p>
    <w:p w14:paraId="676B2007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Eines per a un correcte manteniment.</w:t>
      </w:r>
    </w:p>
    <w:p w14:paraId="13B89944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2BDC8EAF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Obligacions preventives:</w:t>
      </w:r>
    </w:p>
    <w:p w14:paraId="475AA644" w14:textId="77777777" w:rsidR="00C967B3" w:rsidRPr="002610A3" w:rsidRDefault="00C967B3" w:rsidP="00377721">
      <w:pPr>
        <w:widowControl/>
        <w:numPr>
          <w:ilvl w:val="0"/>
          <w:numId w:val="29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Marcatge i declaració de conformitat CE</w:t>
      </w:r>
    </w:p>
    <w:p w14:paraId="7BA95E9C" w14:textId="77777777" w:rsidR="00C967B3" w:rsidRPr="002610A3" w:rsidRDefault="00C967B3" w:rsidP="00377721">
      <w:pPr>
        <w:widowControl/>
        <w:numPr>
          <w:ilvl w:val="0"/>
          <w:numId w:val="29"/>
        </w:numPr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Article 41 de la Llei 31/95 de prevenció de riscos laborals</w:t>
      </w:r>
    </w:p>
    <w:p w14:paraId="2B9F73B2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1F26323B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1761CE9D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  <w:u w:val="single"/>
        </w:rPr>
      </w:pPr>
      <w:r w:rsidRPr="002610A3">
        <w:rPr>
          <w:rFonts w:ascii="Arial" w:hAnsi="Arial" w:cs="Arial"/>
          <w:b/>
          <w:sz w:val="18"/>
          <w:u w:val="single"/>
        </w:rPr>
        <w:t>ESPECIFICACIONS DE MATERIALS I PROTECCIONS CONTRA LA CORROSIÓ</w:t>
      </w:r>
    </w:p>
    <w:p w14:paraId="1E4013F6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</w:rPr>
      </w:pPr>
      <w:r w:rsidRPr="002610A3">
        <w:rPr>
          <w:rFonts w:ascii="Arial" w:hAnsi="Arial" w:cs="Arial"/>
          <w:b/>
          <w:sz w:val="18"/>
        </w:rPr>
        <w:t>MATERIALS</w:t>
      </w:r>
    </w:p>
    <w:p w14:paraId="1B4A7D51" w14:textId="77777777" w:rsidR="00C967B3" w:rsidRPr="002610A3" w:rsidRDefault="001629F7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>Motor:</w:t>
      </w:r>
    </w:p>
    <w:p w14:paraId="13B641B4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Cos: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52034F7C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Enrrollaments estàtor:</w:t>
      </w:r>
      <w:r w:rsidRPr="002610A3">
        <w:rPr>
          <w:rFonts w:ascii="Arial" w:hAnsi="Arial" w:cs="Arial"/>
          <w:sz w:val="18"/>
        </w:rPr>
        <w:tab/>
        <w:t>Coure electrolític.</w:t>
      </w:r>
    </w:p>
    <w:p w14:paraId="640D319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Enrrollaments ròdol:</w:t>
      </w:r>
      <w:r w:rsidRPr="002610A3">
        <w:rPr>
          <w:rFonts w:ascii="Arial" w:hAnsi="Arial" w:cs="Arial"/>
          <w:sz w:val="18"/>
        </w:rPr>
        <w:tab/>
        <w:t>Alumini injectat.</w:t>
      </w:r>
    </w:p>
    <w:p w14:paraId="693577FA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Circuits magnètics:</w:t>
      </w:r>
      <w:r w:rsidRPr="002610A3">
        <w:rPr>
          <w:rFonts w:ascii="Arial" w:hAnsi="Arial" w:cs="Arial"/>
          <w:sz w:val="18"/>
        </w:rPr>
        <w:tab/>
        <w:t>Xapa d’acer al silici d’alta qualitat i baixes pèrdues.</w:t>
      </w:r>
    </w:p>
    <w:p w14:paraId="43489C25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Carcassa: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539B079D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Plats suport: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7D7FF982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Eix:</w:t>
      </w:r>
      <w:r w:rsidRPr="002610A3">
        <w:rPr>
          <w:rFonts w:ascii="Arial" w:hAnsi="Arial" w:cs="Arial"/>
          <w:sz w:val="18"/>
        </w:rPr>
        <w:tab/>
        <w:t>Acer al carboni tractat tèrmicament (s/ UNE F 114).</w:t>
      </w:r>
    </w:p>
    <w:p w14:paraId="3193EA83" w14:textId="77777777" w:rsidR="00C967B3" w:rsidRPr="002610A3" w:rsidRDefault="00C967B3" w:rsidP="00F329FC">
      <w:pPr>
        <w:widowControl/>
        <w:jc w:val="both"/>
        <w:rPr>
          <w:rFonts w:ascii="Arial" w:hAnsi="Arial" w:cs="Arial"/>
          <w:sz w:val="18"/>
        </w:rPr>
      </w:pPr>
    </w:p>
    <w:p w14:paraId="129867DA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Caixes de </w:t>
      </w:r>
      <w:r w:rsidR="00D60445" w:rsidRPr="002610A3">
        <w:rPr>
          <w:rFonts w:ascii="Arial" w:hAnsi="Arial" w:cs="Arial"/>
          <w:sz w:val="18"/>
        </w:rPr>
        <w:t>bornes</w:t>
      </w:r>
      <w:r w:rsidRPr="002610A3">
        <w:rPr>
          <w:rFonts w:ascii="Arial" w:hAnsi="Arial" w:cs="Arial"/>
          <w:sz w:val="18"/>
        </w:rPr>
        <w:t>:</w:t>
      </w:r>
    </w:p>
    <w:p w14:paraId="7BD4DBE0" w14:textId="77777777" w:rsidR="00C967B3" w:rsidRPr="002610A3" w:rsidRDefault="00C967B3" w:rsidP="00F329FC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Caixa de </w:t>
      </w:r>
      <w:r w:rsidR="00D60445" w:rsidRPr="002610A3">
        <w:rPr>
          <w:rFonts w:ascii="Arial" w:hAnsi="Arial" w:cs="Arial"/>
          <w:sz w:val="18"/>
        </w:rPr>
        <w:t>bornes</w:t>
      </w:r>
      <w:r w:rsidRPr="002610A3">
        <w:rPr>
          <w:rFonts w:ascii="Arial" w:hAnsi="Arial" w:cs="Arial"/>
          <w:sz w:val="18"/>
        </w:rPr>
        <w:t xml:space="preserve"> de potència.</w:t>
      </w:r>
    </w:p>
    <w:p w14:paraId="30041DBB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28F5646E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spacing w:line="360" w:lineRule="auto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Protecció:</w:t>
      </w:r>
      <w:r w:rsidRPr="002610A3">
        <w:rPr>
          <w:rFonts w:ascii="Arial" w:hAnsi="Arial" w:cs="Arial"/>
          <w:sz w:val="18"/>
        </w:rPr>
        <w:tab/>
        <w:t>IP-55.</w:t>
      </w:r>
    </w:p>
    <w:p w14:paraId="691A8D1A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Caixa de </w:t>
      </w:r>
      <w:r w:rsidR="00D60445" w:rsidRPr="002610A3">
        <w:rPr>
          <w:rFonts w:ascii="Arial" w:hAnsi="Arial" w:cs="Arial"/>
          <w:sz w:val="18"/>
        </w:rPr>
        <w:t>bornes</w:t>
      </w:r>
      <w:r w:rsidR="001629F7">
        <w:rPr>
          <w:rFonts w:ascii="Arial" w:hAnsi="Arial" w:cs="Arial"/>
          <w:sz w:val="18"/>
        </w:rPr>
        <w:t xml:space="preserve"> auxiliar:</w:t>
      </w:r>
    </w:p>
    <w:p w14:paraId="3AA400AD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Material:</w:t>
      </w:r>
      <w:r w:rsidRPr="002610A3">
        <w:rPr>
          <w:rFonts w:ascii="Arial" w:hAnsi="Arial" w:cs="Arial"/>
          <w:sz w:val="18"/>
        </w:rPr>
        <w:tab/>
        <w:t>Ferro fos (s/ UNE FG 20; s/ DIN GG 20).</w:t>
      </w:r>
    </w:p>
    <w:p w14:paraId="40BACBB5" w14:textId="77777777" w:rsidR="00C967B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spacing w:line="360" w:lineRule="auto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Protecció:</w:t>
      </w:r>
      <w:r w:rsidRPr="002610A3">
        <w:rPr>
          <w:rFonts w:ascii="Arial" w:hAnsi="Arial" w:cs="Arial"/>
          <w:sz w:val="18"/>
        </w:rPr>
        <w:tab/>
        <w:t>IP-55.</w:t>
      </w:r>
    </w:p>
    <w:p w14:paraId="5925B6F1" w14:textId="77777777" w:rsidR="00F329FC" w:rsidRPr="002610A3" w:rsidRDefault="00F329FC" w:rsidP="00F329FC">
      <w:pPr>
        <w:widowControl/>
        <w:jc w:val="both"/>
        <w:rPr>
          <w:rFonts w:ascii="Arial" w:hAnsi="Arial" w:cs="Arial"/>
          <w:sz w:val="18"/>
        </w:rPr>
      </w:pPr>
    </w:p>
    <w:p w14:paraId="16E833BD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Coixinets.</w:t>
      </w:r>
    </w:p>
    <w:p w14:paraId="65159A9F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Tipus:</w:t>
      </w:r>
      <w:r w:rsidRPr="002610A3">
        <w:rPr>
          <w:rFonts w:ascii="Arial" w:hAnsi="Arial" w:cs="Arial"/>
          <w:sz w:val="18"/>
        </w:rPr>
        <w:tab/>
        <w:t>Rodament de boles.</w:t>
      </w:r>
    </w:p>
    <w:p w14:paraId="08D9B21D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Marca:</w:t>
      </w:r>
      <w:r w:rsidRPr="002610A3">
        <w:rPr>
          <w:rFonts w:ascii="Arial" w:hAnsi="Arial" w:cs="Arial"/>
          <w:sz w:val="18"/>
        </w:rPr>
        <w:tab/>
        <w:t>SKF ó FAG.</w:t>
      </w:r>
    </w:p>
    <w:p w14:paraId="2292A8AD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Lubricació:</w:t>
      </w:r>
      <w:r w:rsidRPr="002610A3">
        <w:rPr>
          <w:rFonts w:ascii="Arial" w:hAnsi="Arial" w:cs="Arial"/>
          <w:sz w:val="18"/>
        </w:rPr>
        <w:tab/>
        <w:t>Grassa.</w:t>
      </w:r>
    </w:p>
    <w:p w14:paraId="6F5DB9C7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  <w:tab w:val="left" w:pos="2760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Refrigeració:</w:t>
      </w:r>
      <w:r w:rsidRPr="002610A3">
        <w:rPr>
          <w:rFonts w:ascii="Arial" w:hAnsi="Arial" w:cs="Arial"/>
          <w:sz w:val="18"/>
        </w:rPr>
        <w:tab/>
        <w:t>Aire.</w:t>
      </w:r>
    </w:p>
    <w:p w14:paraId="79AD0BB0" w14:textId="77777777" w:rsidR="00C967B3" w:rsidRPr="002610A3" w:rsidRDefault="00C967B3" w:rsidP="001629F7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7EA65DA3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  <w:tab w:val="left" w:pos="1440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Cargols:</w:t>
      </w:r>
      <w:r w:rsidR="00816EFD">
        <w:rPr>
          <w:rFonts w:ascii="Arial" w:hAnsi="Arial" w:cs="Arial"/>
          <w:sz w:val="18"/>
        </w:rPr>
        <w:tab/>
      </w:r>
      <w:r w:rsidRPr="002610A3">
        <w:rPr>
          <w:rFonts w:ascii="Arial" w:hAnsi="Arial" w:cs="Arial"/>
          <w:sz w:val="18"/>
        </w:rPr>
        <w:t>Acer inoxidable (s/ UNE F 3504; s/ AISI 304).</w:t>
      </w:r>
    </w:p>
    <w:p w14:paraId="4F633C69" w14:textId="77777777" w:rsidR="00C967B3" w:rsidRPr="002610A3" w:rsidRDefault="00C967B3" w:rsidP="001629F7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2D116E46" w14:textId="77777777" w:rsidR="00C967B3" w:rsidRPr="002610A3" w:rsidRDefault="00C967B3" w:rsidP="00377721">
      <w:pPr>
        <w:widowControl/>
        <w:numPr>
          <w:ilvl w:val="0"/>
          <w:numId w:val="30"/>
        </w:numPr>
        <w:tabs>
          <w:tab w:val="num" w:pos="454"/>
        </w:tabs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Els tirants, cargols, femelles i volanderes emprats pel muntatge dels motors seran d’acer inoxidable (s/ UNE F 3504; s/ AISI 304) de qualitat 8.8 i nombre i mètrica segons plànols de muntatge.</w:t>
      </w:r>
      <w:r w:rsidR="00AF7324">
        <w:rPr>
          <w:rFonts w:ascii="Arial" w:hAnsi="Arial" w:cs="Arial"/>
          <w:sz w:val="18"/>
        </w:rPr>
        <w:t xml:space="preserve"> </w:t>
      </w:r>
    </w:p>
    <w:p w14:paraId="10C03D03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39F15DCD" w14:textId="77777777" w:rsidR="00C967B3" w:rsidRPr="002610A3" w:rsidRDefault="00C967B3" w:rsidP="00C967B3">
      <w:pPr>
        <w:jc w:val="both"/>
        <w:rPr>
          <w:rFonts w:ascii="Arial" w:hAnsi="Arial" w:cs="Arial"/>
          <w:b/>
          <w:sz w:val="18"/>
        </w:rPr>
      </w:pPr>
    </w:p>
    <w:p w14:paraId="7BA866C6" w14:textId="77777777" w:rsidR="00C967B3" w:rsidRPr="002610A3" w:rsidRDefault="00C967B3" w:rsidP="00C967B3">
      <w:pPr>
        <w:spacing w:line="480" w:lineRule="auto"/>
        <w:jc w:val="both"/>
        <w:rPr>
          <w:rFonts w:ascii="Arial" w:hAnsi="Arial" w:cs="Arial"/>
          <w:b/>
          <w:sz w:val="18"/>
        </w:rPr>
      </w:pPr>
      <w:r w:rsidRPr="002610A3">
        <w:rPr>
          <w:rFonts w:ascii="Arial" w:hAnsi="Arial" w:cs="Arial"/>
          <w:b/>
          <w:sz w:val="18"/>
        </w:rPr>
        <w:t>TRACTAMENTS DE PROTECCIÓ CONTRA LA CORROSIÓ</w:t>
      </w:r>
    </w:p>
    <w:p w14:paraId="067BA9F4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Superfícies metàl·liques.</w:t>
      </w:r>
    </w:p>
    <w:p w14:paraId="5133980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Rajat abrasiu a metall casi blanc SA 21/2</w:t>
      </w:r>
    </w:p>
    <w:p w14:paraId="435C530F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Una capa imprimació anticorrosiva de 35 micres</w:t>
      </w:r>
    </w:p>
    <w:p w14:paraId="47EB2C5B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Una capa </w:t>
      </w:r>
      <w:r w:rsidR="00D60445" w:rsidRPr="002610A3">
        <w:rPr>
          <w:rFonts w:ascii="Arial" w:hAnsi="Arial" w:cs="Arial"/>
          <w:sz w:val="18"/>
        </w:rPr>
        <w:t>inte</w:t>
      </w:r>
      <w:r w:rsidR="00D60445">
        <w:rPr>
          <w:rFonts w:ascii="Arial" w:hAnsi="Arial" w:cs="Arial"/>
          <w:sz w:val="18"/>
        </w:rPr>
        <w:t>rmèdia</w:t>
      </w:r>
      <w:r w:rsidRPr="002610A3">
        <w:rPr>
          <w:rFonts w:ascii="Arial" w:hAnsi="Arial" w:cs="Arial"/>
          <w:sz w:val="18"/>
        </w:rPr>
        <w:t xml:space="preserve"> de reompliment estaca a la corrosió (efecte barrera) de 60 micres</w:t>
      </w:r>
    </w:p>
    <w:p w14:paraId="24118AF5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Dues capes de poliuretà alifàtic, dos components, de 40 micres cada una</w:t>
      </w:r>
    </w:p>
    <w:p w14:paraId="500CA20F" w14:textId="77777777" w:rsidR="00C967B3" w:rsidRPr="002610A3" w:rsidRDefault="00C967B3" w:rsidP="001629F7">
      <w:pPr>
        <w:widowControl/>
        <w:jc w:val="both"/>
        <w:rPr>
          <w:rFonts w:ascii="Arial" w:hAnsi="Arial" w:cs="Arial"/>
          <w:sz w:val="18"/>
        </w:rPr>
      </w:pPr>
    </w:p>
    <w:p w14:paraId="0FB1F71D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Altres consideracions:</w:t>
      </w:r>
    </w:p>
    <w:p w14:paraId="3961C8F6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 detallaran la marca i tipus de pintura emprats, tenint-se en compte l’ambient humit del lloc d’instal·lació.</w:t>
      </w:r>
    </w:p>
    <w:p w14:paraId="77674C65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pintures no han de perdre les seves característiques al estar a la intempèrie.</w:t>
      </w:r>
    </w:p>
    <w:p w14:paraId="50EAC663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S’assajaran els gruixos fixats i l’adherència de la pintura (Assaig de tall i reixat. Adherència 0 ó 1).</w:t>
      </w:r>
    </w:p>
    <w:p w14:paraId="59C99C01" w14:textId="77777777" w:rsidR="00C967B3" w:rsidRPr="002610A3" w:rsidRDefault="00C967B3" w:rsidP="001629F7">
      <w:pPr>
        <w:widowControl/>
        <w:jc w:val="both"/>
        <w:rPr>
          <w:rFonts w:ascii="Arial" w:hAnsi="Arial" w:cs="Arial"/>
          <w:sz w:val="18"/>
        </w:rPr>
      </w:pPr>
    </w:p>
    <w:p w14:paraId="2672BC9D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Expressament, aniran a càrrec del subministrador dels motors:</w:t>
      </w:r>
    </w:p>
    <w:p w14:paraId="1ABA9C3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proves en fàbrica tipus I dels motors.</w:t>
      </w:r>
    </w:p>
    <w:p w14:paraId="0408BBC3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proves en fàbrica tipus II dels motors (a no ser que s’especifiqui lo contrari).</w:t>
      </w:r>
    </w:p>
    <w:p w14:paraId="5E17D505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l’envio dels motors d’accionament emprats en les proves al lloc especificat pel fabricant de les bombes.</w:t>
      </w:r>
    </w:p>
    <w:p w14:paraId="53540EF6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L’acabat fi i calat de l’acoblament costat motor.</w:t>
      </w:r>
    </w:p>
    <w:p w14:paraId="5ACECDA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despeses originades per l’envio dels motors al lloc se subministrament especificat.</w:t>
      </w:r>
    </w:p>
    <w:p w14:paraId="4AB47B26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/>
          <w:sz w:val="18"/>
        </w:rPr>
      </w:pPr>
    </w:p>
    <w:p w14:paraId="08E547D6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b/>
          <w:sz w:val="18"/>
        </w:rPr>
      </w:pPr>
    </w:p>
    <w:p w14:paraId="5F0186DA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  <w:u w:val="single"/>
        </w:rPr>
      </w:pPr>
      <w:r w:rsidRPr="002610A3">
        <w:rPr>
          <w:rFonts w:ascii="Arial" w:hAnsi="Arial" w:cs="Arial"/>
          <w:b/>
          <w:sz w:val="18"/>
          <w:u w:val="single"/>
        </w:rPr>
        <w:t>CONTROL DE QUALITAT</w:t>
      </w:r>
    </w:p>
    <w:p w14:paraId="589F362E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fàbrica tipus I: Es realitzaran les següents proves en tots els motors:</w:t>
      </w:r>
    </w:p>
    <w:p w14:paraId="6EEE6C82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Mesura de la resistència òhmica de l’estàtor a </w:t>
      </w:r>
      <w:smartTag w:uri="urn:schemas-microsoft-com:office:smarttags" w:element="metricconverter">
        <w:smartTagPr>
          <w:attr w:name="ProductID" w:val="20 ﾰC"/>
        </w:smartTagPr>
        <w:r w:rsidRPr="002610A3">
          <w:rPr>
            <w:rFonts w:ascii="Arial" w:hAnsi="Arial" w:cs="Arial"/>
            <w:sz w:val="18"/>
          </w:rPr>
          <w:t>20 °C</w:t>
        </w:r>
      </w:smartTag>
      <w:r w:rsidRPr="002610A3">
        <w:rPr>
          <w:rFonts w:ascii="Arial" w:hAnsi="Arial" w:cs="Arial"/>
          <w:sz w:val="18"/>
        </w:rPr>
        <w:t>.</w:t>
      </w:r>
    </w:p>
    <w:p w14:paraId="4BC5A359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Mesura de la resistència d’aïllament de l’estàtor i circuits auxiliars.</w:t>
      </w:r>
    </w:p>
    <w:p w14:paraId="78186B5D" w14:textId="77777777" w:rsidR="00C967B3" w:rsidRPr="002610A3" w:rsidRDefault="00C967B3" w:rsidP="001629F7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en buit concretada en:</w:t>
      </w:r>
    </w:p>
    <w:p w14:paraId="5BDBCD6A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Mesura de la corrent en buit, a tensió i freqüència nominal constant.</w:t>
      </w:r>
    </w:p>
    <w:p w14:paraId="1A643473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Potència absorbida.</w:t>
      </w:r>
    </w:p>
    <w:p w14:paraId="113CEA8F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Factor de potència.</w:t>
      </w:r>
    </w:p>
    <w:p w14:paraId="68FF2E10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spacing w:line="360" w:lineRule="auto"/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Sentit de gir.</w:t>
      </w:r>
    </w:p>
    <w:p w14:paraId="20970BE8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curtcircuit, amb tensió reduïda, concretada en :</w:t>
      </w:r>
    </w:p>
    <w:p w14:paraId="5DB092EE" w14:textId="77777777" w:rsidR="00C967B3" w:rsidRPr="002610A3" w:rsidRDefault="00C967B3" w:rsidP="00377721">
      <w:pPr>
        <w:widowControl/>
        <w:numPr>
          <w:ilvl w:val="0"/>
          <w:numId w:val="28"/>
        </w:numPr>
        <w:tabs>
          <w:tab w:val="num" w:pos="1211"/>
          <w:tab w:val="left" w:pos="2280"/>
        </w:tabs>
        <w:spacing w:line="360" w:lineRule="auto"/>
        <w:ind w:left="1211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Mesura de la tensió de curtcircuit amb intensitat reduïda, freqüència constant i ròdol bloquejat.</w:t>
      </w:r>
    </w:p>
    <w:p w14:paraId="5A019185" w14:textId="77777777" w:rsidR="00C967B3" w:rsidRPr="002610A3" w:rsidRDefault="00C967B3" w:rsidP="001629F7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d’alta tensió, en estàtor i circuits auxiliars.</w:t>
      </w:r>
    </w:p>
    <w:p w14:paraId="09388C16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</w:t>
      </w:r>
    </w:p>
    <w:p w14:paraId="5962E9A1" w14:textId="77777777" w:rsidR="00C967B3" w:rsidRPr="002610A3" w:rsidRDefault="00C967B3" w:rsidP="00377721">
      <w:pPr>
        <w:widowControl/>
        <w:numPr>
          <w:ilvl w:val="3"/>
          <w:numId w:val="27"/>
        </w:numPr>
        <w:tabs>
          <w:tab w:val="left" w:pos="2280"/>
        </w:tabs>
        <w:spacing w:before="60"/>
        <w:ind w:left="1248" w:hanging="22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proves es realitzaran seguint les recomanacions de les normes CEI.</w:t>
      </w:r>
    </w:p>
    <w:p w14:paraId="42A9A3D3" w14:textId="77777777" w:rsidR="00C967B3" w:rsidRPr="002610A3" w:rsidRDefault="00C967B3" w:rsidP="00377721">
      <w:pPr>
        <w:widowControl/>
        <w:numPr>
          <w:ilvl w:val="3"/>
          <w:numId w:val="27"/>
        </w:numPr>
        <w:tabs>
          <w:tab w:val="left" w:pos="2280"/>
        </w:tabs>
        <w:spacing w:before="60"/>
        <w:ind w:left="1248" w:hanging="22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Si en el curs d’aquestes proves s’obtinguessin diferències, en relació als valors teòrics previstos, que sobrepassessin les toleràncies admeses, aquesta Direcció d’Obra és reserva el dret a sol·licitar el canvi dels motors.</w:t>
      </w:r>
    </w:p>
    <w:p w14:paraId="00FEA36F" w14:textId="77777777" w:rsidR="00C967B3" w:rsidRPr="002610A3" w:rsidRDefault="00C967B3" w:rsidP="00377721">
      <w:pPr>
        <w:widowControl/>
        <w:numPr>
          <w:ilvl w:val="3"/>
          <w:numId w:val="27"/>
        </w:numPr>
        <w:tabs>
          <w:tab w:val="left" w:pos="2280"/>
        </w:tabs>
        <w:spacing w:before="60"/>
        <w:ind w:left="1248" w:hanging="22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A menys que així s’especifiqui explícitament, les despeses originades pel banc de proves aniran a càrrec del subministrador.</w:t>
      </w:r>
    </w:p>
    <w:p w14:paraId="43D07B44" w14:textId="77777777" w:rsidR="00C967B3" w:rsidRPr="002610A3" w:rsidRDefault="00C967B3" w:rsidP="00C967B3">
      <w:pPr>
        <w:widowControl/>
        <w:tabs>
          <w:tab w:val="left" w:pos="2280"/>
        </w:tabs>
        <w:ind w:left="1021"/>
        <w:jc w:val="both"/>
        <w:rPr>
          <w:rFonts w:ascii="Arial" w:hAnsi="Arial" w:cs="Arial"/>
          <w:sz w:val="18"/>
        </w:rPr>
      </w:pPr>
    </w:p>
    <w:p w14:paraId="3015C469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Proves en fàbrica tipus II: Es realitzaran les següents proves per cada tipus de motor:</w:t>
      </w:r>
    </w:p>
    <w:p w14:paraId="4E1CB3E1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7" w:hanging="283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 xml:space="preserve"> Prova de càrrega a 1/2, 3/4 i 4/4.</w:t>
      </w:r>
    </w:p>
    <w:p w14:paraId="3E2DA05F" w14:textId="77777777" w:rsidR="00C967B3" w:rsidRPr="002610A3" w:rsidRDefault="00C967B3" w:rsidP="00C967B3">
      <w:pPr>
        <w:widowControl/>
        <w:ind w:left="360"/>
        <w:jc w:val="both"/>
        <w:rPr>
          <w:rFonts w:ascii="Arial" w:hAnsi="Arial" w:cs="Arial"/>
          <w:sz w:val="18"/>
        </w:rPr>
      </w:pPr>
    </w:p>
    <w:p w14:paraId="776E29FC" w14:textId="77777777" w:rsidR="00C967B3" w:rsidRPr="002610A3" w:rsidRDefault="00C967B3" w:rsidP="001629F7">
      <w:pPr>
        <w:keepNext/>
        <w:widowControl/>
        <w:numPr>
          <w:ilvl w:val="0"/>
          <w:numId w:val="30"/>
        </w:numPr>
        <w:tabs>
          <w:tab w:val="num" w:pos="454"/>
        </w:tabs>
        <w:spacing w:after="120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lastRenderedPageBreak/>
        <w:t>Proves en obra: Es realitzaran per tots i cadascun dels motors subministrats, sotmetent-se a les següents proves:</w:t>
      </w:r>
    </w:p>
    <w:p w14:paraId="584DA1B4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marxa continua, durant 24 hores sense interrupció, sobre cada grup, fent-los funcionar en el punt de màxima potència absorbida de la zona de funcionament.</w:t>
      </w:r>
    </w:p>
    <w:p w14:paraId="35416BA8" w14:textId="77777777" w:rsidR="00C967B3" w:rsidRPr="002610A3" w:rsidRDefault="00C967B3" w:rsidP="00377721">
      <w:pPr>
        <w:keepNext/>
        <w:widowControl/>
        <w:numPr>
          <w:ilvl w:val="1"/>
          <w:numId w:val="30"/>
        </w:numPr>
        <w:tabs>
          <w:tab w:val="clear" w:pos="964"/>
          <w:tab w:val="num" w:pos="737"/>
        </w:tabs>
        <w:spacing w:after="6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Prova de funcionament al llarg de la zona de servei, sobre cada grup.</w:t>
      </w:r>
    </w:p>
    <w:p w14:paraId="29CBC9C6" w14:textId="77777777" w:rsidR="00C967B3" w:rsidRPr="002610A3" w:rsidRDefault="00C967B3" w:rsidP="00377721">
      <w:pPr>
        <w:widowControl/>
        <w:numPr>
          <w:ilvl w:val="2"/>
          <w:numId w:val="26"/>
        </w:numPr>
        <w:tabs>
          <w:tab w:val="clear" w:pos="2520"/>
          <w:tab w:val="num" w:pos="1021"/>
          <w:tab w:val="left" w:pos="2760"/>
        </w:tabs>
        <w:ind w:left="1021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Observacions: Durant aquestes proves es comprovarà:</w:t>
      </w:r>
    </w:p>
    <w:p w14:paraId="0A087E2F" w14:textId="77777777" w:rsidR="00C967B3" w:rsidRPr="002610A3" w:rsidRDefault="00C967B3" w:rsidP="00377721">
      <w:pPr>
        <w:widowControl/>
        <w:numPr>
          <w:ilvl w:val="3"/>
          <w:numId w:val="27"/>
        </w:numPr>
        <w:tabs>
          <w:tab w:val="left" w:pos="2280"/>
        </w:tabs>
        <w:spacing w:before="60"/>
        <w:ind w:left="1248" w:hanging="22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La temperatura en els coixinets.</w:t>
      </w:r>
    </w:p>
    <w:p w14:paraId="02DD8EF8" w14:textId="77777777" w:rsidR="00C967B3" w:rsidRPr="002610A3" w:rsidRDefault="00C967B3" w:rsidP="00377721">
      <w:pPr>
        <w:widowControl/>
        <w:numPr>
          <w:ilvl w:val="3"/>
          <w:numId w:val="27"/>
        </w:numPr>
        <w:tabs>
          <w:tab w:val="left" w:pos="2280"/>
        </w:tabs>
        <w:spacing w:before="60"/>
        <w:ind w:left="1248" w:hanging="227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Les vibracions, que hauran d’estar per sota del nivell màxim establerts per a màquina nova (segons ISO 10816-3) i els sorolls que estaran per sota dels valors de dB(A) donats en l’oferta.</w:t>
      </w:r>
    </w:p>
    <w:p w14:paraId="08C274EC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270C3763" w14:textId="77777777" w:rsidR="00C967B3" w:rsidRPr="002610A3" w:rsidRDefault="00C967B3" w:rsidP="00C967B3">
      <w:pPr>
        <w:numPr>
          <w:ilvl w:val="12"/>
          <w:numId w:val="0"/>
        </w:numPr>
        <w:ind w:left="284" w:hanging="284"/>
        <w:jc w:val="both"/>
        <w:rPr>
          <w:rFonts w:ascii="Arial" w:hAnsi="Arial" w:cs="Arial"/>
          <w:sz w:val="18"/>
        </w:rPr>
      </w:pPr>
    </w:p>
    <w:p w14:paraId="1AB59D89" w14:textId="77777777" w:rsidR="00C967B3" w:rsidRPr="002610A3" w:rsidRDefault="00C967B3" w:rsidP="00C967B3">
      <w:pPr>
        <w:keepNext/>
        <w:numPr>
          <w:ilvl w:val="12"/>
          <w:numId w:val="0"/>
        </w:numPr>
        <w:spacing w:line="480" w:lineRule="auto"/>
        <w:ind w:left="284" w:hanging="284"/>
        <w:jc w:val="both"/>
        <w:rPr>
          <w:rFonts w:ascii="Arial" w:hAnsi="Arial" w:cs="Arial"/>
          <w:b/>
          <w:sz w:val="18"/>
          <w:u w:val="single"/>
        </w:rPr>
      </w:pPr>
      <w:r w:rsidRPr="002610A3">
        <w:rPr>
          <w:rFonts w:ascii="Arial" w:hAnsi="Arial" w:cs="Arial"/>
          <w:b/>
          <w:sz w:val="18"/>
          <w:u w:val="single"/>
        </w:rPr>
        <w:t>DOCUMENTACIÓ A LLIURAR</w:t>
      </w:r>
    </w:p>
    <w:p w14:paraId="44694D6D" w14:textId="77777777" w:rsidR="00C967B3" w:rsidRPr="002610A3" w:rsidRDefault="00C967B3" w:rsidP="00377721">
      <w:pPr>
        <w:keepNext/>
        <w:widowControl/>
        <w:numPr>
          <w:ilvl w:val="0"/>
          <w:numId w:val="30"/>
        </w:numPr>
        <w:tabs>
          <w:tab w:val="num" w:pos="454"/>
        </w:tabs>
        <w:spacing w:line="360" w:lineRule="auto"/>
        <w:ind w:left="45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Documentació a lliurar (3 jocs de cadascuna d’elles).</w:t>
      </w:r>
    </w:p>
    <w:p w14:paraId="16CC16B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definició del motor, a escala suficient i amb indicació de dimensions generals, pesos i detalls.</w:t>
      </w:r>
    </w:p>
    <w:p w14:paraId="2E9050FC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Plànols de secció longitudinal del motor, a escala suficient per apreciar els detalls de construcció i amb designació dels elements representats (llista de peces) i materials de construcció.</w:t>
      </w:r>
    </w:p>
    <w:p w14:paraId="717F999A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Plànol</w:t>
      </w:r>
      <w:r w:rsidR="001F2338">
        <w:rPr>
          <w:rFonts w:ascii="Arial" w:hAnsi="Arial" w:cs="Arial"/>
          <w:sz w:val="18"/>
        </w:rPr>
        <w:t>s de detall de la caixa de born</w:t>
      </w:r>
      <w:r w:rsidRPr="002610A3">
        <w:rPr>
          <w:rFonts w:ascii="Arial" w:hAnsi="Arial" w:cs="Arial"/>
          <w:sz w:val="18"/>
        </w:rPr>
        <w:t>s.</w:t>
      </w:r>
    </w:p>
    <w:p w14:paraId="4734A2C7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Esquemes elèctrics de co</w:t>
      </w:r>
      <w:r w:rsidR="001F2338">
        <w:rPr>
          <w:rFonts w:ascii="Arial" w:hAnsi="Arial" w:cs="Arial"/>
          <w:sz w:val="18"/>
        </w:rPr>
        <w:t>nnexions, amb numeració de born</w:t>
      </w:r>
      <w:r w:rsidRPr="002610A3">
        <w:rPr>
          <w:rFonts w:ascii="Arial" w:hAnsi="Arial" w:cs="Arial"/>
          <w:sz w:val="18"/>
        </w:rPr>
        <w:t>s.</w:t>
      </w:r>
    </w:p>
    <w:p w14:paraId="4955939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Protocols de proves.</w:t>
      </w:r>
    </w:p>
    <w:p w14:paraId="730D00BE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Corbes característiques.</w:t>
      </w:r>
    </w:p>
    <w:p w14:paraId="54E26BE3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de muntatge, posada a punt i posada en servei, precisant consumibles (lubricants, …) i taula d’equivalències amb 5 marques com a mínim.</w:t>
      </w:r>
    </w:p>
    <w:p w14:paraId="0D51CED7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Instruccions per les avaries més comuns, amb una taula on es relacioni el com es manifesta l’avaria amb el possible origen d’aquesta.</w:t>
      </w:r>
    </w:p>
    <w:p w14:paraId="1678CCC0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Programa provisional de manteniment i conservació, precisant les operacions a realitzar i indicant la seva freqüència.</w:t>
      </w:r>
    </w:p>
    <w:p w14:paraId="33538F88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Marcatge i declaració de conformitat CE</w:t>
      </w:r>
    </w:p>
    <w:p w14:paraId="27B62D93" w14:textId="77777777" w:rsidR="00C967B3" w:rsidRPr="002610A3" w:rsidRDefault="00C967B3" w:rsidP="00377721">
      <w:pPr>
        <w:widowControl/>
        <w:numPr>
          <w:ilvl w:val="1"/>
          <w:numId w:val="30"/>
        </w:numPr>
        <w:tabs>
          <w:tab w:val="clear" w:pos="964"/>
          <w:tab w:val="num" w:pos="737"/>
        </w:tabs>
        <w:spacing w:after="120"/>
        <w:ind w:left="738" w:hanging="284"/>
        <w:jc w:val="both"/>
        <w:rPr>
          <w:rFonts w:ascii="Arial" w:hAnsi="Arial" w:cs="Arial"/>
          <w:sz w:val="18"/>
        </w:rPr>
      </w:pPr>
      <w:r w:rsidRPr="002610A3">
        <w:rPr>
          <w:rFonts w:ascii="Arial" w:hAnsi="Arial" w:cs="Arial"/>
          <w:sz w:val="18"/>
        </w:rPr>
        <w:t>Obligacions article 41 de la Llei 31/95 de Prevenció de Riscos Laborals (compliments fabricants, importadors i subministradors).</w:t>
      </w:r>
    </w:p>
    <w:p w14:paraId="12FF19BA" w14:textId="77777777" w:rsidR="0055395A" w:rsidRPr="002610A3" w:rsidRDefault="0055395A" w:rsidP="0055395A">
      <w:pPr>
        <w:jc w:val="both"/>
        <w:rPr>
          <w:rFonts w:ascii="Arial" w:hAnsi="Arial" w:cs="Arial"/>
        </w:rPr>
      </w:pPr>
    </w:p>
    <w:p w14:paraId="5F8AA652" w14:textId="77777777" w:rsidR="0055395A" w:rsidRPr="002610A3" w:rsidRDefault="0055395A" w:rsidP="00422C28">
      <w:pPr>
        <w:jc w:val="both"/>
        <w:rPr>
          <w:rFonts w:ascii="Arial" w:hAnsi="Arial" w:cs="Arial"/>
        </w:rPr>
      </w:pPr>
    </w:p>
    <w:p w14:paraId="651B8901" w14:textId="77777777" w:rsidR="0055395A" w:rsidRPr="002610A3" w:rsidRDefault="0055395A" w:rsidP="00422C28">
      <w:pPr>
        <w:jc w:val="both"/>
        <w:rPr>
          <w:rFonts w:ascii="Arial" w:hAnsi="Arial" w:cs="Arial"/>
        </w:rPr>
        <w:sectPr w:rsidR="0055395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50802" w:rsidRPr="00056BC6" w14:paraId="4D34AF2C" w14:textId="77777777" w:rsidTr="0043216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C63D6CF" w14:textId="77777777" w:rsidR="00550802" w:rsidRPr="00056BC6" w:rsidRDefault="0055080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6440B" w:rsidRPr="00056BC6" w14:paraId="387CC5FE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930FB14" w14:textId="77777777" w:rsidR="00A6440B" w:rsidRPr="00056BC6" w:rsidRDefault="00A6440B" w:rsidP="00A6440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71D3522" w14:textId="77777777" w:rsidR="00A6440B" w:rsidRPr="00056BC6" w:rsidRDefault="00A6440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668C57C1" w14:textId="77777777" w:rsidR="00A6440B" w:rsidRPr="00056BC6" w:rsidRDefault="00A6440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310F715D" w14:textId="77777777" w:rsidR="00A6440B" w:rsidRPr="00056BC6" w:rsidRDefault="00A6440B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29/07/1999</w:t>
            </w:r>
          </w:p>
        </w:tc>
      </w:tr>
      <w:tr w:rsidR="00550802" w:rsidRPr="00056BC6" w14:paraId="01FCDFB7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5C46682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7A9D5CC5" w14:textId="77777777" w:rsidR="00550802" w:rsidRPr="00056BC6" w:rsidRDefault="0055080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64" w:name="_Toc99257972"/>
            <w:bookmarkStart w:id="165" w:name="_Toc14429557"/>
            <w:bookmarkStart w:id="166" w:name="_Toc137214840"/>
            <w:r w:rsidRPr="00056BC6">
              <w:rPr>
                <w:rFonts w:ascii="Arial" w:hAnsi="Arial" w:cs="Arial"/>
              </w:rPr>
              <w:t>NIVELL (ceràmic-capacitiu)</w:t>
            </w:r>
            <w:bookmarkEnd w:id="164"/>
            <w:bookmarkEnd w:id="165"/>
            <w:bookmarkEnd w:id="166"/>
          </w:p>
        </w:tc>
      </w:tr>
      <w:tr w:rsidR="002166AB" w:rsidRPr="00365A28" w14:paraId="4014465E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D1F238E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EA3E1A6" w14:textId="77777777" w:rsidR="002166AB" w:rsidRPr="00365A28" w:rsidRDefault="002166AB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67" w:name="_Toc14429558"/>
            <w:bookmarkStart w:id="168" w:name="_Toc137214841"/>
            <w:r>
              <w:rPr>
                <w:rFonts w:ascii="Arial" w:hAnsi="Arial" w:cs="Arial"/>
              </w:rPr>
              <w:t>VEGA</w:t>
            </w:r>
            <w:r w:rsidR="0069014A">
              <w:rPr>
                <w:rFonts w:ascii="Arial" w:hAnsi="Arial" w:cs="Arial"/>
              </w:rPr>
              <w:t>BAR</w:t>
            </w:r>
            <w:bookmarkEnd w:id="167"/>
            <w:bookmarkEnd w:id="168"/>
          </w:p>
        </w:tc>
      </w:tr>
      <w:tr w:rsidR="00550802" w:rsidRPr="00056BC6" w14:paraId="20178353" w14:textId="77777777" w:rsidTr="0043216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4DC4C4D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7268231A" w14:textId="77777777" w:rsidR="00550802" w:rsidRPr="00056BC6" w:rsidRDefault="0055080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Processos de nivell en dipòsits</w:t>
            </w:r>
          </w:p>
        </w:tc>
      </w:tr>
      <w:tr w:rsidR="00550802" w:rsidRPr="00056BC6" w14:paraId="7BEA2A08" w14:textId="77777777" w:rsidTr="0043216B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4115C9C4" w14:textId="77777777" w:rsidR="00550802" w:rsidRPr="00056BC6" w:rsidRDefault="00550802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</w:t>
            </w:r>
            <w:r w:rsidRPr="00056BC6">
              <w:rPr>
                <w:rFonts w:ascii="Arial" w:hAnsi="Arial" w:cs="Arial"/>
              </w:rPr>
              <w:tab/>
              <w:t>Equip per a la mesura de nivell en dipòsits compost pels elements següents:</w:t>
            </w:r>
          </w:p>
        </w:tc>
      </w:tr>
    </w:tbl>
    <w:p w14:paraId="615B8032" w14:textId="77777777" w:rsidR="00550802" w:rsidRPr="002610A3" w:rsidRDefault="00550802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426"/>
        <w:gridCol w:w="1820"/>
        <w:gridCol w:w="7393"/>
      </w:tblGrid>
      <w:tr w:rsidR="004603A4" w:rsidRPr="00056BC6" w14:paraId="7D0575AD" w14:textId="77777777" w:rsidTr="0043216B">
        <w:trPr>
          <w:jc w:val="center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</w:tcPr>
          <w:p w14:paraId="0E51F1C8" w14:textId="77777777" w:rsidR="004603A4" w:rsidRPr="00056BC6" w:rsidRDefault="004603A4" w:rsidP="00056BC6">
            <w:pPr>
              <w:keepNext/>
              <w:jc w:val="right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2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B5438B" w14:textId="77777777" w:rsidR="004603A4" w:rsidRPr="00056BC6" w:rsidRDefault="00EB68A8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>Transmissor</w:t>
            </w:r>
            <w:r w:rsidR="004603A4" w:rsidRPr="00056BC6">
              <w:rPr>
                <w:rFonts w:ascii="Arial" w:hAnsi="Arial" w:cs="Arial"/>
                <w:b/>
                <w:bCs/>
              </w:rPr>
              <w:t xml:space="preserve"> de </w:t>
            </w:r>
            <w:r w:rsidRPr="00056BC6">
              <w:rPr>
                <w:rFonts w:ascii="Arial" w:hAnsi="Arial" w:cs="Arial"/>
                <w:b/>
                <w:bCs/>
              </w:rPr>
              <w:t>nivell manomètric</w:t>
            </w:r>
            <w:r w:rsidR="004603A4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electrònic</w:t>
            </w:r>
            <w:r w:rsidR="004603A4" w:rsidRPr="00056BC6">
              <w:rPr>
                <w:rFonts w:ascii="Arial" w:hAnsi="Arial" w:cs="Arial"/>
                <w:b/>
                <w:bCs/>
              </w:rPr>
              <w:t xml:space="preserve">, </w:t>
            </w:r>
            <w:r w:rsidR="004603A4" w:rsidRPr="00056BC6">
              <w:rPr>
                <w:rFonts w:ascii="Arial" w:hAnsi="Arial" w:cs="Arial"/>
              </w:rPr>
              <w:t xml:space="preserve">que </w:t>
            </w:r>
            <w:r w:rsidRPr="00056BC6">
              <w:rPr>
                <w:rFonts w:ascii="Arial" w:hAnsi="Arial" w:cs="Arial"/>
              </w:rPr>
              <w:t xml:space="preserve">converteix el senyal de pressió estàtica en un senyal elèctric </w:t>
            </w:r>
            <w:r w:rsidR="004603A4"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4 a"/>
              </w:smartTagPr>
              <w:r w:rsidR="004603A4" w:rsidRPr="00056BC6">
                <w:rPr>
                  <w:rFonts w:ascii="Arial" w:hAnsi="Arial" w:cs="Arial"/>
                </w:rPr>
                <w:t>4 a</w:t>
              </w:r>
            </w:smartTag>
            <w:r w:rsidR="004603A4" w:rsidRPr="00056BC6">
              <w:rPr>
                <w:rFonts w:ascii="Arial" w:hAnsi="Arial" w:cs="Arial"/>
              </w:rPr>
              <w:t xml:space="preserve"> 20 mA, proporcional al </w:t>
            </w:r>
            <w:r w:rsidRPr="00056BC6">
              <w:rPr>
                <w:rFonts w:ascii="Arial" w:hAnsi="Arial" w:cs="Arial"/>
              </w:rPr>
              <w:t>rang</w:t>
            </w:r>
            <w:r w:rsidR="004603A4" w:rsidRPr="00056BC6">
              <w:rPr>
                <w:rFonts w:ascii="Arial" w:hAnsi="Arial" w:cs="Arial"/>
              </w:rPr>
              <w:t xml:space="preserve"> del </w:t>
            </w:r>
            <w:r w:rsidRPr="00056BC6">
              <w:rPr>
                <w:rFonts w:ascii="Arial" w:hAnsi="Arial" w:cs="Arial"/>
              </w:rPr>
              <w:t>transmissor</w:t>
            </w:r>
            <w:r w:rsidR="004603A4" w:rsidRPr="00056BC6">
              <w:rPr>
                <w:rFonts w:ascii="Arial" w:hAnsi="Arial" w:cs="Arial"/>
              </w:rPr>
              <w:t>.</w:t>
            </w:r>
          </w:p>
          <w:p w14:paraId="5CED2D0C" w14:textId="77777777" w:rsidR="004603A4" w:rsidRPr="00056BC6" w:rsidRDefault="004603A4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11E60173" w14:textId="77777777" w:rsidR="004603A4" w:rsidRPr="00056BC6" w:rsidRDefault="004603A4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La m</w:t>
            </w:r>
            <w:r w:rsidR="00EB68A8" w:rsidRPr="00056BC6">
              <w:rPr>
                <w:rFonts w:ascii="Arial" w:hAnsi="Arial" w:cs="Arial"/>
              </w:rPr>
              <w:t>esura es realitza</w:t>
            </w:r>
            <w:r w:rsidRPr="00056BC6">
              <w:rPr>
                <w:rFonts w:ascii="Arial" w:hAnsi="Arial" w:cs="Arial"/>
              </w:rPr>
              <w:t xml:space="preserve"> </w:t>
            </w:r>
            <w:r w:rsidR="00EB68A8" w:rsidRPr="00056BC6">
              <w:rPr>
                <w:rFonts w:ascii="Arial" w:hAnsi="Arial" w:cs="Arial"/>
              </w:rPr>
              <w:t>en una cel·la seca de ceràmica capacitiva resistent a les sobrepressions</w:t>
            </w:r>
            <w:r w:rsidR="002A4849" w:rsidRPr="00056BC6">
              <w:rPr>
                <w:rFonts w:ascii="Arial" w:hAnsi="Arial" w:cs="Arial"/>
              </w:rPr>
              <w:t xml:space="preserve"> (80 veces).</w:t>
            </w:r>
          </w:p>
          <w:p w14:paraId="3FD25552" w14:textId="77777777" w:rsidR="002A4849" w:rsidRPr="00056BC6" w:rsidRDefault="002A4849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031FFBA4" w14:textId="77777777" w:rsidR="00182BAA" w:rsidRPr="00056BC6" w:rsidRDefault="002A4849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 t</w:t>
            </w:r>
            <w:r w:rsidR="004C012E" w:rsidRPr="00056BC6">
              <w:rPr>
                <w:rFonts w:ascii="Arial" w:hAnsi="Arial" w:cs="Arial"/>
              </w:rPr>
              <w:t>é ajust de l’Span. El zero pot ajustar-se</w:t>
            </w:r>
            <w:r w:rsidRPr="00056BC6">
              <w:rPr>
                <w:rFonts w:ascii="Arial" w:hAnsi="Arial" w:cs="Arial"/>
              </w:rPr>
              <w:t xml:space="preserve"> entre </w:t>
            </w:r>
            <w:r w:rsidRPr="00056BC6">
              <w:rPr>
                <w:rFonts w:ascii="Arial" w:hAnsi="Arial" w:cs="Arial"/>
              </w:rPr>
              <w:sym w:font="Symbol" w:char="F0B1"/>
            </w:r>
            <w:r w:rsidRPr="00056BC6">
              <w:rPr>
                <w:rFonts w:ascii="Arial" w:hAnsi="Arial" w:cs="Arial"/>
              </w:rPr>
              <w:t xml:space="preserve"> 5%</w:t>
            </w:r>
          </w:p>
        </w:tc>
      </w:tr>
      <w:tr w:rsidR="009811AF" w:rsidRPr="00056BC6" w14:paraId="575F0E08" w14:textId="77777777" w:rsidTr="0043216B">
        <w:trPr>
          <w:jc w:val="center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</w:tcPr>
          <w:p w14:paraId="55806968" w14:textId="77777777" w:rsidR="009811AF" w:rsidRPr="00056BC6" w:rsidRDefault="009811AF" w:rsidP="00056BC6">
            <w:pPr>
              <w:keepNext/>
              <w:jc w:val="right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</w:tcPr>
          <w:p w14:paraId="3A58996B" w14:textId="77777777" w:rsidR="009811AF" w:rsidRPr="00056BC6" w:rsidRDefault="004C012E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Alimentació</w:t>
            </w:r>
            <w:r w:rsidR="009811AF" w:rsidRPr="00056BC6">
              <w:rPr>
                <w:rFonts w:ascii="Arial" w:hAnsi="Arial" w:cs="Arial"/>
              </w:rPr>
              <w:t>:</w:t>
            </w:r>
          </w:p>
          <w:p w14:paraId="74026127" w14:textId="77777777" w:rsidR="009811AF" w:rsidRPr="00056BC6" w:rsidRDefault="004C012E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Rangs</w:t>
            </w:r>
            <w:r w:rsidR="009811AF" w:rsidRPr="00056BC6">
              <w:rPr>
                <w:rFonts w:ascii="Arial" w:hAnsi="Arial" w:cs="Arial"/>
              </w:rPr>
              <w:t>:</w:t>
            </w:r>
          </w:p>
          <w:p w14:paraId="1A5619B8" w14:textId="77777777" w:rsidR="009811AF" w:rsidRPr="00056BC6" w:rsidRDefault="004C012E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Precisió</w:t>
            </w:r>
            <w:r w:rsidR="009811AF" w:rsidRPr="00056BC6">
              <w:rPr>
                <w:rFonts w:ascii="Arial" w:hAnsi="Arial" w:cs="Arial"/>
              </w:rPr>
              <w:t>:</w:t>
            </w:r>
          </w:p>
          <w:p w14:paraId="742567C1" w14:textId="77777777" w:rsidR="009811AF" w:rsidRPr="00056BC6" w:rsidRDefault="0024146C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Histeresi</w:t>
            </w:r>
            <w:r w:rsidR="009811AF" w:rsidRPr="00056BC6">
              <w:rPr>
                <w:rFonts w:ascii="Arial" w:hAnsi="Arial" w:cs="Arial"/>
              </w:rPr>
              <w:t>:</w:t>
            </w:r>
          </w:p>
          <w:p w14:paraId="5A0A54FE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596B741B" w14:textId="77777777" w:rsidR="009811AF" w:rsidRPr="00056BC6" w:rsidRDefault="004C012E" w:rsidP="00056BC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  <w:r w:rsidR="009811AF" w:rsidRPr="00056BC6">
              <w:rPr>
                <w:rFonts w:ascii="Arial" w:hAnsi="Arial" w:cs="Arial"/>
                <w:b/>
                <w:bCs/>
              </w:rPr>
              <w:t>:</w:t>
            </w:r>
          </w:p>
          <w:p w14:paraId="0A5215DD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  <w:p w14:paraId="0A1D81E6" w14:textId="77777777" w:rsidR="00CB26BA" w:rsidRPr="00056BC6" w:rsidRDefault="00CB26BA" w:rsidP="00056BC6">
            <w:pPr>
              <w:keepNext/>
              <w:jc w:val="both"/>
              <w:rPr>
                <w:rFonts w:ascii="Arial" w:hAnsi="Arial" w:cs="Arial"/>
              </w:rPr>
            </w:pPr>
          </w:p>
        </w:tc>
        <w:tc>
          <w:tcPr>
            <w:tcW w:w="7393" w:type="dxa"/>
            <w:tcBorders>
              <w:top w:val="nil"/>
              <w:left w:val="nil"/>
              <w:bottom w:val="nil"/>
              <w:right w:val="nil"/>
            </w:tcBorders>
          </w:tcPr>
          <w:p w14:paraId="290D1A64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12÷30 V</w:t>
            </w:r>
          </w:p>
          <w:p w14:paraId="76BA2CE4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0……….1 ÷ </w:t>
            </w:r>
            <w:smartTag w:uri="urn:schemas-microsoft-com:office:smarttags" w:element="metricconverter">
              <w:smartTagPr>
                <w:attr w:name="ProductID" w:val="600 m"/>
              </w:smartTagPr>
              <w:r w:rsidRPr="00056BC6">
                <w:rPr>
                  <w:rFonts w:ascii="Arial" w:hAnsi="Arial" w:cs="Arial"/>
                </w:rPr>
                <w:t>600 m</w:t>
              </w:r>
            </w:smartTag>
            <w:r w:rsidRPr="00056BC6">
              <w:rPr>
                <w:rFonts w:ascii="Arial" w:hAnsi="Arial" w:cs="Arial"/>
              </w:rPr>
              <w:t>.c.a.</w:t>
            </w:r>
          </w:p>
          <w:p w14:paraId="5F591A5E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</w:t>
            </w:r>
            <w:r w:rsidR="004C012E" w:rsidRPr="00056BC6">
              <w:rPr>
                <w:rFonts w:ascii="Arial" w:hAnsi="Arial" w:cs="Arial"/>
              </w:rPr>
              <w:t>illo</w:t>
            </w:r>
            <w:r w:rsidRPr="00056BC6">
              <w:rPr>
                <w:rFonts w:ascii="Arial" w:hAnsi="Arial" w:cs="Arial"/>
              </w:rPr>
              <w:t>r de 0,5%</w:t>
            </w:r>
          </w:p>
          <w:p w14:paraId="78556595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&lt; 0,1%</w:t>
            </w:r>
          </w:p>
          <w:p w14:paraId="7F26F25F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142D206C" w14:textId="77777777" w:rsidR="009811AF" w:rsidRPr="00056BC6" w:rsidRDefault="009811AF" w:rsidP="00056BC6">
            <w:pPr>
              <w:keepNext/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VEGABAR 14 </w:t>
            </w:r>
          </w:p>
          <w:p w14:paraId="22419718" w14:textId="77777777" w:rsidR="009811AF" w:rsidRPr="00056BC6" w:rsidRDefault="009811AF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</w:t>
            </w:r>
            <w:r w:rsidR="00C51F5A">
              <w:rPr>
                <w:rFonts w:ascii="Arial" w:hAnsi="Arial" w:cs="Arial"/>
              </w:rPr>
              <w:t>BAR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  <w:p w14:paraId="494E2E9D" w14:textId="77777777" w:rsidR="00CB26BA" w:rsidRPr="00056BC6" w:rsidRDefault="00CB26BA" w:rsidP="00056BC6">
            <w:pPr>
              <w:keepNext/>
              <w:jc w:val="both"/>
              <w:rPr>
                <w:rFonts w:ascii="Arial" w:hAnsi="Arial" w:cs="Arial"/>
              </w:rPr>
            </w:pPr>
          </w:p>
        </w:tc>
      </w:tr>
    </w:tbl>
    <w:p w14:paraId="74AA304E" w14:textId="77777777" w:rsidR="007F680E" w:rsidRPr="002610A3" w:rsidRDefault="007F680E" w:rsidP="00422C28">
      <w:pPr>
        <w:jc w:val="both"/>
        <w:rPr>
          <w:rFonts w:ascii="Arial" w:hAnsi="Arial" w:cs="Arial"/>
        </w:rPr>
      </w:pPr>
    </w:p>
    <w:p w14:paraId="400C13A7" w14:textId="77777777" w:rsidR="007F680E" w:rsidRPr="002610A3" w:rsidRDefault="007F680E" w:rsidP="00422C28">
      <w:pPr>
        <w:jc w:val="both"/>
        <w:rPr>
          <w:rFonts w:ascii="Arial" w:hAnsi="Arial" w:cs="Arial"/>
        </w:rPr>
      </w:pPr>
    </w:p>
    <w:p w14:paraId="2A5AB620" w14:textId="77777777" w:rsidR="007F680E" w:rsidRPr="002610A3" w:rsidRDefault="007F680E" w:rsidP="00422C28">
      <w:pPr>
        <w:jc w:val="both"/>
        <w:rPr>
          <w:rFonts w:ascii="Arial" w:hAnsi="Arial" w:cs="Arial"/>
        </w:rPr>
        <w:sectPr w:rsidR="007F680E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50802" w:rsidRPr="00056BC6" w14:paraId="10943550" w14:textId="77777777" w:rsidTr="004A7B8C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509B5E6" w14:textId="77777777" w:rsidR="00550802" w:rsidRPr="00056BC6" w:rsidRDefault="0055080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bookmarkStart w:id="169" w:name="OLE_LINK9"/>
            <w:bookmarkStart w:id="170" w:name="OLE_LINK10"/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16C9E" w:rsidRPr="00056BC6" w14:paraId="6A5FCA47" w14:textId="77777777" w:rsidTr="004A7B8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0CE022D" w14:textId="77777777" w:rsidR="00516C9E" w:rsidRPr="00056BC6" w:rsidRDefault="00516C9E" w:rsidP="00516C9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A363019" w14:textId="77777777" w:rsidR="00516C9E" w:rsidRPr="00056BC6" w:rsidRDefault="00516C9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BDFE7F4" w14:textId="77777777" w:rsidR="00516C9E" w:rsidRPr="00056BC6" w:rsidRDefault="00516C9E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7D2504F" w14:textId="77777777" w:rsidR="00516C9E" w:rsidRPr="00056BC6" w:rsidRDefault="00516C9E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24/03/2003</w:t>
            </w:r>
          </w:p>
        </w:tc>
      </w:tr>
      <w:tr w:rsidR="00550802" w:rsidRPr="00056BC6" w14:paraId="0EF688BC" w14:textId="77777777" w:rsidTr="004A7B8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7DFEEFD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4E06102" w14:textId="77777777" w:rsidR="00550802" w:rsidRPr="00056BC6" w:rsidRDefault="0055080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71" w:name="_Toc99257973"/>
            <w:bookmarkStart w:id="172" w:name="_Toc14429559"/>
            <w:bookmarkStart w:id="173" w:name="_Toc137214842"/>
            <w:r w:rsidRPr="00056BC6">
              <w:rPr>
                <w:rFonts w:ascii="Arial" w:hAnsi="Arial" w:cs="Arial"/>
              </w:rPr>
              <w:t>NIVELL HIDROSTÀTIC SUBMERGIBLE</w:t>
            </w:r>
            <w:bookmarkEnd w:id="171"/>
            <w:bookmarkEnd w:id="172"/>
            <w:bookmarkEnd w:id="173"/>
          </w:p>
        </w:tc>
      </w:tr>
      <w:tr w:rsidR="002166AB" w:rsidRPr="00365A28" w14:paraId="5F24DA01" w14:textId="77777777" w:rsidTr="004A7B8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2E84334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366F07E" w14:textId="77777777" w:rsidR="002166AB" w:rsidRPr="00365A28" w:rsidRDefault="002166AB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74" w:name="_Toc14429560"/>
            <w:bookmarkStart w:id="175" w:name="_Toc137214843"/>
            <w:r>
              <w:rPr>
                <w:rFonts w:ascii="Arial" w:hAnsi="Arial" w:cs="Arial"/>
              </w:rPr>
              <w:t>VEGA</w:t>
            </w:r>
            <w:r w:rsidR="0017193C">
              <w:rPr>
                <w:rFonts w:ascii="Arial" w:hAnsi="Arial" w:cs="Arial"/>
              </w:rPr>
              <w:t>WELL</w:t>
            </w:r>
            <w:bookmarkEnd w:id="174"/>
            <w:bookmarkEnd w:id="175"/>
            <w:r w:rsidR="0017193C">
              <w:rPr>
                <w:rFonts w:ascii="Arial" w:hAnsi="Arial" w:cs="Arial"/>
              </w:rPr>
              <w:t xml:space="preserve"> </w:t>
            </w:r>
          </w:p>
        </w:tc>
      </w:tr>
      <w:tr w:rsidR="00550802" w:rsidRPr="00056BC6" w14:paraId="1151DE05" w14:textId="77777777" w:rsidTr="004A7B8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3CC361A" w14:textId="77777777" w:rsidR="00550802" w:rsidRPr="00056BC6" w:rsidRDefault="00550802" w:rsidP="005508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6C443FD6" w14:textId="77777777" w:rsidR="00550802" w:rsidRPr="00056BC6" w:rsidRDefault="0055080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Mesurament de nivell en dipòsits amb dificultat de mesura des de l’exterior</w:t>
            </w:r>
          </w:p>
        </w:tc>
      </w:tr>
    </w:tbl>
    <w:p w14:paraId="0CBF213D" w14:textId="77777777" w:rsidR="00550802" w:rsidRPr="002610A3" w:rsidRDefault="00550802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B6AD636" w14:textId="77777777" w:rsidR="00550802" w:rsidRPr="004A7B8C" w:rsidRDefault="00377721" w:rsidP="004A7B8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4A7B8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402CD712" wp14:editId="13439ACB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8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B606D4" id="Line 13" o:spid="_x0000_s1026" style="position:absolute;z-index:25162700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7c+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Nt+3P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550802" w:rsidRPr="004A7B8C">
        <w:rPr>
          <w:rFonts w:ascii="Arial" w:hAnsi="Arial" w:cs="Arial"/>
          <w:b/>
          <w:bCs/>
          <w:i/>
        </w:rPr>
        <w:t>CARACTERÍSTIQUES</w:t>
      </w:r>
    </w:p>
    <w:p w14:paraId="6CA8A02B" w14:textId="77777777" w:rsidR="00581C29" w:rsidRPr="002610A3" w:rsidRDefault="00581C29" w:rsidP="00581C29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Me</w:t>
      </w:r>
      <w:r w:rsidR="00014AE5" w:rsidRPr="002610A3">
        <w:rPr>
          <w:rFonts w:ascii="Arial" w:hAnsi="Arial" w:cs="Arial"/>
        </w:rPr>
        <w:t>sura de la pressió hidrostà</w:t>
      </w:r>
      <w:r w:rsidRPr="002610A3">
        <w:rPr>
          <w:rFonts w:ascii="Arial" w:hAnsi="Arial" w:cs="Arial"/>
        </w:rPr>
        <w:t>tica p</w:t>
      </w:r>
      <w:r w:rsidR="00014AE5" w:rsidRPr="002610A3">
        <w:rPr>
          <w:rFonts w:ascii="Arial" w:hAnsi="Arial" w:cs="Arial"/>
        </w:rPr>
        <w:t>e</w:t>
      </w:r>
      <w:r w:rsidRPr="002610A3">
        <w:rPr>
          <w:rFonts w:ascii="Arial" w:hAnsi="Arial" w:cs="Arial"/>
        </w:rPr>
        <w:t>r m</w:t>
      </w:r>
      <w:r w:rsidR="00014AE5" w:rsidRPr="002610A3">
        <w:rPr>
          <w:rFonts w:ascii="Arial" w:hAnsi="Arial" w:cs="Arial"/>
        </w:rPr>
        <w:t xml:space="preserve">itjà del canvi de la capacitat en </w:t>
      </w:r>
      <w:r w:rsidRPr="002610A3">
        <w:rPr>
          <w:rFonts w:ascii="Arial" w:hAnsi="Arial" w:cs="Arial"/>
        </w:rPr>
        <w:t xml:space="preserve">un diafragma de </w:t>
      </w:r>
      <w:r w:rsidR="00014AE5" w:rsidRPr="002610A3">
        <w:rPr>
          <w:rFonts w:ascii="Arial" w:hAnsi="Arial" w:cs="Arial"/>
        </w:rPr>
        <w:t>ceràmica</w:t>
      </w:r>
      <w:r w:rsidRPr="002610A3">
        <w:rPr>
          <w:rFonts w:ascii="Arial" w:hAnsi="Arial" w:cs="Arial"/>
        </w:rPr>
        <w:t xml:space="preserve"> seca CERTEC. El proc</w:t>
      </w:r>
      <w:r w:rsidR="00014AE5" w:rsidRPr="002610A3">
        <w:rPr>
          <w:rFonts w:ascii="Arial" w:hAnsi="Arial" w:cs="Arial"/>
        </w:rPr>
        <w:t>és electrònic converteix els canvis</w:t>
      </w:r>
      <w:r w:rsidRPr="002610A3">
        <w:rPr>
          <w:rFonts w:ascii="Arial" w:hAnsi="Arial" w:cs="Arial"/>
        </w:rPr>
        <w:t xml:space="preserve"> de </w:t>
      </w:r>
      <w:r w:rsidR="00014AE5" w:rsidRPr="002610A3">
        <w:rPr>
          <w:rFonts w:ascii="Arial" w:hAnsi="Arial" w:cs="Arial"/>
        </w:rPr>
        <w:t>capacitat</w:t>
      </w:r>
      <w:r w:rsidRPr="002610A3">
        <w:rPr>
          <w:rFonts w:ascii="Arial" w:hAnsi="Arial" w:cs="Arial"/>
        </w:rPr>
        <w:t xml:space="preserve"> en una </w:t>
      </w:r>
      <w:r w:rsidR="00014AE5" w:rsidRPr="002610A3">
        <w:rPr>
          <w:rFonts w:ascii="Arial" w:hAnsi="Arial" w:cs="Arial"/>
        </w:rPr>
        <w:t>pressió</w:t>
      </w:r>
      <w:r w:rsidRPr="002610A3">
        <w:rPr>
          <w:rFonts w:ascii="Arial" w:hAnsi="Arial" w:cs="Arial"/>
        </w:rPr>
        <w:t xml:space="preserve"> proporcional a 4÷20 mA.</w:t>
      </w:r>
    </w:p>
    <w:p w14:paraId="1C158790" w14:textId="77777777" w:rsidR="00581C29" w:rsidRPr="002610A3" w:rsidRDefault="00581C29" w:rsidP="00581C29">
      <w:pPr>
        <w:jc w:val="both"/>
        <w:rPr>
          <w:rFonts w:ascii="Arial" w:hAnsi="Arial" w:cs="Arial"/>
        </w:rPr>
      </w:pPr>
    </w:p>
    <w:p w14:paraId="00FE4F32" w14:textId="77777777" w:rsidR="00581C29" w:rsidRPr="002610A3" w:rsidRDefault="00581C29" w:rsidP="00581C29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 xml:space="preserve">La membrana del diafragma </w:t>
      </w:r>
      <w:r w:rsidR="00014AE5" w:rsidRPr="002610A3">
        <w:rPr>
          <w:rFonts w:ascii="Arial" w:hAnsi="Arial" w:cs="Arial"/>
        </w:rPr>
        <w:t>tipus ceràmic</w:t>
      </w:r>
      <w:r w:rsidRPr="002610A3">
        <w:rPr>
          <w:rFonts w:ascii="Arial" w:hAnsi="Arial" w:cs="Arial"/>
        </w:rPr>
        <w:t>-capaciti</w:t>
      </w:r>
      <w:r w:rsidR="00014AE5" w:rsidRPr="002610A3">
        <w:rPr>
          <w:rFonts w:ascii="Arial" w:hAnsi="Arial" w:cs="Arial"/>
        </w:rPr>
        <w:t>u és</w:t>
      </w:r>
      <w:r w:rsidRPr="002610A3">
        <w:rPr>
          <w:rFonts w:ascii="Arial" w:hAnsi="Arial" w:cs="Arial"/>
        </w:rPr>
        <w:t xml:space="preserve"> </w:t>
      </w:r>
      <w:r w:rsidR="00014AE5" w:rsidRPr="002610A3">
        <w:rPr>
          <w:rFonts w:ascii="Arial" w:hAnsi="Arial" w:cs="Arial"/>
        </w:rPr>
        <w:t>capaç</w:t>
      </w:r>
      <w:r w:rsidRPr="002610A3">
        <w:rPr>
          <w:rFonts w:ascii="Arial" w:hAnsi="Arial" w:cs="Arial"/>
        </w:rPr>
        <w:t xml:space="preserve"> de resistir </w:t>
      </w:r>
      <w:r w:rsidR="00014AE5" w:rsidRPr="002610A3">
        <w:rPr>
          <w:rFonts w:ascii="Arial" w:hAnsi="Arial" w:cs="Arial"/>
        </w:rPr>
        <w:t>pressions</w:t>
      </w:r>
      <w:r w:rsidRPr="002610A3">
        <w:rPr>
          <w:rFonts w:ascii="Arial" w:hAnsi="Arial" w:cs="Arial"/>
        </w:rPr>
        <w:t xml:space="preserve"> 80 </w:t>
      </w:r>
      <w:r w:rsidR="00014AE5" w:rsidRPr="002610A3">
        <w:rPr>
          <w:rFonts w:ascii="Arial" w:hAnsi="Arial" w:cs="Arial"/>
        </w:rPr>
        <w:t>vegades superior</w:t>
      </w:r>
      <w:r w:rsidRPr="002610A3">
        <w:rPr>
          <w:rFonts w:ascii="Arial" w:hAnsi="Arial" w:cs="Arial"/>
        </w:rPr>
        <w:t>s a</w:t>
      </w:r>
      <w:r w:rsidR="003B2B0B" w:rsidRPr="002610A3">
        <w:rPr>
          <w:rFonts w:ascii="Arial" w:hAnsi="Arial" w:cs="Arial"/>
        </w:rPr>
        <w:t>l seu rang de mesura.</w:t>
      </w:r>
    </w:p>
    <w:p w14:paraId="3730E743" w14:textId="77777777" w:rsidR="00581C29" w:rsidRPr="002610A3" w:rsidRDefault="00581C29" w:rsidP="00581C29">
      <w:pPr>
        <w:jc w:val="both"/>
        <w:rPr>
          <w:rFonts w:ascii="Arial" w:hAnsi="Arial" w:cs="Arial"/>
        </w:rPr>
      </w:pPr>
    </w:p>
    <w:p w14:paraId="6A24D4B9" w14:textId="77777777" w:rsidR="00581C29" w:rsidRPr="002610A3" w:rsidRDefault="00581C29" w:rsidP="00581C29">
      <w:pPr>
        <w:jc w:val="both"/>
        <w:rPr>
          <w:rFonts w:ascii="Arial" w:hAnsi="Arial" w:cs="Arial"/>
        </w:rPr>
      </w:pPr>
      <w:r w:rsidRPr="002610A3">
        <w:rPr>
          <w:rFonts w:ascii="Arial" w:hAnsi="Arial" w:cs="Arial"/>
        </w:rPr>
        <w:t>M</w:t>
      </w:r>
      <w:r w:rsidR="00F074B8" w:rsidRPr="002610A3">
        <w:rPr>
          <w:rFonts w:ascii="Arial" w:hAnsi="Arial" w:cs="Arial"/>
        </w:rPr>
        <w:t>untatge sense fixació, suspès per cable</w:t>
      </w:r>
      <w:r w:rsidRPr="002610A3">
        <w:rPr>
          <w:rFonts w:ascii="Arial" w:hAnsi="Arial" w:cs="Arial"/>
        </w:rPr>
        <w:t xml:space="preserve"> de PE</w:t>
      </w:r>
      <w:r w:rsidR="003B2B0B" w:rsidRPr="002610A3">
        <w:rPr>
          <w:rFonts w:ascii="Arial" w:hAnsi="Arial" w:cs="Arial"/>
        </w:rPr>
        <w:t>.</w:t>
      </w:r>
      <w:r w:rsidR="002371C6" w:rsidRPr="002610A3">
        <w:rPr>
          <w:rFonts w:ascii="Arial" w:hAnsi="Arial" w:cs="Arial"/>
        </w:rPr>
        <w:t xml:space="preserve"> </w:t>
      </w:r>
      <w:r w:rsidR="00F074B8" w:rsidRPr="002610A3">
        <w:rPr>
          <w:rFonts w:ascii="Arial" w:hAnsi="Arial" w:cs="Arial"/>
        </w:rPr>
        <w:t>Connexió</w:t>
      </w:r>
      <w:r w:rsidRPr="002610A3">
        <w:rPr>
          <w:rFonts w:ascii="Arial" w:hAnsi="Arial" w:cs="Arial"/>
        </w:rPr>
        <w:t xml:space="preserve"> </w:t>
      </w:r>
      <w:r w:rsidR="00F074B8" w:rsidRPr="002610A3">
        <w:rPr>
          <w:rFonts w:ascii="Arial" w:hAnsi="Arial" w:cs="Arial"/>
        </w:rPr>
        <w:t xml:space="preserve">amb </w:t>
      </w:r>
      <w:r w:rsidRPr="002610A3">
        <w:rPr>
          <w:rFonts w:ascii="Arial" w:hAnsi="Arial" w:cs="Arial"/>
        </w:rPr>
        <w:t>tres cables (</w:t>
      </w:r>
      <w:r w:rsidR="00F074B8" w:rsidRPr="002610A3">
        <w:rPr>
          <w:rFonts w:ascii="Arial" w:hAnsi="Arial" w:cs="Arial"/>
        </w:rPr>
        <w:t xml:space="preserve">només es fan servir </w:t>
      </w:r>
      <w:r w:rsidRPr="002610A3">
        <w:rPr>
          <w:rFonts w:ascii="Arial" w:hAnsi="Arial" w:cs="Arial"/>
        </w:rPr>
        <w:t xml:space="preserve">2), </w:t>
      </w:r>
      <w:r w:rsidR="00F074B8" w:rsidRPr="002610A3">
        <w:rPr>
          <w:rFonts w:ascii="Arial" w:hAnsi="Arial" w:cs="Arial"/>
        </w:rPr>
        <w:t>amb capil·lar</w:t>
      </w:r>
      <w:r w:rsidRPr="002610A3">
        <w:rPr>
          <w:rFonts w:ascii="Arial" w:hAnsi="Arial" w:cs="Arial"/>
        </w:rPr>
        <w:t xml:space="preserve"> </w:t>
      </w:r>
      <w:r w:rsidR="00F074B8" w:rsidRPr="002610A3">
        <w:rPr>
          <w:rFonts w:ascii="Arial" w:hAnsi="Arial" w:cs="Arial"/>
        </w:rPr>
        <w:t xml:space="preserve">i </w:t>
      </w:r>
      <w:r w:rsidRPr="002610A3">
        <w:rPr>
          <w:rFonts w:ascii="Arial" w:hAnsi="Arial" w:cs="Arial"/>
        </w:rPr>
        <w:t>malla.</w:t>
      </w:r>
    </w:p>
    <w:p w14:paraId="2201AB47" w14:textId="77777777" w:rsidR="00581C29" w:rsidRPr="002610A3" w:rsidRDefault="00581C29" w:rsidP="00422C28">
      <w:pPr>
        <w:jc w:val="both"/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2746"/>
        <w:gridCol w:w="6893"/>
      </w:tblGrid>
      <w:tr w:rsidR="00F015C5" w:rsidRPr="00056BC6" w14:paraId="47972595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3514961D" w14:textId="77777777" w:rsidR="00F015C5" w:rsidRPr="00056BC6" w:rsidRDefault="00CC2B45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Longitud cable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71CFAFC6" w14:textId="77777777" w:rsidR="00F015C5" w:rsidRPr="00056BC6" w:rsidRDefault="009412AC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S</w:t>
            </w:r>
            <w:r w:rsidR="00FC7CE4" w:rsidRPr="00056BC6">
              <w:rPr>
                <w:rFonts w:ascii="Arial" w:hAnsi="Arial" w:cs="Arial"/>
                <w:sz w:val="18"/>
                <w:szCs w:val="18"/>
              </w:rPr>
              <w:t xml:space="preserve">egons necessitat i rang </w:t>
            </w:r>
          </w:p>
        </w:tc>
      </w:tr>
      <w:tr w:rsidR="00F015C5" w:rsidRPr="00056BC6" w14:paraId="7E6005E6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C899947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Alimentació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5C9EB99" w14:textId="77777777" w:rsidR="00F015C5" w:rsidRPr="00056BC6" w:rsidRDefault="00CC2B45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12÷36 Vc.c.</w:t>
            </w:r>
          </w:p>
        </w:tc>
      </w:tr>
      <w:tr w:rsidR="00F015C5" w:rsidRPr="00056BC6" w14:paraId="0FB663B6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4CF4709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Rang</w:t>
            </w:r>
            <w:r w:rsidR="00CC2B45" w:rsidRPr="00056BC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s </w:t>
            </w: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emprats pe</w:t>
            </w:r>
            <w:r w:rsidR="00CC2B45"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l CAT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5EE4EF1F" w14:textId="77777777" w:rsidR="00F015C5" w:rsidRPr="00056BC6" w:rsidRDefault="00CC2B45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0,4; 0,6</w:t>
            </w:r>
            <w:r w:rsidR="009412AC" w:rsidRPr="00056BC6">
              <w:rPr>
                <w:rFonts w:ascii="Arial" w:hAnsi="Arial" w:cs="Arial"/>
                <w:sz w:val="18"/>
                <w:szCs w:val="18"/>
              </w:rPr>
              <w:t xml:space="preserve"> (especial, d’1 regulat a 0,6);</w:t>
            </w:r>
            <w:r w:rsidRPr="00056BC6">
              <w:rPr>
                <w:rFonts w:ascii="Arial" w:hAnsi="Arial" w:cs="Arial"/>
                <w:sz w:val="18"/>
                <w:szCs w:val="18"/>
              </w:rPr>
              <w:t xml:space="preserve"> 1; 2,5 Bars, </w:t>
            </w:r>
            <w:r w:rsidR="00FC7CE4" w:rsidRPr="00056BC6">
              <w:rPr>
                <w:rFonts w:ascii="Arial" w:hAnsi="Arial" w:cs="Arial"/>
                <w:sz w:val="18"/>
                <w:szCs w:val="18"/>
              </w:rPr>
              <w:t xml:space="preserve">amb </w:t>
            </w:r>
            <w:r w:rsidRPr="00056BC6">
              <w:rPr>
                <w:rFonts w:ascii="Arial" w:hAnsi="Arial" w:cs="Arial"/>
                <w:sz w:val="18"/>
                <w:szCs w:val="18"/>
              </w:rPr>
              <w:t xml:space="preserve">longitud de cable de </w:t>
            </w:r>
            <w:r w:rsidR="009412AC" w:rsidRPr="00056BC6">
              <w:rPr>
                <w:rFonts w:ascii="Arial" w:hAnsi="Arial" w:cs="Arial"/>
                <w:sz w:val="18"/>
                <w:szCs w:val="18"/>
              </w:rPr>
              <w:t>6;</w:t>
            </w:r>
            <w:r w:rsidR="00082AC8" w:rsidRPr="00056BC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056BC6">
              <w:rPr>
                <w:rFonts w:ascii="Arial" w:hAnsi="Arial" w:cs="Arial"/>
                <w:sz w:val="18"/>
                <w:szCs w:val="18"/>
              </w:rPr>
              <w:t>1</w:t>
            </w:r>
            <w:r w:rsidR="00CF1F99">
              <w:rPr>
                <w:rFonts w:ascii="Arial" w:hAnsi="Arial" w:cs="Arial"/>
                <w:sz w:val="18"/>
                <w:szCs w:val="18"/>
              </w:rPr>
              <w:t>2</w:t>
            </w:r>
            <w:r w:rsidRPr="00056BC6">
              <w:rPr>
                <w:rFonts w:ascii="Arial" w:hAnsi="Arial" w:cs="Arial"/>
                <w:sz w:val="18"/>
                <w:szCs w:val="18"/>
              </w:rPr>
              <w:t xml:space="preserve"> i </w:t>
            </w:r>
            <w:smartTag w:uri="urn:schemas-microsoft-com:office:smarttags" w:element="metricconverter">
              <w:smartTagPr>
                <w:attr w:name="ProductID" w:val="30 m"/>
              </w:smartTagPr>
              <w:r w:rsidRPr="00056BC6">
                <w:rPr>
                  <w:rFonts w:ascii="Arial" w:hAnsi="Arial" w:cs="Arial"/>
                  <w:sz w:val="18"/>
                  <w:szCs w:val="18"/>
                </w:rPr>
                <w:t>30 m</w:t>
              </w:r>
            </w:smartTag>
            <w:r w:rsidRPr="00056BC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FC7CE4" w:rsidRPr="00056BC6">
              <w:rPr>
                <w:rFonts w:ascii="Arial" w:hAnsi="Arial" w:cs="Arial"/>
                <w:sz w:val="18"/>
                <w:szCs w:val="18"/>
              </w:rPr>
              <w:t>respectivament</w:t>
            </w:r>
            <w:r w:rsidR="009412AC" w:rsidRPr="00056BC6">
              <w:rPr>
                <w:rFonts w:ascii="Arial" w:hAnsi="Arial" w:cs="Arial"/>
                <w:sz w:val="18"/>
                <w:szCs w:val="18"/>
              </w:rPr>
              <w:t>. Altres longituds segons projecte i necessitats.</w:t>
            </w:r>
          </w:p>
        </w:tc>
      </w:tr>
      <w:tr w:rsidR="00F015C5" w:rsidRPr="00056BC6" w14:paraId="7F5CC5C1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31C02B9" w14:textId="77777777" w:rsidR="00F015C5" w:rsidRPr="00056BC6" w:rsidRDefault="009412AC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Amidament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44A16998" w14:textId="77777777" w:rsidR="00F015C5" w:rsidRPr="00056BC6" w:rsidRDefault="009412AC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Lineal</w:t>
            </w:r>
          </w:p>
        </w:tc>
      </w:tr>
      <w:tr w:rsidR="00F015C5" w:rsidRPr="00056BC6" w14:paraId="32EA50D3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251B7FA4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Estabilitat</w:t>
            </w:r>
            <w:r w:rsidR="00E91171" w:rsidRPr="00056BC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a l</w:t>
            </w: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larg termini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2AFC7A3D" w14:textId="77777777" w:rsidR="00F015C5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0,1% a 2 a</w:t>
            </w:r>
            <w:r w:rsidR="00FC7CE4" w:rsidRPr="00056BC6">
              <w:rPr>
                <w:rFonts w:ascii="Arial" w:hAnsi="Arial" w:cs="Arial"/>
                <w:sz w:val="18"/>
                <w:szCs w:val="18"/>
              </w:rPr>
              <w:t>nys</w:t>
            </w:r>
          </w:p>
        </w:tc>
      </w:tr>
      <w:tr w:rsidR="00F015C5" w:rsidRPr="00056BC6" w14:paraId="77883DD4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22B803F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Desviació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39E3E9AC" w14:textId="77777777" w:rsidR="00E91171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&lt; 0,5%</w:t>
            </w:r>
          </w:p>
        </w:tc>
      </w:tr>
      <w:tr w:rsidR="00F015C5" w:rsidRPr="00056BC6" w14:paraId="5F9ED9AF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0B8DFC2" w14:textId="77777777" w:rsidR="00F015C5" w:rsidRPr="00056BC6" w:rsidRDefault="00E91171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Histeresi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0F6CE521" w14:textId="77777777" w:rsidR="00E91171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&lt; 0,02%</w:t>
            </w:r>
          </w:p>
        </w:tc>
      </w:tr>
      <w:tr w:rsidR="00F015C5" w:rsidRPr="00056BC6" w14:paraId="31BADCA5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C11FF57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Precisió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097D949C" w14:textId="77777777" w:rsidR="00F015C5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&lt; 0,25%</w:t>
            </w:r>
          </w:p>
        </w:tc>
      </w:tr>
      <w:tr w:rsidR="00F015C5" w:rsidRPr="00056BC6" w14:paraId="7CE5F081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8AF73B7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Protecció</w:t>
            </w:r>
            <w:r w:rsidR="00E91171" w:rsidRPr="00056BC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sensor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2DF72227" w14:textId="77777777" w:rsidR="00F015C5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IP68</w:t>
            </w:r>
          </w:p>
        </w:tc>
      </w:tr>
      <w:tr w:rsidR="00F015C5" w:rsidRPr="00056BC6" w14:paraId="434EED18" w14:textId="77777777" w:rsidTr="004A7B8C">
        <w:trPr>
          <w:trHeight w:val="464"/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C4889DD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Protecció contra sobretension</w:t>
            </w:r>
            <w:r w:rsidR="00E91171" w:rsidRPr="00056BC6">
              <w:rPr>
                <w:rFonts w:ascii="Arial" w:hAnsi="Arial" w:cs="Arial"/>
                <w:b/>
                <w:bCs/>
                <w:sz w:val="18"/>
                <w:szCs w:val="18"/>
              </w:rPr>
              <w:t>s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25DDA6A6" w14:textId="77777777" w:rsidR="00F015C5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Incorpora</w:t>
            </w:r>
            <w:r w:rsidR="00FC7CE4" w:rsidRPr="00056BC6">
              <w:rPr>
                <w:rFonts w:ascii="Arial" w:hAnsi="Arial" w:cs="Arial"/>
                <w:sz w:val="18"/>
                <w:szCs w:val="18"/>
              </w:rPr>
              <w:t xml:space="preserve">t </w:t>
            </w:r>
          </w:p>
        </w:tc>
      </w:tr>
      <w:tr w:rsidR="00B87E79" w:rsidRPr="00056BC6" w14:paraId="30F73320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5EA93CD" w14:textId="77777777" w:rsidR="00B87E79" w:rsidRPr="00056BC6" w:rsidRDefault="00B87E79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5334F065" w14:textId="77777777" w:rsidR="00B87E79" w:rsidRPr="00056BC6" w:rsidRDefault="00B87E79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015C5" w:rsidRPr="00056BC6" w14:paraId="1C1EEC1A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67123B3" w14:textId="77777777" w:rsidR="00F015C5" w:rsidRPr="00056BC6" w:rsidRDefault="00FC7C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  <w:r w:rsidR="00E91171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0D735209" w14:textId="77777777" w:rsidR="00F015C5" w:rsidRPr="00056BC6" w:rsidRDefault="00E9117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VEGAWELL-</w:t>
            </w:r>
            <w:r w:rsidR="00CF1F99">
              <w:rPr>
                <w:rFonts w:ascii="Arial" w:hAnsi="Arial" w:cs="Arial"/>
              </w:rPr>
              <w:t>5</w:t>
            </w:r>
            <w:r w:rsidRPr="00056BC6">
              <w:rPr>
                <w:rFonts w:ascii="Arial" w:hAnsi="Arial" w:cs="Arial"/>
              </w:rPr>
              <w:t xml:space="preserve">2 </w:t>
            </w:r>
          </w:p>
        </w:tc>
      </w:tr>
      <w:tr w:rsidR="00F015C5" w:rsidRPr="00056BC6" w14:paraId="19EEEF1F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9546A33" w14:textId="77777777" w:rsidR="00F015C5" w:rsidRPr="00056BC6" w:rsidRDefault="00E9117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667B0EAD" w14:textId="77777777" w:rsidR="00F015C5" w:rsidRPr="00056BC6" w:rsidRDefault="00E9117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</w:t>
            </w:r>
            <w:r w:rsidR="0017193C">
              <w:rPr>
                <w:rFonts w:ascii="Arial" w:hAnsi="Arial" w:cs="Arial"/>
              </w:rPr>
              <w:t>WELL</w:t>
            </w:r>
            <w:r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E91171" w:rsidRPr="00056BC6" w14:paraId="44A61CFE" w14:textId="77777777" w:rsidTr="004A7B8C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7E583DCB" w14:textId="77777777" w:rsidR="00E91171" w:rsidRPr="00056BC6" w:rsidRDefault="00E91171" w:rsidP="008E0B8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A47842B" w14:textId="77777777" w:rsidR="00E91171" w:rsidRPr="00056BC6" w:rsidRDefault="00E91171" w:rsidP="00056BC6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33B31F08" w14:textId="77777777" w:rsidR="00235B74" w:rsidRDefault="00235B74" w:rsidP="00422C28">
      <w:pPr>
        <w:jc w:val="both"/>
        <w:rPr>
          <w:rFonts w:ascii="Arial" w:hAnsi="Arial" w:cs="Arial"/>
        </w:rPr>
      </w:pPr>
    </w:p>
    <w:p w14:paraId="79BA38D0" w14:textId="77777777" w:rsidR="000F1475" w:rsidRDefault="000F1475" w:rsidP="00422C28">
      <w:pPr>
        <w:jc w:val="both"/>
        <w:rPr>
          <w:rFonts w:ascii="Arial" w:hAnsi="Arial" w:cs="Arial"/>
        </w:rPr>
      </w:pPr>
    </w:p>
    <w:p w14:paraId="78228BA1" w14:textId="77777777" w:rsidR="00315894" w:rsidRDefault="00315894" w:rsidP="00422C28">
      <w:pPr>
        <w:jc w:val="both"/>
        <w:rPr>
          <w:rFonts w:ascii="Arial" w:hAnsi="Arial" w:cs="Arial"/>
        </w:rPr>
        <w:sectPr w:rsidR="00315894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23D39" w:rsidRPr="00056BC6" w14:paraId="0253245D" w14:textId="77777777" w:rsidTr="004A7B8C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60539A4B" w14:textId="77777777" w:rsidR="00D23D39" w:rsidRPr="00056BC6" w:rsidRDefault="00235B74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bookmarkEnd w:id="169"/>
            <w:bookmarkEnd w:id="170"/>
            <w:r w:rsidR="00D23D39"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C37A4C" w:rsidRPr="00056BC6" w14:paraId="71B684B1" w14:textId="77777777" w:rsidTr="004A7B8C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4AA6B397" w14:textId="77777777" w:rsidR="00C37A4C" w:rsidRPr="00056BC6" w:rsidRDefault="00C37A4C" w:rsidP="00983F6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8447D59" w14:textId="77777777" w:rsidR="00C37A4C" w:rsidRPr="00056BC6" w:rsidRDefault="00C37A4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689B9D6" w14:textId="77777777" w:rsidR="00C37A4C" w:rsidRPr="00056BC6" w:rsidRDefault="00C37A4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1CAB4659" w14:textId="77777777" w:rsidR="00C37A4C" w:rsidRPr="00056BC6" w:rsidRDefault="00C37A4C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D23D39" w:rsidRPr="00056BC6" w14:paraId="473FED43" w14:textId="77777777" w:rsidTr="004A7B8C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020D7BA2" w14:textId="77777777" w:rsidR="00D23D39" w:rsidRPr="00056BC6" w:rsidRDefault="00D23D39" w:rsidP="00D23D3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5A4C96BE" w14:textId="77777777" w:rsidR="00D23D39" w:rsidRPr="00056BC6" w:rsidRDefault="00D23D39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76" w:name="_Toc99257978"/>
            <w:bookmarkStart w:id="177" w:name="_Toc14429561"/>
            <w:bookmarkStart w:id="178" w:name="_Toc137214844"/>
            <w:r w:rsidRPr="00056BC6">
              <w:rPr>
                <w:rFonts w:ascii="Arial" w:hAnsi="Arial" w:cs="Arial"/>
              </w:rPr>
              <w:t>NIVELL (Interruptor de nivell)</w:t>
            </w:r>
            <w:bookmarkEnd w:id="176"/>
            <w:bookmarkEnd w:id="177"/>
            <w:bookmarkEnd w:id="178"/>
          </w:p>
        </w:tc>
      </w:tr>
      <w:tr w:rsidR="002166AB" w:rsidRPr="00365A28" w14:paraId="382BB146" w14:textId="77777777" w:rsidTr="004A7B8C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A7E05F1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FB6F040" w14:textId="77777777" w:rsidR="002166AB" w:rsidRPr="00365A28" w:rsidRDefault="002166AB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79" w:name="_Toc14429562"/>
            <w:bookmarkStart w:id="180" w:name="_Toc137214845"/>
            <w:r>
              <w:rPr>
                <w:rFonts w:ascii="Arial" w:hAnsi="Arial" w:cs="Arial"/>
              </w:rPr>
              <w:t>FLYGT</w:t>
            </w:r>
            <w:bookmarkEnd w:id="179"/>
            <w:bookmarkEnd w:id="180"/>
          </w:p>
        </w:tc>
      </w:tr>
      <w:tr w:rsidR="00D23D39" w:rsidRPr="00056BC6" w14:paraId="273A04EC" w14:textId="77777777" w:rsidTr="004A7B8C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F3CA517" w14:textId="77777777" w:rsidR="00D23D39" w:rsidRPr="00056BC6" w:rsidRDefault="00D23D39" w:rsidP="00D23D3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54965B51" w14:textId="77777777" w:rsidR="00D23D39" w:rsidRPr="00056BC6" w:rsidRDefault="00D23D3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Dipòsits i cambres aspiració</w:t>
            </w:r>
          </w:p>
        </w:tc>
      </w:tr>
      <w:tr w:rsidR="00D23D39" w:rsidRPr="00056BC6" w14:paraId="413DD8FB" w14:textId="77777777" w:rsidTr="004A7B8C">
        <w:trPr>
          <w:trHeight w:val="227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auto"/>
          </w:tcPr>
          <w:p w14:paraId="77DBAB0C" w14:textId="77777777" w:rsidR="00D23D39" w:rsidRPr="00056BC6" w:rsidRDefault="00D23D39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Ut.</w:t>
            </w:r>
            <w:r w:rsidRPr="00056BC6">
              <w:rPr>
                <w:rFonts w:ascii="Arial" w:hAnsi="Arial" w:cs="Arial"/>
              </w:rPr>
              <w:tab/>
              <w:t>Interruptor de nivell d’ampolla de mercuri</w:t>
            </w:r>
          </w:p>
        </w:tc>
      </w:tr>
    </w:tbl>
    <w:p w14:paraId="7CB9E521" w14:textId="77777777" w:rsidR="00D23D39" w:rsidRPr="002610A3" w:rsidRDefault="00D23D39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02981BED" w14:textId="77777777" w:rsidR="00D23D39" w:rsidRPr="004A7B8C" w:rsidRDefault="00377721" w:rsidP="004A7B8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4A7B8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23961BA4" wp14:editId="50AF176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5904230" cy="0"/>
                <wp:effectExtent l="11430" t="13970" r="8890" b="5080"/>
                <wp:wrapNone/>
                <wp:docPr id="6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423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97CEE3" id="Line 14" o:spid="_x0000_s1026" style="position:absolute;z-index:25162803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64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cBF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" strokeweight=".5pt"/>
            </w:pict>
          </mc:Fallback>
        </mc:AlternateContent>
      </w:r>
      <w:r w:rsidR="00D23D39" w:rsidRPr="004A7B8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512"/>
        <w:gridCol w:w="7127"/>
      </w:tblGrid>
      <w:tr w:rsidR="0079022C" w:rsidRPr="00056BC6" w14:paraId="28A9BAAD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20740D2B" w14:textId="77777777" w:rsidR="0079022C" w:rsidRPr="00056BC6" w:rsidRDefault="00B75D15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Medi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1F29FBB3" w14:textId="77777777" w:rsidR="0079022C" w:rsidRPr="00056BC6" w:rsidRDefault="00B75D1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Líquid</w:t>
            </w:r>
            <w:r w:rsidR="0079022C" w:rsidRPr="00056BC6">
              <w:rPr>
                <w:rFonts w:ascii="Arial" w:hAnsi="Arial" w:cs="Arial"/>
              </w:rPr>
              <w:t xml:space="preserve">s </w:t>
            </w:r>
            <w:r w:rsidRPr="00056BC6">
              <w:rPr>
                <w:rFonts w:ascii="Arial" w:hAnsi="Arial" w:cs="Arial"/>
              </w:rPr>
              <w:t>amb densitat</w:t>
            </w:r>
            <w:r w:rsidR="0079022C" w:rsidRPr="00056BC6">
              <w:rPr>
                <w:rFonts w:ascii="Arial" w:hAnsi="Arial" w:cs="Arial"/>
              </w:rPr>
              <w:t xml:space="preserve"> entre 0,65 </w:t>
            </w:r>
            <w:r w:rsidRPr="00056BC6">
              <w:rPr>
                <w:rFonts w:ascii="Arial" w:hAnsi="Arial" w:cs="Arial"/>
              </w:rPr>
              <w:t>i</w:t>
            </w:r>
            <w:r w:rsidR="0079022C" w:rsidRPr="00056BC6">
              <w:rPr>
                <w:rFonts w:ascii="Arial" w:hAnsi="Arial" w:cs="Arial"/>
              </w:rPr>
              <w:t xml:space="preserve"> 1,5</w:t>
            </w:r>
          </w:p>
        </w:tc>
      </w:tr>
      <w:tr w:rsidR="0079022C" w:rsidRPr="00056BC6" w14:paraId="402F2D1C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126B3E9D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Temperatura </w:t>
            </w:r>
            <w:r w:rsidR="00B75D15" w:rsidRPr="00056BC6">
              <w:rPr>
                <w:rFonts w:ascii="Arial" w:hAnsi="Arial" w:cs="Arial"/>
                <w:b/>
                <w:bCs/>
              </w:rPr>
              <w:t>màxima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374DD69E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+ </w:t>
            </w:r>
            <w:smartTag w:uri="urn:schemas-microsoft-com:office:smarttags" w:element="metricconverter">
              <w:smartTagPr>
                <w:attr w:name="ProductID" w:val="50ﾰC"/>
              </w:smartTagPr>
              <w:r w:rsidRPr="00056BC6">
                <w:rPr>
                  <w:rFonts w:ascii="Arial" w:hAnsi="Arial" w:cs="Arial"/>
                </w:rPr>
                <w:t>50°C</w:t>
              </w:r>
            </w:smartTag>
          </w:p>
        </w:tc>
      </w:tr>
      <w:tr w:rsidR="0079022C" w:rsidRPr="00056BC6" w14:paraId="4C7B5C93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CE27079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temperatura mínima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4601C1FA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0ﾰC"/>
              </w:smartTagPr>
              <w:r w:rsidRPr="00056BC6">
                <w:rPr>
                  <w:rFonts w:ascii="Arial" w:hAnsi="Arial" w:cs="Arial"/>
                </w:rPr>
                <w:t>0°C</w:t>
              </w:r>
            </w:smartTag>
          </w:p>
        </w:tc>
      </w:tr>
      <w:tr w:rsidR="0079022C" w:rsidRPr="00056BC6" w14:paraId="2095F9AC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339B5B8E" w14:textId="77777777" w:rsidR="0079022C" w:rsidRPr="00056BC6" w:rsidRDefault="00B75D15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79022C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màxima</w:t>
            </w:r>
            <w:r w:rsidR="0079022C" w:rsidRPr="00056BC6">
              <w:rPr>
                <w:rFonts w:ascii="Arial" w:hAnsi="Arial" w:cs="Arial"/>
                <w:b/>
                <w:bCs/>
              </w:rPr>
              <w:t xml:space="preserve"> de tr</w:t>
            </w:r>
            <w:r w:rsidRPr="00056BC6">
              <w:rPr>
                <w:rFonts w:ascii="Arial" w:hAnsi="Arial" w:cs="Arial"/>
                <w:b/>
                <w:bCs/>
              </w:rPr>
              <w:t xml:space="preserve">eball 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6A141C7E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4 bar</w:t>
            </w:r>
          </w:p>
        </w:tc>
      </w:tr>
      <w:tr w:rsidR="0079022C" w:rsidRPr="00056BC6" w14:paraId="427150CD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3498048A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</w:t>
            </w:r>
            <w:r w:rsidR="00B75D15" w:rsidRPr="00056BC6">
              <w:rPr>
                <w:rFonts w:ascii="Arial" w:hAnsi="Arial" w:cs="Arial"/>
                <w:b/>
                <w:bCs/>
              </w:rPr>
              <w:t>tat</w:t>
            </w:r>
            <w:r w:rsidRPr="00056BC6">
              <w:rPr>
                <w:rFonts w:ascii="Arial" w:hAnsi="Arial" w:cs="Arial"/>
                <w:b/>
                <w:bCs/>
              </w:rPr>
              <w:t xml:space="preserve"> de r</w:t>
            </w:r>
            <w:r w:rsidR="00B75D15" w:rsidRPr="00056BC6">
              <w:rPr>
                <w:rFonts w:ascii="Arial" w:hAnsi="Arial" w:cs="Arial"/>
                <w:b/>
                <w:bCs/>
              </w:rPr>
              <w:t>uptura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46F2FFCB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250 V - </w:t>
            </w:r>
            <w:smartTag w:uri="urn:schemas-microsoft-com:office:smarttags" w:element="metricconverter">
              <w:smartTagPr>
                <w:attr w:name="ProductID" w:val="10 a"/>
              </w:smartTagPr>
              <w:r w:rsidRPr="00056BC6">
                <w:rPr>
                  <w:rFonts w:ascii="Arial" w:hAnsi="Arial" w:cs="Arial"/>
                </w:rPr>
                <w:t>10 A</w:t>
              </w:r>
            </w:smartTag>
          </w:p>
          <w:p w14:paraId="734BEA88" w14:textId="77777777" w:rsidR="00296807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380 V - </w:t>
            </w:r>
            <w:smartTag w:uri="urn:schemas-microsoft-com:office:smarttags" w:element="metricconverter">
              <w:smartTagPr>
                <w:attr w:name="ProductID" w:val="6 a"/>
              </w:smartTagPr>
              <w:r w:rsidRPr="00056BC6">
                <w:rPr>
                  <w:rFonts w:ascii="Arial" w:hAnsi="Arial" w:cs="Arial"/>
                </w:rPr>
                <w:t>6 A</w:t>
              </w:r>
            </w:smartTag>
          </w:p>
        </w:tc>
      </w:tr>
      <w:tr w:rsidR="0079022C" w:rsidRPr="00056BC6" w14:paraId="65F76AC0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1035A9CF" w14:textId="77777777" w:rsidR="0079022C" w:rsidRPr="00056BC6" w:rsidRDefault="00B75D15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Tensió</w:t>
            </w:r>
            <w:r w:rsidR="0079022C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màxima</w:t>
            </w:r>
            <w:r w:rsidR="0079022C" w:rsidRPr="00056BC6">
              <w:rPr>
                <w:rFonts w:ascii="Arial" w:hAnsi="Arial" w:cs="Arial"/>
                <w:b/>
                <w:bCs/>
              </w:rPr>
              <w:t xml:space="preserve"> de </w:t>
            </w: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75C01BCC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 Vca p</w:t>
            </w:r>
            <w:r w:rsidR="00B75D15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segur</w:t>
            </w:r>
            <w:r w:rsidR="00B75D15" w:rsidRPr="00056BC6">
              <w:rPr>
                <w:rFonts w:ascii="Arial" w:hAnsi="Arial" w:cs="Arial"/>
              </w:rPr>
              <w:t xml:space="preserve">etat </w:t>
            </w:r>
            <w:r w:rsidR="008F68B3" w:rsidRPr="00056BC6">
              <w:rPr>
                <w:rFonts w:ascii="Arial" w:hAnsi="Arial" w:cs="Arial"/>
              </w:rPr>
              <w:t>estant</w:t>
            </w:r>
            <w:r w:rsidR="00B75D15" w:rsidRPr="00056BC6">
              <w:rPr>
                <w:rFonts w:ascii="Arial" w:hAnsi="Arial" w:cs="Arial"/>
              </w:rPr>
              <w:t xml:space="preserve"> submergit </w:t>
            </w:r>
          </w:p>
        </w:tc>
      </w:tr>
      <w:tr w:rsidR="0079022C" w:rsidRPr="00056BC6" w14:paraId="1ACE859B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5FC73B83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 c</w:t>
            </w:r>
            <w:r w:rsidR="00B75D15" w:rsidRPr="00056BC6">
              <w:rPr>
                <w:rFonts w:ascii="Arial" w:hAnsi="Arial" w:cs="Arial"/>
                <w:b/>
                <w:bCs/>
              </w:rPr>
              <w:t>obertes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794302C7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Polipropil</w:t>
            </w:r>
            <w:r w:rsidR="00B75D15" w:rsidRPr="00056BC6">
              <w:rPr>
                <w:rFonts w:ascii="Arial" w:hAnsi="Arial" w:cs="Arial"/>
              </w:rPr>
              <w:t>è</w:t>
            </w:r>
          </w:p>
        </w:tc>
      </w:tr>
      <w:tr w:rsidR="0079022C" w:rsidRPr="00056BC6" w14:paraId="397FC978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7FE841C7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 de cable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0C307186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PVC especial</w:t>
            </w:r>
          </w:p>
        </w:tc>
      </w:tr>
      <w:tr w:rsidR="0079022C" w:rsidRPr="00056BC6" w14:paraId="61AAC5D3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7660C560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Longitud del cable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7980EA55" w14:textId="77777777" w:rsidR="0079022C" w:rsidRPr="00056BC6" w:rsidRDefault="002968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6, 13 ó 20 </w:t>
            </w:r>
            <w:r w:rsidR="00B75D15" w:rsidRPr="00056BC6">
              <w:rPr>
                <w:rFonts w:ascii="Arial" w:hAnsi="Arial" w:cs="Arial"/>
              </w:rPr>
              <w:t xml:space="preserve">segons necessitats, evitant connexions intermèdies al cable </w:t>
            </w:r>
          </w:p>
        </w:tc>
      </w:tr>
      <w:tr w:rsidR="007F665B" w:rsidRPr="00056BC6" w14:paraId="3534FB27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F740EBC" w14:textId="77777777" w:rsidR="007F665B" w:rsidRPr="00056BC6" w:rsidRDefault="007F665B" w:rsidP="008E0B8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Color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52662F64" w14:textId="77777777" w:rsidR="007F665B" w:rsidRPr="00056BC6" w:rsidRDefault="007F665B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Blau</w:t>
            </w:r>
          </w:p>
        </w:tc>
      </w:tr>
      <w:tr w:rsidR="0079022C" w:rsidRPr="00056BC6" w14:paraId="005B921C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4C93C941" w14:textId="77777777" w:rsidR="0079022C" w:rsidRPr="00056BC6" w:rsidRDefault="0079022C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5C9CA465" w14:textId="77777777" w:rsidR="0079022C" w:rsidRPr="00056BC6" w:rsidRDefault="0079022C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564A57" w:rsidRPr="00056BC6" w14:paraId="263BF0E7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5400E05D" w14:textId="77777777" w:rsidR="00564A57" w:rsidRPr="00056BC6" w:rsidRDefault="00564A57" w:rsidP="00564A5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40AC1F5C" w14:textId="77777777" w:rsidR="006660B0" w:rsidRPr="00056BC6" w:rsidRDefault="00564A57" w:rsidP="0031589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FLYGT o similar</w:t>
            </w:r>
          </w:p>
        </w:tc>
      </w:tr>
      <w:tr w:rsidR="00564A57" w:rsidRPr="00056BC6" w14:paraId="4FF7B6CB" w14:textId="77777777" w:rsidTr="004A7B8C">
        <w:trPr>
          <w:jc w:val="center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</w:tcPr>
          <w:p w14:paraId="649597A5" w14:textId="77777777" w:rsidR="00564A57" w:rsidRPr="00056BC6" w:rsidRDefault="00564A57" w:rsidP="00564A5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917" w:type="dxa"/>
            <w:tcBorders>
              <w:top w:val="nil"/>
              <w:left w:val="nil"/>
              <w:bottom w:val="nil"/>
              <w:right w:val="nil"/>
            </w:tcBorders>
          </w:tcPr>
          <w:p w14:paraId="59E78AF4" w14:textId="77777777" w:rsidR="00564A57" w:rsidRPr="00056BC6" w:rsidRDefault="00564A5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ENM-10</w:t>
            </w:r>
          </w:p>
          <w:p w14:paraId="22CA8FB4" w14:textId="77777777" w:rsidR="006660B0" w:rsidRPr="00056BC6" w:rsidRDefault="006660B0" w:rsidP="00056BC6">
            <w:pPr>
              <w:jc w:val="both"/>
              <w:rPr>
                <w:rFonts w:ascii="Arial" w:hAnsi="Arial" w:cs="Arial"/>
              </w:rPr>
            </w:pPr>
          </w:p>
        </w:tc>
      </w:tr>
    </w:tbl>
    <w:p w14:paraId="6D2C71BE" w14:textId="77777777" w:rsidR="0079022C" w:rsidRPr="002610A3" w:rsidRDefault="0079022C" w:rsidP="00296807">
      <w:pPr>
        <w:jc w:val="both"/>
        <w:rPr>
          <w:rFonts w:ascii="Arial" w:hAnsi="Arial" w:cs="Arial"/>
        </w:rPr>
      </w:pPr>
    </w:p>
    <w:p w14:paraId="5D148AB8" w14:textId="77777777" w:rsidR="00A44FCB" w:rsidRDefault="00A44FCB" w:rsidP="00422C28">
      <w:pPr>
        <w:jc w:val="both"/>
        <w:rPr>
          <w:rFonts w:ascii="Arial" w:hAnsi="Arial" w:cs="Arial"/>
        </w:rPr>
      </w:pPr>
    </w:p>
    <w:p w14:paraId="781AA90E" w14:textId="77777777" w:rsidR="00A44FCB" w:rsidRDefault="00A44FCB" w:rsidP="00422C28">
      <w:pPr>
        <w:jc w:val="both"/>
        <w:rPr>
          <w:rFonts w:ascii="Arial" w:hAnsi="Arial" w:cs="Arial"/>
        </w:rPr>
        <w:sectPr w:rsidR="00A44FCB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7C44E0" w:rsidRPr="00056BC6" w14:paraId="3E6860F1" w14:textId="77777777" w:rsidTr="00A577D1">
        <w:trPr>
          <w:trHeight w:val="284"/>
          <w:jc w:val="center"/>
        </w:trPr>
        <w:tc>
          <w:tcPr>
            <w:tcW w:w="923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6D9F1" w:themeFill="text2" w:themeFillTint="33"/>
            <w:vAlign w:val="center"/>
          </w:tcPr>
          <w:p w14:paraId="31D473B9" w14:textId="77777777" w:rsidR="007C44E0" w:rsidRPr="00056BC6" w:rsidRDefault="007C44E0" w:rsidP="007D501B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C44E0" w:rsidRPr="00056BC6" w14:paraId="0B002D83" w14:textId="77777777" w:rsidTr="00A577D1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55BC422" w14:textId="77777777" w:rsidR="007C44E0" w:rsidRPr="00056BC6" w:rsidRDefault="007C44E0" w:rsidP="007D501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02A3C" w14:textId="77777777" w:rsidR="007C44E0" w:rsidRPr="00056BC6" w:rsidRDefault="007C44E0" w:rsidP="007D501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0BE1307E" w14:textId="77777777" w:rsidR="007C44E0" w:rsidRPr="00056BC6" w:rsidRDefault="007C44E0" w:rsidP="007D501B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90E0C71" w14:textId="77777777" w:rsidR="007C44E0" w:rsidRPr="00056BC6" w:rsidRDefault="007C44E0" w:rsidP="007D501B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24/03/2003</w:t>
            </w:r>
          </w:p>
        </w:tc>
      </w:tr>
      <w:tr w:rsidR="007C44E0" w:rsidRPr="00056BC6" w14:paraId="3D341B5F" w14:textId="77777777" w:rsidTr="00A577D1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0DEA1A1" w14:textId="77777777" w:rsidR="007C44E0" w:rsidRPr="00056BC6" w:rsidRDefault="007C44E0" w:rsidP="007D501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7EB6952" w14:textId="77777777" w:rsidR="007C44E0" w:rsidRPr="00056BC6" w:rsidRDefault="007C44E0" w:rsidP="007D501B">
            <w:pPr>
              <w:jc w:val="both"/>
              <w:outlineLvl w:val="0"/>
              <w:rPr>
                <w:rFonts w:ascii="Arial" w:hAnsi="Arial" w:cs="Arial"/>
              </w:rPr>
            </w:pPr>
            <w:bookmarkStart w:id="181" w:name="_Toc14429563"/>
            <w:bookmarkStart w:id="182" w:name="_Toc137214846"/>
            <w:r w:rsidRPr="00056BC6">
              <w:rPr>
                <w:rFonts w:ascii="Arial" w:hAnsi="Arial" w:cs="Arial"/>
              </w:rPr>
              <w:t xml:space="preserve">NIVELL </w:t>
            </w:r>
            <w:r>
              <w:rPr>
                <w:rFonts w:ascii="Arial" w:hAnsi="Arial" w:cs="Arial"/>
              </w:rPr>
              <w:t>RADAR</w:t>
            </w:r>
            <w:bookmarkEnd w:id="181"/>
            <w:bookmarkEnd w:id="182"/>
          </w:p>
        </w:tc>
      </w:tr>
      <w:tr w:rsidR="007C44E0" w:rsidRPr="00365A28" w14:paraId="01963447" w14:textId="77777777" w:rsidTr="00A577D1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30AE847" w14:textId="77777777" w:rsidR="007C44E0" w:rsidRPr="00365A28" w:rsidRDefault="007C44E0" w:rsidP="007D501B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47D9A53" w14:textId="77777777" w:rsidR="007C44E0" w:rsidRPr="00365A28" w:rsidRDefault="007C44E0" w:rsidP="007D501B">
            <w:pPr>
              <w:jc w:val="both"/>
              <w:outlineLvl w:val="1"/>
              <w:rPr>
                <w:rFonts w:ascii="Arial" w:hAnsi="Arial" w:cs="Arial"/>
              </w:rPr>
            </w:pPr>
            <w:bookmarkStart w:id="183" w:name="_Toc14429564"/>
            <w:bookmarkStart w:id="184" w:name="_Toc137214847"/>
            <w:r>
              <w:rPr>
                <w:rFonts w:ascii="Arial" w:hAnsi="Arial" w:cs="Arial"/>
              </w:rPr>
              <w:t>VEGA</w:t>
            </w:r>
            <w:bookmarkEnd w:id="183"/>
            <w:bookmarkEnd w:id="184"/>
          </w:p>
        </w:tc>
      </w:tr>
      <w:tr w:rsidR="007C44E0" w:rsidRPr="00056BC6" w14:paraId="43A09E37" w14:textId="77777777" w:rsidTr="00A577D1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7A603E43" w14:textId="77777777" w:rsidR="007C44E0" w:rsidRPr="00056BC6" w:rsidRDefault="007C44E0" w:rsidP="007D501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9419291" w14:textId="77777777" w:rsidR="007C44E0" w:rsidRPr="00056BC6" w:rsidRDefault="007C44E0" w:rsidP="007D501B">
            <w:pPr>
              <w:jc w:val="both"/>
              <w:rPr>
                <w:rFonts w:ascii="Arial" w:hAnsi="Arial" w:cs="Arial"/>
              </w:rPr>
            </w:pPr>
            <w:r w:rsidRPr="00EE7DA9">
              <w:rPr>
                <w:rFonts w:ascii="Arial" w:hAnsi="Arial" w:cs="Arial"/>
              </w:rPr>
              <w:t xml:space="preserve">Sensor de radar </w:t>
            </w:r>
            <w:r>
              <w:rPr>
                <w:rFonts w:ascii="Arial" w:hAnsi="Arial" w:cs="Arial"/>
              </w:rPr>
              <w:t xml:space="preserve">per a </w:t>
            </w:r>
            <w:r w:rsidRPr="00EE7DA9">
              <w:rPr>
                <w:rFonts w:ascii="Arial" w:hAnsi="Arial" w:cs="Arial"/>
              </w:rPr>
              <w:t xml:space="preserve">la </w:t>
            </w:r>
            <w:r>
              <w:rPr>
                <w:rFonts w:ascii="Arial" w:hAnsi="Arial" w:cs="Arial"/>
              </w:rPr>
              <w:t>mesura en continu</w:t>
            </w:r>
            <w:r w:rsidRPr="00EE7DA9">
              <w:rPr>
                <w:rFonts w:ascii="Arial" w:hAnsi="Arial" w:cs="Arial"/>
              </w:rPr>
              <w:t xml:space="preserve"> de nivel</w:t>
            </w:r>
            <w:r>
              <w:rPr>
                <w:rFonts w:ascii="Arial" w:hAnsi="Arial" w:cs="Arial"/>
              </w:rPr>
              <w:t>l</w:t>
            </w:r>
          </w:p>
        </w:tc>
      </w:tr>
    </w:tbl>
    <w:p w14:paraId="03E28025" w14:textId="77777777" w:rsidR="007C44E0" w:rsidRPr="002610A3" w:rsidRDefault="007C44E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35ACEF4" w14:textId="77777777" w:rsidR="007C44E0" w:rsidRPr="000B74FE" w:rsidRDefault="00377721" w:rsidP="007C44E0">
      <w:pPr>
        <w:widowControl/>
        <w:spacing w:line="72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6821A66E" wp14:editId="6DFAA5E5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6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16501" id="Line 71" o:spid="_x0000_s1026" style="position:absolute;z-index:25168230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" strokeweight=".5pt"/>
            </w:pict>
          </mc:Fallback>
        </mc:AlternateContent>
      </w:r>
      <w:r w:rsidR="007C44E0" w:rsidRPr="000B74FE">
        <w:rPr>
          <w:rFonts w:ascii="Arial" w:hAnsi="Arial" w:cs="Arial"/>
          <w:b/>
          <w:bCs/>
          <w:i/>
        </w:rPr>
        <w:t>CARACTERÍSTIQUES</w:t>
      </w:r>
    </w:p>
    <w:p w14:paraId="6DC2335D" w14:textId="77777777" w:rsidR="007C44E0" w:rsidRPr="004104CC" w:rsidRDefault="007C44E0" w:rsidP="007C44E0">
      <w:pPr>
        <w:jc w:val="both"/>
        <w:rPr>
          <w:rFonts w:ascii="Arial" w:hAnsi="Arial" w:cs="Arial"/>
        </w:rPr>
      </w:pPr>
      <w:r w:rsidRPr="004104CC">
        <w:rPr>
          <w:rFonts w:ascii="Arial" w:hAnsi="Arial" w:cs="Arial"/>
        </w:rPr>
        <w:t>Impulsos de microones extremadament curts són emesos pel sistema d’antenes a sobre de la superfície a mesurar i reflexats per la mateixa. Aquestes ones són captades per les antenes de l’equip. La diferència de temps entre la ona enviada i retornada és proporcional al nivell del dipòsit. Un procés electrònic converteix les mesures en una sortida proporcional a 4÷20 mA.</w:t>
      </w:r>
    </w:p>
    <w:p w14:paraId="4E3976FD" w14:textId="77777777" w:rsidR="007C44E0" w:rsidRPr="004104CC" w:rsidRDefault="007C44E0" w:rsidP="007C44E0">
      <w:pPr>
        <w:jc w:val="both"/>
        <w:rPr>
          <w:rFonts w:ascii="Arial" w:hAnsi="Arial" w:cs="Arial"/>
        </w:rPr>
      </w:pPr>
    </w:p>
    <w:p w14:paraId="0D9699A9" w14:textId="77777777" w:rsidR="007C44E0" w:rsidRPr="004104CC" w:rsidRDefault="007C44E0" w:rsidP="007C44E0">
      <w:pPr>
        <w:jc w:val="both"/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7595"/>
      </w:tblGrid>
      <w:tr w:rsidR="007C44E0" w:rsidRPr="004104CC" w14:paraId="358A8E74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591A263" w14:textId="77777777" w:rsidR="007C44E0" w:rsidRPr="004104CC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Longitud cable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F0FA06F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 xml:space="preserve">Segons necessitat i rang </w:t>
            </w:r>
          </w:p>
        </w:tc>
      </w:tr>
      <w:tr w:rsidR="007C44E0" w:rsidRPr="004104CC" w14:paraId="7EF3C350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F87C099" w14:textId="77777777" w:rsidR="007C44E0" w:rsidRPr="004104CC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Alimentació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5F479DC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>9,6÷36 Vc.c.</w:t>
            </w:r>
          </w:p>
        </w:tc>
      </w:tr>
      <w:tr w:rsidR="007C44E0" w:rsidRPr="004104CC" w14:paraId="233B0C15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898BE75" w14:textId="77777777" w:rsidR="007C44E0" w:rsidRPr="004104CC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Rangs mesura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6CF8C02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>15 m</w:t>
            </w:r>
          </w:p>
        </w:tc>
      </w:tr>
      <w:tr w:rsidR="007C44E0" w:rsidRPr="004104CC" w14:paraId="2CB45A2F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B4B55ED" w14:textId="77777777" w:rsidR="007C44E0" w:rsidRPr="004104CC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Amidament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42C25D7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>Lineal</w:t>
            </w:r>
          </w:p>
        </w:tc>
      </w:tr>
      <w:tr w:rsidR="007C44E0" w:rsidRPr="004104CC" w14:paraId="7F4C6C05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DF495F1" w14:textId="77777777" w:rsidR="007C44E0" w:rsidRPr="004104CC" w:rsidRDefault="007C44E0" w:rsidP="007D501B">
            <w:pPr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Error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B29025C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>±2 mm</w:t>
            </w:r>
          </w:p>
        </w:tc>
      </w:tr>
      <w:tr w:rsidR="007C44E0" w:rsidRPr="004104CC" w14:paraId="077CFDBA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1D8EB89" w14:textId="77777777" w:rsidR="007C44E0" w:rsidRPr="004104CC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104CC">
              <w:rPr>
                <w:rFonts w:ascii="Arial" w:hAnsi="Arial" w:cs="Arial"/>
                <w:b/>
                <w:bCs/>
                <w:sz w:val="18"/>
                <w:szCs w:val="18"/>
              </w:rPr>
              <w:t>Protecció sensor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9D0BA03" w14:textId="77777777" w:rsidR="007C44E0" w:rsidRPr="004104CC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4104CC">
              <w:rPr>
                <w:rFonts w:ascii="Arial" w:hAnsi="Arial" w:cs="Arial"/>
                <w:sz w:val="18"/>
                <w:szCs w:val="18"/>
              </w:rPr>
              <w:t>IP68</w:t>
            </w:r>
          </w:p>
        </w:tc>
      </w:tr>
      <w:tr w:rsidR="007C44E0" w:rsidRPr="00056BC6" w14:paraId="3B764996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11E8CFA" w14:textId="77777777" w:rsidR="007C44E0" w:rsidRPr="00056BC6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C134CCD" w14:textId="77777777" w:rsidR="007C44E0" w:rsidRPr="00056BC6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C44E0" w:rsidRPr="00056BC6" w14:paraId="5E6316DC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3F1D5BC" w14:textId="77777777" w:rsidR="007C44E0" w:rsidRPr="00315894" w:rsidRDefault="007C44E0" w:rsidP="007D501B">
            <w:pPr>
              <w:rPr>
                <w:rFonts w:ascii="Arial" w:hAnsi="Arial" w:cs="Arial"/>
                <w:b/>
                <w:bCs/>
                <w:u w:val="single"/>
              </w:rPr>
            </w:pPr>
            <w:r w:rsidRPr="00315894">
              <w:rPr>
                <w:rFonts w:ascii="Arial" w:hAnsi="Arial" w:cs="Arial"/>
                <w:b/>
                <w:bCs/>
                <w:u w:val="single"/>
              </w:rPr>
              <w:t>MODEL: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FA169C2" w14:textId="77777777" w:rsidR="007C44E0" w:rsidRPr="00056BC6" w:rsidRDefault="007C44E0" w:rsidP="007D501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VEGAPLUS WL61</w:t>
            </w:r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7C44E0" w:rsidRPr="00056BC6" w14:paraId="19760931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A70D888" w14:textId="77777777" w:rsidR="007C44E0" w:rsidRPr="00315894" w:rsidRDefault="007C44E0" w:rsidP="007D501B">
            <w:pPr>
              <w:rPr>
                <w:rFonts w:ascii="Arial" w:hAnsi="Arial" w:cs="Arial"/>
                <w:b/>
                <w:bCs/>
                <w:u w:val="single"/>
              </w:rPr>
            </w:pPr>
            <w:r w:rsidRPr="00315894">
              <w:rPr>
                <w:rFonts w:ascii="Arial" w:hAnsi="Arial" w:cs="Arial"/>
                <w:b/>
                <w:bCs/>
                <w:u w:val="single"/>
              </w:rPr>
              <w:t>MARCA: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62F8E61" w14:textId="77777777" w:rsidR="007C44E0" w:rsidRPr="00056BC6" w:rsidRDefault="007C44E0" w:rsidP="007D501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 o similar</w:t>
            </w:r>
          </w:p>
        </w:tc>
      </w:tr>
      <w:tr w:rsidR="007C44E0" w:rsidRPr="00056BC6" w14:paraId="5D32E85E" w14:textId="77777777" w:rsidTr="00A577D1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04B4A48" w14:textId="77777777" w:rsidR="007C44E0" w:rsidRPr="00056BC6" w:rsidRDefault="007C44E0" w:rsidP="007D501B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36D8FD0" w14:textId="77777777" w:rsidR="007C44E0" w:rsidRPr="00056BC6" w:rsidRDefault="007C44E0" w:rsidP="007D501B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050934C5" w14:textId="77777777" w:rsidR="0079022C" w:rsidRDefault="0079022C" w:rsidP="00422C28">
      <w:pPr>
        <w:jc w:val="both"/>
        <w:rPr>
          <w:rFonts w:ascii="Arial" w:hAnsi="Arial" w:cs="Arial"/>
        </w:rPr>
      </w:pPr>
    </w:p>
    <w:p w14:paraId="4D3A1C24" w14:textId="77777777" w:rsidR="007C44E0" w:rsidRPr="002610A3" w:rsidRDefault="007C44E0" w:rsidP="00422C28">
      <w:pPr>
        <w:jc w:val="both"/>
        <w:rPr>
          <w:rFonts w:ascii="Arial" w:hAnsi="Arial" w:cs="Arial"/>
        </w:rPr>
      </w:pPr>
    </w:p>
    <w:p w14:paraId="49568238" w14:textId="77777777" w:rsidR="0079022C" w:rsidRPr="002610A3" w:rsidRDefault="0079022C" w:rsidP="00422C28">
      <w:pPr>
        <w:jc w:val="both"/>
        <w:rPr>
          <w:rFonts w:ascii="Arial" w:hAnsi="Arial" w:cs="Arial"/>
        </w:rPr>
        <w:sectPr w:rsidR="0079022C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23D39" w:rsidRPr="00056BC6" w14:paraId="0B7DA263" w14:textId="77777777" w:rsidTr="00671768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6CE82D3" w14:textId="77777777" w:rsidR="00D23D39" w:rsidRPr="00056BC6" w:rsidRDefault="00D23D39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983F6D" w:rsidRPr="00056BC6" w14:paraId="2E1D5E8D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DCB593F" w14:textId="77777777" w:rsidR="00983F6D" w:rsidRPr="00056BC6" w:rsidRDefault="00983F6D" w:rsidP="00983F6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D2BC950" w14:textId="77777777" w:rsidR="00983F6D" w:rsidRPr="00056BC6" w:rsidRDefault="00983F6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3D6CC9F" w14:textId="77777777" w:rsidR="00983F6D" w:rsidRPr="00056BC6" w:rsidRDefault="00983F6D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627498F8" w14:textId="77777777" w:rsidR="00983F6D" w:rsidRPr="00056BC6" w:rsidRDefault="00983F6D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D23D39" w:rsidRPr="00056BC6" w14:paraId="2147DCF3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7C115C0" w14:textId="77777777" w:rsidR="00D23D39" w:rsidRPr="00056BC6" w:rsidRDefault="00D23D39" w:rsidP="00D23D3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56C2804" w14:textId="77777777" w:rsidR="00D23D39" w:rsidRPr="00056BC6" w:rsidRDefault="00D23D39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85" w:name="_Toc99257979"/>
            <w:bookmarkStart w:id="186" w:name="_Toc14429565"/>
            <w:bookmarkStart w:id="187" w:name="_Toc137214848"/>
            <w:r w:rsidRPr="00056BC6">
              <w:rPr>
                <w:rFonts w:ascii="Arial" w:hAnsi="Arial" w:cs="Arial"/>
              </w:rPr>
              <w:t>OBTURADOR DE DISC SOTA CAPOTA</w:t>
            </w:r>
            <w:bookmarkEnd w:id="185"/>
            <w:bookmarkEnd w:id="186"/>
            <w:bookmarkEnd w:id="187"/>
          </w:p>
        </w:tc>
      </w:tr>
      <w:tr w:rsidR="002166AB" w:rsidRPr="00365A28" w14:paraId="23FDD9F2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CF4124B" w14:textId="77777777" w:rsidR="002166AB" w:rsidRPr="00365A28" w:rsidRDefault="002166AB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1A6EB40B" w14:textId="77777777" w:rsidR="002166AB" w:rsidRPr="00365A28" w:rsidRDefault="00FC6AF7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88" w:name="_Toc14429566"/>
            <w:bookmarkStart w:id="189" w:name="_Toc137214849"/>
            <w:r>
              <w:rPr>
                <w:rFonts w:ascii="Arial" w:hAnsi="Arial" w:cs="Arial"/>
              </w:rPr>
              <w:t>ALST</w:t>
            </w:r>
            <w:r w:rsidR="002166AB" w:rsidRPr="00056BC6">
              <w:rPr>
                <w:rFonts w:ascii="Arial" w:hAnsi="Arial" w:cs="Arial"/>
              </w:rPr>
              <w:t>OM</w:t>
            </w:r>
            <w:bookmarkEnd w:id="188"/>
            <w:bookmarkEnd w:id="189"/>
            <w:r w:rsidR="00BB37CD">
              <w:rPr>
                <w:rFonts w:ascii="Arial" w:hAnsi="Arial" w:cs="Arial"/>
              </w:rPr>
              <w:t xml:space="preserve"> </w:t>
            </w:r>
          </w:p>
        </w:tc>
      </w:tr>
      <w:tr w:rsidR="00D23D39" w:rsidRPr="00056BC6" w14:paraId="022A8405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C9EEB7C" w14:textId="77777777" w:rsidR="00D23D39" w:rsidRPr="00056BC6" w:rsidRDefault="00D23D39" w:rsidP="00D23D3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7BCD454" w14:textId="77777777" w:rsidR="00D23D39" w:rsidRPr="00056BC6" w:rsidRDefault="00D23D3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nivell cambres-dipòsits</w:t>
            </w:r>
          </w:p>
        </w:tc>
      </w:tr>
      <w:tr w:rsidR="00D23D39" w:rsidRPr="00056BC6" w14:paraId="7F728A78" w14:textId="77777777" w:rsidTr="00671768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34175DB4" w14:textId="77777777" w:rsidR="00D23D39" w:rsidRPr="00056BC6" w:rsidRDefault="00D23D3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 de flotador de disc autocentrat sota capota sense fregament, cavitació, cops antiariet; utilització per a càrregues fortes.</w:t>
            </w:r>
          </w:p>
        </w:tc>
      </w:tr>
    </w:tbl>
    <w:p w14:paraId="68372AC2" w14:textId="77777777" w:rsidR="00D23D39" w:rsidRPr="002610A3" w:rsidRDefault="00D23D39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7703669" w14:textId="77777777" w:rsidR="00D23D39" w:rsidRPr="00671768" w:rsidRDefault="00377721" w:rsidP="0067176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7176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43BB3D86" wp14:editId="013416EC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5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A53AAC" id="Line 15" o:spid="_x0000_s1026" style="position:absolute;z-index:25162905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Tm0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qdk5t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D23D39" w:rsidRPr="0067176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498"/>
        <w:gridCol w:w="1248"/>
        <w:gridCol w:w="6893"/>
      </w:tblGrid>
      <w:tr w:rsidR="001E6927" w:rsidRPr="00C72811" w14:paraId="1C824115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E41D22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Tipus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disc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483E63AA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Pla</w:t>
            </w:r>
            <w:r w:rsidR="00CA7669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 xml:space="preserve">i mòbil </w:t>
            </w:r>
          </w:p>
        </w:tc>
      </w:tr>
      <w:tr w:rsidR="001E6927" w:rsidRPr="00C72811" w14:paraId="343F6ED7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0791AE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Diàmetre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Nominal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596C8BE3" w14:textId="77777777" w:rsidR="001E6927" w:rsidRPr="00C72811" w:rsidRDefault="00CA7669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Des</w:t>
            </w:r>
            <w:r w:rsidR="008F68B3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32 a"/>
              </w:smartTagPr>
              <w:r w:rsidRPr="00C72811">
                <w:rPr>
                  <w:rFonts w:ascii="Arial" w:hAnsi="Arial" w:cs="Arial"/>
                </w:rPr>
                <w:t>32 a</w:t>
              </w:r>
            </w:smartTag>
            <w:r w:rsidRPr="00C72811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500 mm"/>
              </w:smartTagPr>
              <w:r w:rsidRPr="00C72811">
                <w:rPr>
                  <w:rFonts w:ascii="Arial" w:hAnsi="Arial" w:cs="Arial"/>
                </w:rPr>
                <w:t>500 mm</w:t>
              </w:r>
            </w:smartTag>
            <w:r w:rsidRPr="00C72811">
              <w:rPr>
                <w:rFonts w:ascii="Arial" w:hAnsi="Arial" w:cs="Arial"/>
              </w:rPr>
              <w:t xml:space="preserve">, </w:t>
            </w:r>
            <w:r w:rsidR="008F68B3" w:rsidRPr="00C72811">
              <w:rPr>
                <w:rFonts w:ascii="Arial" w:hAnsi="Arial" w:cs="Arial"/>
              </w:rPr>
              <w:t xml:space="preserve">segons cabal </w:t>
            </w:r>
          </w:p>
        </w:tc>
      </w:tr>
      <w:tr w:rsidR="001E6927" w:rsidRPr="00C72811" w14:paraId="6F5A4D92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8BECC0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Diàmetre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Capota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3062F89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CA7669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1E6927" w:rsidRPr="00C72811" w14:paraId="038CF71C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5EC539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Diàmetre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Flotador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2CC10296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CA7669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1E6927" w:rsidRPr="00C72811" w14:paraId="68C6CC67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F08CA4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Desplaçament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Flotador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4505482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CA7669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1E6927" w:rsidRPr="00C72811" w14:paraId="4346CEAA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9C68B5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6469A0B3" w14:textId="77777777" w:rsidR="001E6927" w:rsidRPr="00C72811" w:rsidRDefault="00CA7669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Brida DN-10, 16 </w:t>
            </w:r>
            <w:r w:rsidR="008F68B3" w:rsidRPr="00C72811">
              <w:rPr>
                <w:rFonts w:ascii="Arial" w:hAnsi="Arial" w:cs="Arial"/>
              </w:rPr>
              <w:t>i</w:t>
            </w:r>
            <w:r w:rsidRPr="00C72811">
              <w:rPr>
                <w:rFonts w:ascii="Arial" w:hAnsi="Arial" w:cs="Arial"/>
              </w:rPr>
              <w:t xml:space="preserve"> 25, AFNOR NFE 29201</w:t>
            </w:r>
          </w:p>
        </w:tc>
      </w:tr>
      <w:tr w:rsidR="001E6927" w:rsidRPr="00C72811" w14:paraId="08BE30CE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732F38" w14:textId="77777777" w:rsidR="001E6927" w:rsidRPr="00C72811" w:rsidRDefault="00CA7669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</w:t>
            </w:r>
            <w:r w:rsidR="008F68B3" w:rsidRPr="00C72811">
              <w:rPr>
                <w:rFonts w:ascii="Arial" w:hAnsi="Arial" w:cs="Arial"/>
                <w:b/>
                <w:bCs/>
              </w:rPr>
              <w:t xml:space="preserve">àrrega estàtica 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73E73A8D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Segons </w:t>
            </w:r>
            <w:r w:rsidR="00CA7669" w:rsidRPr="00C72811">
              <w:rPr>
                <w:rFonts w:ascii="Arial" w:hAnsi="Arial" w:cs="Arial"/>
              </w:rPr>
              <w:t>DN obturador, a definir</w:t>
            </w:r>
          </w:p>
        </w:tc>
      </w:tr>
      <w:tr w:rsidR="001E6927" w:rsidRPr="00C72811" w14:paraId="25796DA2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6312CD" w14:textId="77777777" w:rsidR="001E6927" w:rsidRPr="00C72811" w:rsidRDefault="00CA7669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Ca</w:t>
            </w:r>
            <w:r w:rsidR="008F68B3" w:rsidRPr="00C72811">
              <w:rPr>
                <w:rFonts w:ascii="Arial" w:hAnsi="Arial" w:cs="Arial"/>
                <w:b/>
                <w:bCs/>
              </w:rPr>
              <w:t xml:space="preserve">bal màxim 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0AD4EC49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CA7669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1E6927" w:rsidRPr="00C72811" w14:paraId="4FF9587C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6FB3C6" w14:textId="77777777" w:rsidR="001E6927" w:rsidRPr="00C72811" w:rsidRDefault="00CA7669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Ca</w:t>
            </w:r>
            <w:r w:rsidR="008F68B3" w:rsidRPr="00C72811">
              <w:rPr>
                <w:rFonts w:ascii="Arial" w:hAnsi="Arial" w:cs="Arial"/>
                <w:b/>
                <w:bCs/>
              </w:rPr>
              <w:t>bal nominal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5E507730" w14:textId="77777777" w:rsidR="001E6927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CA7669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1E6927" w:rsidRPr="00C72811" w14:paraId="06E83443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C4640A" w14:textId="77777777" w:rsidR="001E6927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283EA90E" w14:textId="77777777" w:rsidR="00CA7669" w:rsidRPr="00C72811" w:rsidRDefault="001F1B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Tots els materials </w:t>
            </w:r>
            <w:r w:rsidR="00CA7669" w:rsidRPr="00C72811">
              <w:rPr>
                <w:rFonts w:ascii="Arial" w:hAnsi="Arial" w:cs="Arial"/>
              </w:rPr>
              <w:t>AISI 304</w:t>
            </w:r>
            <w:r w:rsidRPr="00C72811">
              <w:rPr>
                <w:rFonts w:ascii="Arial" w:hAnsi="Arial" w:cs="Arial"/>
              </w:rPr>
              <w:t xml:space="preserve"> (</w:t>
            </w:r>
            <w:r w:rsidR="002C22BC" w:rsidRPr="00C72811">
              <w:rPr>
                <w:rFonts w:ascii="Arial" w:hAnsi="Arial" w:cs="Arial"/>
              </w:rPr>
              <w:t xml:space="preserve">capota, flotador, palanca, passadors, joc de cargols, etc.) </w:t>
            </w:r>
          </w:p>
        </w:tc>
      </w:tr>
      <w:tr w:rsidR="00CA7669" w:rsidRPr="00C72811" w14:paraId="6FD9FAB6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9AE55" w14:textId="77777777" w:rsidR="00CA7669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Brides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, </w:t>
            </w:r>
            <w:r w:rsidRPr="00C72811">
              <w:rPr>
                <w:rFonts w:ascii="Arial" w:hAnsi="Arial" w:cs="Arial"/>
                <w:b/>
                <w:bCs/>
              </w:rPr>
              <w:t>juntes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</w:t>
            </w:r>
            <w:r w:rsidRPr="00C72811">
              <w:rPr>
                <w:rFonts w:ascii="Arial" w:hAnsi="Arial" w:cs="Arial"/>
                <w:b/>
                <w:bCs/>
              </w:rPr>
              <w:t>i cargol</w:t>
            </w:r>
            <w:r w:rsidR="00CA7669" w:rsidRPr="00C72811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7B11AAFF" w14:textId="77777777" w:rsidR="00CA7669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 especificacions generals</w:t>
            </w:r>
            <w:r w:rsidR="00CA7669" w:rsidRPr="00C72811">
              <w:rPr>
                <w:rFonts w:ascii="Arial" w:hAnsi="Arial" w:cs="Arial"/>
              </w:rPr>
              <w:t xml:space="preserve"> del CAT</w:t>
            </w:r>
          </w:p>
        </w:tc>
      </w:tr>
      <w:tr w:rsidR="00CA7669" w:rsidRPr="00C72811" w14:paraId="4F82C4BD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73FE8C" w14:textId="77777777" w:rsidR="00CA7669" w:rsidRPr="00C72811" w:rsidRDefault="008F68B3" w:rsidP="00CA7669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Procediment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</w:t>
            </w:r>
            <w:r w:rsidRPr="00C72811">
              <w:rPr>
                <w:rFonts w:ascii="Arial" w:hAnsi="Arial" w:cs="Arial"/>
                <w:b/>
                <w:bCs/>
              </w:rPr>
              <w:t xml:space="preserve">estàndard d’assaigs de recepció 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34F90006" w14:textId="77777777" w:rsidR="00CA7669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Segons documentació del fabricant </w:t>
            </w:r>
          </w:p>
        </w:tc>
      </w:tr>
      <w:tr w:rsidR="00CA7669" w:rsidRPr="00C72811" w14:paraId="59A5A079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26957" w14:textId="77777777" w:rsidR="00CA7669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Procés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verbal d</w:t>
            </w:r>
            <w:r w:rsidRPr="00C72811">
              <w:rPr>
                <w:rFonts w:ascii="Arial" w:hAnsi="Arial" w:cs="Arial"/>
                <w:b/>
                <w:bCs/>
              </w:rPr>
              <w:t>’assaig hidrostàtic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4B5010E9" w14:textId="77777777" w:rsidR="00CA7669" w:rsidRPr="00C72811" w:rsidRDefault="008F68B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Segons documentació del fabricant </w:t>
            </w:r>
          </w:p>
        </w:tc>
      </w:tr>
      <w:tr w:rsidR="00CA7669" w:rsidRPr="00C72811" w14:paraId="34502277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0A1607" w14:textId="77777777" w:rsidR="00CA7669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Protecció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contra la </w:t>
            </w:r>
            <w:r w:rsidRPr="00C72811">
              <w:rPr>
                <w:rFonts w:ascii="Arial" w:hAnsi="Arial" w:cs="Arial"/>
                <w:b/>
                <w:bCs/>
              </w:rPr>
              <w:t>corrosió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7FBDCBE" w14:textId="77777777" w:rsidR="00CA7669" w:rsidRPr="00C72811" w:rsidRDefault="00730513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 especificacions del fabricant</w:t>
            </w:r>
            <w:r w:rsidR="00CA7669" w:rsidRPr="00C72811">
              <w:rPr>
                <w:rFonts w:ascii="Arial" w:hAnsi="Arial" w:cs="Arial"/>
              </w:rPr>
              <w:t xml:space="preserve"> “</w:t>
            </w:r>
            <w:r w:rsidRPr="00C72811">
              <w:rPr>
                <w:rFonts w:ascii="Arial" w:hAnsi="Arial" w:cs="Arial"/>
              </w:rPr>
              <w:t>Protecció</w:t>
            </w:r>
            <w:r w:rsidR="00CA7669" w:rsidRPr="00C72811">
              <w:rPr>
                <w:rFonts w:ascii="Arial" w:hAnsi="Arial" w:cs="Arial"/>
              </w:rPr>
              <w:t xml:space="preserve"> refor</w:t>
            </w:r>
            <w:r w:rsidRPr="00C72811">
              <w:rPr>
                <w:rFonts w:ascii="Arial" w:hAnsi="Arial" w:cs="Arial"/>
              </w:rPr>
              <w:t>çada-ambient</w:t>
            </w:r>
            <w:r w:rsidR="00CA7669" w:rsidRPr="00C72811">
              <w:rPr>
                <w:rFonts w:ascii="Arial" w:hAnsi="Arial" w:cs="Arial"/>
              </w:rPr>
              <w:t xml:space="preserve"> ma</w:t>
            </w:r>
            <w:r w:rsidRPr="00C72811">
              <w:rPr>
                <w:rFonts w:ascii="Arial" w:hAnsi="Arial" w:cs="Arial"/>
              </w:rPr>
              <w:t>rí</w:t>
            </w:r>
            <w:r w:rsidR="00CA7669" w:rsidRPr="00C72811">
              <w:rPr>
                <w:rFonts w:ascii="Arial" w:hAnsi="Arial" w:cs="Arial"/>
              </w:rPr>
              <w:t>”</w:t>
            </w:r>
          </w:p>
        </w:tc>
      </w:tr>
      <w:tr w:rsidR="00CA7669" w:rsidRPr="00C72811" w14:paraId="57076111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4706FA" w14:textId="77777777" w:rsidR="00CA7669" w:rsidRPr="00C72811" w:rsidRDefault="008F68B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Conservació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de la </w:t>
            </w:r>
            <w:r w:rsidRPr="00C72811">
              <w:rPr>
                <w:rFonts w:ascii="Arial" w:hAnsi="Arial" w:cs="Arial"/>
                <w:b/>
                <w:bCs/>
              </w:rPr>
              <w:t>puresa</w:t>
            </w:r>
            <w:r w:rsidR="00CA7669" w:rsidRPr="00C72811">
              <w:rPr>
                <w:rFonts w:ascii="Arial" w:hAnsi="Arial" w:cs="Arial"/>
                <w:b/>
                <w:bCs/>
              </w:rPr>
              <w:t xml:space="preserve"> d</w:t>
            </w:r>
            <w:r w:rsidRPr="00C72811">
              <w:rPr>
                <w:rFonts w:ascii="Arial" w:hAnsi="Arial" w:cs="Arial"/>
                <w:b/>
                <w:bCs/>
              </w:rPr>
              <w:t xml:space="preserve">e l’aigua 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1CE34CD6" w14:textId="77777777" w:rsidR="00CA7669" w:rsidRPr="00C72811" w:rsidRDefault="00A41DF4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Els materials emprats en la fabricació seran resistents a l’aigua, la corrosió, lliures de substàncies tòxiques i no potables i no seran atacats per desenvolupament de bactèries, algues, fongs o altres formes de vida i sense arribar a contaminar l’aigua que pogués estar en contacte seu. Pintura interior qualitat alimentària. </w:t>
            </w:r>
          </w:p>
        </w:tc>
      </w:tr>
      <w:tr w:rsidR="00CA7669" w:rsidRPr="00C72811" w14:paraId="270C4F92" w14:textId="77777777" w:rsidTr="00671768">
        <w:trPr>
          <w:jc w:val="center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23BEC6" w14:textId="77777777" w:rsidR="00CA7669" w:rsidRPr="00C72811" w:rsidRDefault="00EA41D3" w:rsidP="008E0B8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Marca</w:t>
            </w:r>
            <w:r w:rsidR="008F68B3" w:rsidRPr="00C72811">
              <w:rPr>
                <w:rFonts w:ascii="Arial" w:hAnsi="Arial" w:cs="Arial"/>
                <w:b/>
                <w:bCs/>
              </w:rPr>
              <w:t xml:space="preserve">tge </w:t>
            </w:r>
          </w:p>
        </w:tc>
        <w:tc>
          <w:tcPr>
            <w:tcW w:w="6628" w:type="dxa"/>
            <w:tcBorders>
              <w:top w:val="nil"/>
              <w:left w:val="nil"/>
              <w:bottom w:val="nil"/>
              <w:right w:val="nil"/>
            </w:tcBorders>
          </w:tcPr>
          <w:p w14:paraId="635AA22C" w14:textId="77777777" w:rsidR="00CA7669" w:rsidRPr="00C72811" w:rsidRDefault="00A41DF4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Amb placa de característiques</w:t>
            </w:r>
            <w:r w:rsidR="00EA41D3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>segons codi peça d</w:t>
            </w:r>
            <w:r w:rsidR="00EA41D3" w:rsidRPr="00C72811">
              <w:rPr>
                <w:rFonts w:ascii="Arial" w:hAnsi="Arial" w:cs="Arial"/>
              </w:rPr>
              <w:t xml:space="preserve">e </w:t>
            </w:r>
            <w:r w:rsidRPr="00C72811">
              <w:rPr>
                <w:rFonts w:ascii="Arial" w:hAnsi="Arial" w:cs="Arial"/>
              </w:rPr>
              <w:t>fabricant</w:t>
            </w:r>
            <w:r w:rsidR="00EA41D3" w:rsidRPr="00C72811">
              <w:rPr>
                <w:rFonts w:ascii="Arial" w:hAnsi="Arial" w:cs="Arial"/>
              </w:rPr>
              <w:t xml:space="preserve"> n</w:t>
            </w:r>
            <w:r w:rsidRPr="00C72811">
              <w:rPr>
                <w:rFonts w:ascii="Arial" w:hAnsi="Arial" w:cs="Arial"/>
              </w:rPr>
              <w:t xml:space="preserve">úm. </w:t>
            </w:r>
            <w:r w:rsidR="00EA41D3" w:rsidRPr="00C72811">
              <w:rPr>
                <w:rFonts w:ascii="Arial" w:hAnsi="Arial" w:cs="Arial"/>
              </w:rPr>
              <w:t xml:space="preserve"> 283.000.0101, material Z 2CN 18-10</w:t>
            </w:r>
          </w:p>
        </w:tc>
      </w:tr>
      <w:tr w:rsidR="00EA41D3" w:rsidRPr="00C72811" w14:paraId="2863927A" w14:textId="77777777" w:rsidTr="00671768">
        <w:trPr>
          <w:jc w:val="center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1E5568DC" w14:textId="77777777" w:rsidR="0069394F" w:rsidRPr="00C72811" w:rsidRDefault="008F68B3" w:rsidP="00056BC6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C72811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  <w:p w14:paraId="4DA48B13" w14:textId="77777777" w:rsidR="00EA41D3" w:rsidRPr="00C72811" w:rsidRDefault="008F68B3" w:rsidP="00EA41D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Fabricant</w:t>
            </w:r>
            <w:r w:rsidR="00EA41D3" w:rsidRPr="00C72811">
              <w:rPr>
                <w:rFonts w:ascii="Arial" w:hAnsi="Arial" w:cs="Arial"/>
                <w:b/>
                <w:bCs/>
              </w:rPr>
              <w:t>:</w:t>
            </w:r>
          </w:p>
          <w:p w14:paraId="3C7838DC" w14:textId="77777777" w:rsidR="00BA7C00" w:rsidRPr="00C72811" w:rsidRDefault="008F68B3" w:rsidP="00EA41D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Model</w:t>
            </w:r>
            <w:r w:rsidR="00BA7C00" w:rsidRPr="00C72811">
              <w:rPr>
                <w:rFonts w:ascii="Arial" w:hAnsi="Arial" w:cs="Arial"/>
                <w:b/>
                <w:bCs/>
              </w:rPr>
              <w:t>:</w:t>
            </w:r>
          </w:p>
          <w:p w14:paraId="6B2A2B68" w14:textId="77777777" w:rsidR="00BB37CD" w:rsidRPr="00C72811" w:rsidRDefault="00BB37CD" w:rsidP="00EA41D3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 xml:space="preserve">Distribuïdor: </w:t>
            </w:r>
          </w:p>
        </w:tc>
        <w:tc>
          <w:tcPr>
            <w:tcW w:w="78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D02CAB" w14:textId="77777777" w:rsidR="0069394F" w:rsidRPr="00C72811" w:rsidRDefault="0069394F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0C4E6794" w14:textId="77777777" w:rsidR="00EA41D3" w:rsidRPr="00C72811" w:rsidRDefault="00FC6AF7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ALST</w:t>
            </w:r>
            <w:r w:rsidR="00EA41D3" w:rsidRPr="00C72811">
              <w:rPr>
                <w:rFonts w:ascii="Arial" w:hAnsi="Arial" w:cs="Arial"/>
              </w:rPr>
              <w:t>OM o similar</w:t>
            </w:r>
          </w:p>
          <w:p w14:paraId="36E848DF" w14:textId="77777777" w:rsidR="00BA7C00" w:rsidRPr="00C72811" w:rsidRDefault="00BA7C00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OBCA</w:t>
            </w:r>
          </w:p>
          <w:p w14:paraId="08405E05" w14:textId="77777777" w:rsidR="00BB37CD" w:rsidRPr="00C72811" w:rsidRDefault="00BB37CD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EINAR </w:t>
            </w:r>
          </w:p>
        </w:tc>
      </w:tr>
    </w:tbl>
    <w:p w14:paraId="0EF70FB1" w14:textId="77777777" w:rsidR="001E6927" w:rsidRPr="002610A3" w:rsidRDefault="001E6927" w:rsidP="00422C28">
      <w:pPr>
        <w:jc w:val="both"/>
        <w:rPr>
          <w:rFonts w:ascii="Arial" w:hAnsi="Arial" w:cs="Arial"/>
        </w:rPr>
      </w:pPr>
    </w:p>
    <w:p w14:paraId="3721A3B6" w14:textId="77777777" w:rsidR="001E6927" w:rsidRDefault="001E6927" w:rsidP="00422C28">
      <w:pPr>
        <w:jc w:val="both"/>
        <w:rPr>
          <w:rFonts w:ascii="Arial" w:hAnsi="Arial" w:cs="Arial"/>
        </w:rPr>
      </w:pPr>
    </w:p>
    <w:p w14:paraId="20924F9E" w14:textId="77777777" w:rsidR="00315894" w:rsidRPr="002610A3" w:rsidRDefault="00315894" w:rsidP="00422C28">
      <w:pPr>
        <w:jc w:val="both"/>
        <w:rPr>
          <w:rFonts w:ascii="Arial" w:hAnsi="Arial" w:cs="Arial"/>
        </w:rPr>
        <w:sectPr w:rsidR="00315894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3F1983" w:rsidRPr="00056BC6" w14:paraId="65C42AF3" w14:textId="77777777" w:rsidTr="00671768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805135A" w14:textId="77777777" w:rsidR="003F1983" w:rsidRPr="00056BC6" w:rsidRDefault="003F198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983F6D" w:rsidRPr="00056BC6" w14:paraId="2A46B80A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1B0A284" w14:textId="77777777" w:rsidR="00983F6D" w:rsidRPr="00056BC6" w:rsidRDefault="00983F6D" w:rsidP="00983F6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0576D8E" w14:textId="77777777" w:rsidR="00983F6D" w:rsidRPr="00056BC6" w:rsidRDefault="00983F6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512C4FE" w14:textId="77777777" w:rsidR="00983F6D" w:rsidRPr="00056BC6" w:rsidRDefault="00983F6D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C1C070A" w14:textId="77777777" w:rsidR="00983F6D" w:rsidRPr="00056BC6" w:rsidRDefault="00983F6D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3F1983" w:rsidRPr="00056BC6" w14:paraId="640371B9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60F3451" w14:textId="77777777" w:rsidR="003F1983" w:rsidRPr="00056BC6" w:rsidRDefault="003F1983" w:rsidP="003F19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056FBB7" w14:textId="77777777" w:rsidR="003F1983" w:rsidRPr="00056BC6" w:rsidRDefault="003F198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90" w:name="_Toc99257980"/>
            <w:bookmarkStart w:id="191" w:name="_Toc14429567"/>
            <w:bookmarkStart w:id="192" w:name="_Toc137214850"/>
            <w:r w:rsidRPr="00056BC6">
              <w:rPr>
                <w:rFonts w:ascii="Arial" w:hAnsi="Arial" w:cs="Arial"/>
              </w:rPr>
              <w:t>OBTURADOR DE DISC SOTA CAPOTA SERVO-ASISTI</w:t>
            </w:r>
            <w:bookmarkEnd w:id="190"/>
            <w:r w:rsidRPr="00056BC6">
              <w:rPr>
                <w:rFonts w:ascii="Arial" w:hAnsi="Arial" w:cs="Arial"/>
              </w:rPr>
              <w:t>T</w:t>
            </w:r>
            <w:bookmarkEnd w:id="191"/>
            <w:bookmarkEnd w:id="192"/>
          </w:p>
        </w:tc>
      </w:tr>
      <w:tr w:rsidR="00F42B16" w:rsidRPr="00365A28" w14:paraId="6A2D8C8B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32EA2AA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F235981" w14:textId="77777777" w:rsidR="00F42B16" w:rsidRPr="00365A28" w:rsidRDefault="00FC6AF7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93" w:name="_Toc14429568"/>
            <w:bookmarkStart w:id="194" w:name="_Toc137214851"/>
            <w:r>
              <w:rPr>
                <w:rFonts w:ascii="Arial" w:hAnsi="Arial" w:cs="Arial"/>
              </w:rPr>
              <w:t>ALST</w:t>
            </w:r>
            <w:r w:rsidR="00F42B16" w:rsidRPr="00056BC6">
              <w:rPr>
                <w:rFonts w:ascii="Arial" w:hAnsi="Arial" w:cs="Arial"/>
              </w:rPr>
              <w:t>OM</w:t>
            </w:r>
            <w:bookmarkEnd w:id="193"/>
            <w:bookmarkEnd w:id="194"/>
            <w:r w:rsidR="00F42B16" w:rsidRPr="00056BC6">
              <w:rPr>
                <w:rFonts w:ascii="Arial" w:hAnsi="Arial" w:cs="Arial"/>
              </w:rPr>
              <w:t xml:space="preserve"> </w:t>
            </w:r>
          </w:p>
        </w:tc>
      </w:tr>
      <w:tr w:rsidR="003F1983" w:rsidRPr="00056BC6" w14:paraId="7A7E661D" w14:textId="77777777" w:rsidTr="0067176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07592CD" w14:textId="77777777" w:rsidR="003F1983" w:rsidRPr="00056BC6" w:rsidRDefault="003F1983" w:rsidP="003F19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698DA84C" w14:textId="77777777" w:rsidR="003F1983" w:rsidRPr="00056BC6" w:rsidRDefault="003F19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cabal a dipòsits</w:t>
            </w:r>
          </w:p>
        </w:tc>
      </w:tr>
      <w:tr w:rsidR="003F1983" w:rsidRPr="00056BC6" w14:paraId="1BF853A6" w14:textId="77777777" w:rsidTr="00671768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5E206610" w14:textId="77777777" w:rsidR="003F1983" w:rsidRPr="00056BC6" w:rsidRDefault="003F19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 de disc autocentrat sense fregament, cavitació, ni cops antiariet; utilització per a càrregues fortes i amb servomotor de regulació.</w:t>
            </w:r>
          </w:p>
        </w:tc>
      </w:tr>
    </w:tbl>
    <w:p w14:paraId="20ADC6FF" w14:textId="77777777" w:rsidR="003F1983" w:rsidRPr="002610A3" w:rsidRDefault="003F1983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5B7E73F" w14:textId="77777777" w:rsidR="003F1983" w:rsidRPr="00671768" w:rsidRDefault="00377721" w:rsidP="0067176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7176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46601C06" wp14:editId="701FE62C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4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500AD3" id="Line 16" o:spid="_x0000_s1026" style="position:absolute;z-index:2516300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O5izr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3F1983" w:rsidRPr="0067176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483"/>
        <w:gridCol w:w="1360"/>
        <w:gridCol w:w="6796"/>
      </w:tblGrid>
      <w:tr w:rsidR="00537237" w:rsidRPr="00C72811" w14:paraId="69B96520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2F4815" w14:textId="77777777" w:rsidR="00537237" w:rsidRPr="00C72811" w:rsidRDefault="00537237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Tip</w:t>
            </w:r>
            <w:r w:rsidR="00271A46" w:rsidRPr="00C72811">
              <w:rPr>
                <w:rFonts w:ascii="Arial" w:hAnsi="Arial" w:cs="Arial"/>
                <w:b/>
                <w:bCs/>
              </w:rPr>
              <w:t xml:space="preserve">us disc 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1FED328F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Pla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 xml:space="preserve">i mòbil </w:t>
            </w:r>
          </w:p>
        </w:tc>
      </w:tr>
      <w:tr w:rsidR="00537237" w:rsidRPr="00C72811" w14:paraId="5BCF5247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959EA" w14:textId="77777777" w:rsidR="00537237" w:rsidRPr="00C72811" w:rsidRDefault="00271A46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Diàmetre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Nominal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4CAB1EF4" w14:textId="77777777" w:rsidR="00537237" w:rsidRPr="00C72811" w:rsidRDefault="00537237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Des</w:t>
            </w:r>
            <w:r w:rsidR="00271A46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32 a"/>
              </w:smartTagPr>
              <w:r w:rsidRPr="00C72811">
                <w:rPr>
                  <w:rFonts w:ascii="Arial" w:hAnsi="Arial" w:cs="Arial"/>
                </w:rPr>
                <w:t>32 a</w:t>
              </w:r>
            </w:smartTag>
            <w:r w:rsidRPr="00C72811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500 mm"/>
              </w:smartTagPr>
              <w:r w:rsidRPr="00C72811">
                <w:rPr>
                  <w:rFonts w:ascii="Arial" w:hAnsi="Arial" w:cs="Arial"/>
                </w:rPr>
                <w:t>500 mm</w:t>
              </w:r>
            </w:smartTag>
            <w:r w:rsidRPr="00C72811">
              <w:rPr>
                <w:rFonts w:ascii="Arial" w:hAnsi="Arial" w:cs="Arial"/>
              </w:rPr>
              <w:t xml:space="preserve">, </w:t>
            </w:r>
            <w:r w:rsidR="00271A46" w:rsidRPr="00C72811">
              <w:rPr>
                <w:rFonts w:ascii="Arial" w:hAnsi="Arial" w:cs="Arial"/>
              </w:rPr>
              <w:t>segons</w:t>
            </w:r>
            <w:r w:rsidRPr="00C72811">
              <w:rPr>
                <w:rFonts w:ascii="Arial" w:hAnsi="Arial" w:cs="Arial"/>
              </w:rPr>
              <w:t xml:space="preserve"> ca</w:t>
            </w:r>
            <w:r w:rsidR="00B93159" w:rsidRPr="00C72811">
              <w:rPr>
                <w:rFonts w:ascii="Arial" w:hAnsi="Arial" w:cs="Arial"/>
              </w:rPr>
              <w:t xml:space="preserve">bal </w:t>
            </w:r>
          </w:p>
        </w:tc>
      </w:tr>
      <w:tr w:rsidR="00537237" w:rsidRPr="00C72811" w14:paraId="00A26AE0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944D41" w14:textId="77777777" w:rsidR="00537237" w:rsidRPr="00C72811" w:rsidRDefault="00271A46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Diàmetre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Capota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436479D3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537237" w:rsidRPr="00C72811" w14:paraId="724EE380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EAB0F8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539410A1" w14:textId="77777777" w:rsidR="00537237" w:rsidRPr="00C72811" w:rsidRDefault="00537237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Brida DN-10, 16 </w:t>
            </w:r>
            <w:r w:rsidR="00B93159" w:rsidRPr="00C72811">
              <w:rPr>
                <w:rFonts w:ascii="Arial" w:hAnsi="Arial" w:cs="Arial"/>
              </w:rPr>
              <w:t>i</w:t>
            </w:r>
            <w:r w:rsidRPr="00C72811">
              <w:rPr>
                <w:rFonts w:ascii="Arial" w:hAnsi="Arial" w:cs="Arial"/>
              </w:rPr>
              <w:t xml:space="preserve"> 25, AFNOR NFE 29201</w:t>
            </w:r>
          </w:p>
        </w:tc>
      </w:tr>
      <w:tr w:rsidR="00537237" w:rsidRPr="00C72811" w14:paraId="2733D31D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7A9EBC" w14:textId="77777777" w:rsidR="00537237" w:rsidRPr="00C72811" w:rsidRDefault="00537237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</w:t>
            </w:r>
            <w:r w:rsidR="00B93159" w:rsidRPr="00C72811">
              <w:rPr>
                <w:rFonts w:ascii="Arial" w:hAnsi="Arial" w:cs="Arial"/>
                <w:b/>
                <w:bCs/>
              </w:rPr>
              <w:t xml:space="preserve">àrrega estàtica 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1628683E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537237" w:rsidRPr="00C72811" w14:paraId="000AED17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36C90B" w14:textId="77777777" w:rsidR="00537237" w:rsidRPr="00C72811" w:rsidRDefault="00537237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Ca</w:t>
            </w:r>
            <w:r w:rsidR="00B93159" w:rsidRPr="00C72811">
              <w:rPr>
                <w:rFonts w:ascii="Arial" w:hAnsi="Arial" w:cs="Arial"/>
                <w:b/>
                <w:bCs/>
              </w:rPr>
              <w:t>bal màxim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72CB65BD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537237" w:rsidRPr="00C72811" w14:paraId="003730CF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362E59" w14:textId="77777777" w:rsidR="00537237" w:rsidRPr="00C72811" w:rsidRDefault="00537237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Ca</w:t>
            </w:r>
            <w:r w:rsidR="00B93159" w:rsidRPr="00C72811">
              <w:rPr>
                <w:rFonts w:ascii="Arial" w:hAnsi="Arial" w:cs="Arial"/>
                <w:b/>
                <w:bCs/>
              </w:rPr>
              <w:t xml:space="preserve">bal nominal 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3F9CDF81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537237" w:rsidRPr="00C72811" w14:paraId="35DE2012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58199D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2EDB8084" w14:textId="77777777" w:rsidR="00537237" w:rsidRPr="00C72811" w:rsidRDefault="00DD70AF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Tots els materials AISI 304 (disc, capota, passadors, joc de cargols, etc.)</w:t>
            </w:r>
          </w:p>
        </w:tc>
      </w:tr>
      <w:tr w:rsidR="00537237" w:rsidRPr="00C72811" w14:paraId="006047E8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811D65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Brides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, </w:t>
            </w:r>
            <w:r w:rsidRPr="00C72811">
              <w:rPr>
                <w:rFonts w:ascii="Arial" w:hAnsi="Arial" w:cs="Arial"/>
                <w:b/>
                <w:bCs/>
              </w:rPr>
              <w:t>juntes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</w:t>
            </w:r>
            <w:r w:rsidRPr="00C72811">
              <w:rPr>
                <w:rFonts w:ascii="Arial" w:hAnsi="Arial" w:cs="Arial"/>
                <w:b/>
                <w:bCs/>
              </w:rPr>
              <w:t>i cargol</w:t>
            </w:r>
            <w:r w:rsidR="00537237" w:rsidRPr="00C72811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655170C6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="00B93159" w:rsidRPr="00C72811">
              <w:rPr>
                <w:rFonts w:ascii="Arial" w:hAnsi="Arial" w:cs="Arial"/>
              </w:rPr>
              <w:t>especificacions general</w:t>
            </w:r>
            <w:r w:rsidR="00537237" w:rsidRPr="00C72811">
              <w:rPr>
                <w:rFonts w:ascii="Arial" w:hAnsi="Arial" w:cs="Arial"/>
              </w:rPr>
              <w:t>s del CAT</w:t>
            </w:r>
          </w:p>
        </w:tc>
      </w:tr>
      <w:tr w:rsidR="00537237" w:rsidRPr="00C72811" w14:paraId="2D930FE5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B338F2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Procediment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</w:t>
            </w:r>
            <w:r w:rsidRPr="00C72811">
              <w:rPr>
                <w:rFonts w:ascii="Arial" w:hAnsi="Arial" w:cs="Arial"/>
                <w:b/>
                <w:bCs/>
              </w:rPr>
              <w:t>estàndard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d</w:t>
            </w:r>
            <w:r w:rsidRPr="00C72811">
              <w:rPr>
                <w:rFonts w:ascii="Arial" w:hAnsi="Arial" w:cs="Arial"/>
                <w:b/>
                <w:bCs/>
              </w:rPr>
              <w:t>’assaigs de recepció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5E9C4F17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="00B93159" w:rsidRPr="00C72811">
              <w:rPr>
                <w:rFonts w:ascii="Arial" w:hAnsi="Arial" w:cs="Arial"/>
              </w:rPr>
              <w:t>documentació</w:t>
            </w:r>
            <w:r w:rsidR="00537237" w:rsidRPr="00C72811">
              <w:rPr>
                <w:rFonts w:ascii="Arial" w:hAnsi="Arial" w:cs="Arial"/>
              </w:rPr>
              <w:t xml:space="preserve"> del </w:t>
            </w:r>
            <w:r w:rsidR="00B93159" w:rsidRPr="00C72811">
              <w:rPr>
                <w:rFonts w:ascii="Arial" w:hAnsi="Arial" w:cs="Arial"/>
              </w:rPr>
              <w:t>fabricant</w:t>
            </w:r>
          </w:p>
        </w:tc>
      </w:tr>
      <w:tr w:rsidR="00537237" w:rsidRPr="00C72811" w14:paraId="25573310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D599FB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Procés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verbal d</w:t>
            </w:r>
            <w:r w:rsidRPr="00C72811">
              <w:rPr>
                <w:rFonts w:ascii="Arial" w:hAnsi="Arial" w:cs="Arial"/>
                <w:b/>
                <w:bCs/>
              </w:rPr>
              <w:t>’assaig hidrostàtic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06813191" w14:textId="77777777" w:rsidR="00537237" w:rsidRPr="00C72811" w:rsidRDefault="00271A46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="00B93159" w:rsidRPr="00C72811">
              <w:rPr>
                <w:rFonts w:ascii="Arial" w:hAnsi="Arial" w:cs="Arial"/>
              </w:rPr>
              <w:t>documentació</w:t>
            </w:r>
            <w:r w:rsidR="00537237" w:rsidRPr="00C72811">
              <w:rPr>
                <w:rFonts w:ascii="Arial" w:hAnsi="Arial" w:cs="Arial"/>
              </w:rPr>
              <w:t xml:space="preserve"> del </w:t>
            </w:r>
            <w:r w:rsidR="00B93159" w:rsidRPr="00C72811">
              <w:rPr>
                <w:rFonts w:ascii="Arial" w:hAnsi="Arial" w:cs="Arial"/>
              </w:rPr>
              <w:t>fabricant</w:t>
            </w:r>
          </w:p>
        </w:tc>
      </w:tr>
      <w:tr w:rsidR="00537237" w:rsidRPr="00C72811" w14:paraId="680B0576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4EA6CF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Protecció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contra la </w:t>
            </w:r>
            <w:r w:rsidRPr="00C72811">
              <w:rPr>
                <w:rFonts w:ascii="Arial" w:hAnsi="Arial" w:cs="Arial"/>
                <w:b/>
                <w:bCs/>
              </w:rPr>
              <w:t>corrosió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6D621D4D" w14:textId="77777777" w:rsidR="00537237" w:rsidRPr="00C72811" w:rsidRDefault="00B93159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Segons especificacions del fabricant</w:t>
            </w:r>
            <w:r w:rsidR="00537237" w:rsidRPr="00C72811">
              <w:rPr>
                <w:rFonts w:ascii="Arial" w:hAnsi="Arial" w:cs="Arial"/>
              </w:rPr>
              <w:t xml:space="preserve"> “</w:t>
            </w:r>
            <w:r w:rsidRPr="00C72811">
              <w:rPr>
                <w:rFonts w:ascii="Arial" w:hAnsi="Arial" w:cs="Arial"/>
              </w:rPr>
              <w:t>Protecció</w:t>
            </w:r>
            <w:r w:rsidR="00537237" w:rsidRPr="00C72811">
              <w:rPr>
                <w:rFonts w:ascii="Arial" w:hAnsi="Arial" w:cs="Arial"/>
              </w:rPr>
              <w:t xml:space="preserve"> refor</w:t>
            </w:r>
            <w:r w:rsidRPr="00C72811">
              <w:rPr>
                <w:rFonts w:ascii="Arial" w:hAnsi="Arial" w:cs="Arial"/>
              </w:rPr>
              <w:t>çada-ambient</w:t>
            </w:r>
            <w:r w:rsidR="00537237" w:rsidRPr="00C72811">
              <w:rPr>
                <w:rFonts w:ascii="Arial" w:hAnsi="Arial" w:cs="Arial"/>
              </w:rPr>
              <w:t xml:space="preserve"> mar</w:t>
            </w:r>
            <w:r w:rsidRPr="00C72811">
              <w:rPr>
                <w:rFonts w:ascii="Arial" w:hAnsi="Arial" w:cs="Arial"/>
              </w:rPr>
              <w:t xml:space="preserve">í” </w:t>
            </w:r>
          </w:p>
        </w:tc>
      </w:tr>
      <w:tr w:rsidR="00537237" w:rsidRPr="00C72811" w14:paraId="13E96E60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DD6EB1" w14:textId="77777777" w:rsidR="00537237" w:rsidRPr="00C72811" w:rsidRDefault="00B93159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Conservació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de la </w:t>
            </w:r>
            <w:r w:rsidRPr="00C72811">
              <w:rPr>
                <w:rFonts w:ascii="Arial" w:hAnsi="Arial" w:cs="Arial"/>
                <w:b/>
                <w:bCs/>
              </w:rPr>
              <w:t>puresa</w:t>
            </w:r>
            <w:r w:rsidR="00537237" w:rsidRPr="00C72811">
              <w:rPr>
                <w:rFonts w:ascii="Arial" w:hAnsi="Arial" w:cs="Arial"/>
                <w:b/>
                <w:bCs/>
              </w:rPr>
              <w:t xml:space="preserve"> de</w:t>
            </w:r>
            <w:r w:rsidRPr="00C72811">
              <w:rPr>
                <w:rFonts w:ascii="Arial" w:hAnsi="Arial" w:cs="Arial"/>
                <w:b/>
                <w:bCs/>
              </w:rPr>
              <w:t xml:space="preserve"> l’aigua 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0EEC2238" w14:textId="77777777" w:rsidR="00537237" w:rsidRPr="00C72811" w:rsidRDefault="00B93159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Els materials emprats a la fabricació seran resistents a l’aigua, a la corrosió, lliures de substàncies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>tòxiques</w:t>
            </w:r>
            <w:r w:rsidR="00537237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>i no</w:t>
            </w:r>
            <w:r w:rsidR="00537237" w:rsidRPr="00C72811">
              <w:rPr>
                <w:rFonts w:ascii="Arial" w:hAnsi="Arial" w:cs="Arial"/>
              </w:rPr>
              <w:t xml:space="preserve"> potables </w:t>
            </w:r>
            <w:r w:rsidRPr="00C72811">
              <w:rPr>
                <w:rFonts w:ascii="Arial" w:hAnsi="Arial" w:cs="Arial"/>
              </w:rPr>
              <w:t xml:space="preserve">i no seran atacats per desenvolupament de </w:t>
            </w:r>
            <w:r w:rsidR="00C44FD4" w:rsidRPr="00C72811">
              <w:rPr>
                <w:rFonts w:ascii="Arial" w:hAnsi="Arial" w:cs="Arial"/>
              </w:rPr>
              <w:t>bactèries</w:t>
            </w:r>
            <w:r w:rsidRPr="00C72811">
              <w:rPr>
                <w:rFonts w:ascii="Arial" w:hAnsi="Arial" w:cs="Arial"/>
              </w:rPr>
              <w:t xml:space="preserve">, </w:t>
            </w:r>
            <w:r w:rsidR="00C44FD4" w:rsidRPr="00C72811">
              <w:rPr>
                <w:rFonts w:ascii="Arial" w:hAnsi="Arial" w:cs="Arial"/>
              </w:rPr>
              <w:t>algues, fongs o altres formes de vida i sense arribar a contaminar l’aigua que pogués estar en contacte seu. Pintura interior qualitat alimentària</w:t>
            </w:r>
            <w:r w:rsidR="00537237" w:rsidRPr="00C72811">
              <w:rPr>
                <w:rFonts w:ascii="Arial" w:hAnsi="Arial" w:cs="Arial"/>
              </w:rPr>
              <w:t>.</w:t>
            </w:r>
          </w:p>
        </w:tc>
      </w:tr>
      <w:tr w:rsidR="00537237" w:rsidRPr="00C72811" w14:paraId="2B081B73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3C1CE8" w14:textId="77777777" w:rsidR="00537237" w:rsidRPr="00C72811" w:rsidRDefault="00537237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Marca</w:t>
            </w:r>
            <w:r w:rsidR="00C44FD4" w:rsidRPr="00C72811">
              <w:rPr>
                <w:rFonts w:ascii="Arial" w:hAnsi="Arial" w:cs="Arial"/>
                <w:b/>
                <w:bCs/>
              </w:rPr>
              <w:t xml:space="preserve">t 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062DEDCA" w14:textId="77777777" w:rsidR="00537237" w:rsidRPr="00C72811" w:rsidRDefault="00C44FD4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 xml:space="preserve">Amb </w:t>
            </w:r>
            <w:r w:rsidR="00537237" w:rsidRPr="00C72811">
              <w:rPr>
                <w:rFonts w:ascii="Arial" w:hAnsi="Arial" w:cs="Arial"/>
              </w:rPr>
              <w:t xml:space="preserve">placa de </w:t>
            </w:r>
            <w:r w:rsidRPr="00C72811">
              <w:rPr>
                <w:rFonts w:ascii="Arial" w:hAnsi="Arial" w:cs="Arial"/>
              </w:rPr>
              <w:t>característiques</w:t>
            </w:r>
            <w:r w:rsidR="00537237" w:rsidRPr="00C72811">
              <w:rPr>
                <w:rFonts w:ascii="Arial" w:hAnsi="Arial" w:cs="Arial"/>
              </w:rPr>
              <w:t xml:space="preserve"> se</w:t>
            </w:r>
            <w:r w:rsidRPr="00C72811">
              <w:rPr>
                <w:rFonts w:ascii="Arial" w:hAnsi="Arial" w:cs="Arial"/>
              </w:rPr>
              <w:t>gons codi peça de fabricant</w:t>
            </w:r>
            <w:r w:rsidR="00537237" w:rsidRPr="00C72811">
              <w:rPr>
                <w:rFonts w:ascii="Arial" w:hAnsi="Arial" w:cs="Arial"/>
              </w:rPr>
              <w:t xml:space="preserve"> n</w:t>
            </w:r>
            <w:r w:rsidRPr="00C72811">
              <w:rPr>
                <w:rFonts w:ascii="Arial" w:hAnsi="Arial" w:cs="Arial"/>
              </w:rPr>
              <w:t xml:space="preserve">úm. </w:t>
            </w:r>
            <w:r w:rsidR="00537237" w:rsidRPr="00C72811">
              <w:rPr>
                <w:rFonts w:ascii="Arial" w:hAnsi="Arial" w:cs="Arial"/>
              </w:rPr>
              <w:t>283.000.0101, material Z 2CN 18-10</w:t>
            </w:r>
          </w:p>
        </w:tc>
      </w:tr>
      <w:tr w:rsidR="00F967C1" w:rsidRPr="00C72811" w14:paraId="29C58EED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11E60A" w14:textId="77777777" w:rsidR="00F967C1" w:rsidRPr="00C72811" w:rsidRDefault="00F967C1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Servomotor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56B2F09D" w14:textId="77777777" w:rsidR="00F967C1" w:rsidRPr="00C72811" w:rsidRDefault="00C44FD4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Tipus</w:t>
            </w:r>
            <w:r w:rsidR="00F967C1" w:rsidRPr="00C72811">
              <w:rPr>
                <w:rFonts w:ascii="Arial" w:hAnsi="Arial" w:cs="Arial"/>
              </w:rPr>
              <w:t xml:space="preserve"> AUMA </w:t>
            </w:r>
            <w:r w:rsidRPr="00C72811">
              <w:rPr>
                <w:rFonts w:ascii="Arial" w:hAnsi="Arial" w:cs="Arial"/>
              </w:rPr>
              <w:t>Sèrie SAR de 400 V - 50 Hz model</w:t>
            </w:r>
            <w:r w:rsidR="00F967C1" w:rsidRPr="00C72811">
              <w:rPr>
                <w:rFonts w:ascii="Arial" w:hAnsi="Arial" w:cs="Arial"/>
              </w:rPr>
              <w:t xml:space="preserve"> </w:t>
            </w:r>
            <w:r w:rsidRPr="00C72811">
              <w:rPr>
                <w:rFonts w:ascii="Arial" w:hAnsi="Arial" w:cs="Arial"/>
              </w:rPr>
              <w:t>segons mida de l’o</w:t>
            </w:r>
            <w:r w:rsidR="00F967C1" w:rsidRPr="00C72811">
              <w:rPr>
                <w:rFonts w:ascii="Arial" w:hAnsi="Arial" w:cs="Arial"/>
              </w:rPr>
              <w:t>bturador. Equipa</w:t>
            </w:r>
            <w:r w:rsidRPr="00C72811">
              <w:rPr>
                <w:rFonts w:ascii="Arial" w:hAnsi="Arial" w:cs="Arial"/>
              </w:rPr>
              <w:t xml:space="preserve">t amb finals de carrera, limitadors de parell i resistència d’escalfament. </w:t>
            </w:r>
          </w:p>
        </w:tc>
      </w:tr>
      <w:tr w:rsidR="00F967C1" w:rsidRPr="00C72811" w14:paraId="1317EAB5" w14:textId="77777777" w:rsidTr="00671768">
        <w:trPr>
          <w:jc w:val="center"/>
        </w:trPr>
        <w:tc>
          <w:tcPr>
            <w:tcW w:w="27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08F669" w14:textId="77777777" w:rsidR="00F967C1" w:rsidRPr="00C72811" w:rsidRDefault="00F967C1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T</w:t>
            </w:r>
            <w:r w:rsidR="00C44FD4" w:rsidRPr="00C72811">
              <w:rPr>
                <w:rFonts w:ascii="Arial" w:hAnsi="Arial" w:cs="Arial"/>
                <w:b/>
                <w:bCs/>
              </w:rPr>
              <w:t>emps d’accionament</w:t>
            </w:r>
          </w:p>
        </w:tc>
        <w:tc>
          <w:tcPr>
            <w:tcW w:w="6596" w:type="dxa"/>
            <w:tcBorders>
              <w:top w:val="nil"/>
              <w:left w:val="nil"/>
              <w:bottom w:val="nil"/>
              <w:right w:val="nil"/>
            </w:tcBorders>
          </w:tcPr>
          <w:p w14:paraId="41E1EB97" w14:textId="77777777" w:rsidR="00F967C1" w:rsidRPr="00C72811" w:rsidRDefault="00C44FD4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Mínim</w:t>
            </w:r>
            <w:r w:rsidR="00F967C1" w:rsidRPr="00C72811">
              <w:rPr>
                <w:rFonts w:ascii="Arial" w:hAnsi="Arial" w:cs="Arial"/>
              </w:rPr>
              <w:t xml:space="preserve"> 300 seg.</w:t>
            </w:r>
          </w:p>
        </w:tc>
      </w:tr>
      <w:tr w:rsidR="00537237" w:rsidRPr="00C72811" w14:paraId="3B5DF0B6" w14:textId="77777777" w:rsidTr="00671768">
        <w:trPr>
          <w:jc w:val="center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1793D5FB" w14:textId="77777777" w:rsidR="008D2D98" w:rsidRPr="00C72811" w:rsidRDefault="008D2D98" w:rsidP="00056BC6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  <w:p w14:paraId="1D84C8D1" w14:textId="77777777" w:rsidR="00537237" w:rsidRPr="00C72811" w:rsidRDefault="00BE02B5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Fabricant</w:t>
            </w:r>
            <w:r w:rsidR="00537237" w:rsidRPr="00C72811">
              <w:rPr>
                <w:rFonts w:ascii="Arial" w:hAnsi="Arial" w:cs="Arial"/>
                <w:b/>
                <w:bCs/>
              </w:rPr>
              <w:t>:</w:t>
            </w:r>
          </w:p>
          <w:p w14:paraId="0A18AA1C" w14:textId="77777777" w:rsidR="008D2D98" w:rsidRPr="00C72811" w:rsidRDefault="008D2D98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Model:</w:t>
            </w:r>
          </w:p>
          <w:p w14:paraId="6F429FC7" w14:textId="77777777" w:rsidR="00714F91" w:rsidRPr="00C72811" w:rsidRDefault="00714F91" w:rsidP="00537237">
            <w:pPr>
              <w:rPr>
                <w:rFonts w:ascii="Arial" w:hAnsi="Arial" w:cs="Arial"/>
                <w:b/>
                <w:bCs/>
              </w:rPr>
            </w:pPr>
            <w:r w:rsidRPr="00C72811">
              <w:rPr>
                <w:rFonts w:ascii="Arial" w:hAnsi="Arial" w:cs="Arial"/>
                <w:b/>
                <w:bCs/>
              </w:rPr>
              <w:t>Distribuïdor:</w:t>
            </w:r>
          </w:p>
        </w:tc>
        <w:tc>
          <w:tcPr>
            <w:tcW w:w="79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F88A8E" w14:textId="77777777" w:rsidR="008D2D98" w:rsidRPr="00C72811" w:rsidRDefault="008D2D98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7EE84DC3" w14:textId="77777777" w:rsidR="00537237" w:rsidRPr="00C72811" w:rsidRDefault="00FC6AF7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ALST</w:t>
            </w:r>
            <w:r w:rsidR="00537237" w:rsidRPr="00C72811">
              <w:rPr>
                <w:rFonts w:ascii="Arial" w:hAnsi="Arial" w:cs="Arial"/>
              </w:rPr>
              <w:t>OM o similar</w:t>
            </w:r>
          </w:p>
          <w:p w14:paraId="30FC2C6C" w14:textId="77777777" w:rsidR="008D2D98" w:rsidRPr="00C72811" w:rsidRDefault="00BC5EAF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R</w:t>
            </w:r>
            <w:r w:rsidR="008D2D98" w:rsidRPr="00C72811">
              <w:rPr>
                <w:rFonts w:ascii="Arial" w:hAnsi="Arial" w:cs="Arial"/>
              </w:rPr>
              <w:t>OBCA</w:t>
            </w:r>
          </w:p>
          <w:p w14:paraId="55410B5E" w14:textId="77777777" w:rsidR="00714F91" w:rsidRPr="00C72811" w:rsidRDefault="00714F91" w:rsidP="00056BC6">
            <w:pPr>
              <w:jc w:val="both"/>
              <w:rPr>
                <w:rFonts w:ascii="Arial" w:hAnsi="Arial" w:cs="Arial"/>
              </w:rPr>
            </w:pPr>
            <w:r w:rsidRPr="00C72811">
              <w:rPr>
                <w:rFonts w:ascii="Arial" w:hAnsi="Arial" w:cs="Arial"/>
              </w:rPr>
              <w:t>EINAR</w:t>
            </w:r>
          </w:p>
        </w:tc>
      </w:tr>
    </w:tbl>
    <w:p w14:paraId="1DE84E9C" w14:textId="77777777" w:rsidR="00537237" w:rsidRPr="002610A3" w:rsidRDefault="00537237" w:rsidP="00422C28">
      <w:pPr>
        <w:jc w:val="both"/>
        <w:rPr>
          <w:rFonts w:ascii="Arial" w:hAnsi="Arial" w:cs="Arial"/>
        </w:rPr>
      </w:pPr>
    </w:p>
    <w:p w14:paraId="741C7E00" w14:textId="77777777" w:rsidR="00537237" w:rsidRDefault="00537237" w:rsidP="00422C28">
      <w:pPr>
        <w:jc w:val="both"/>
        <w:rPr>
          <w:rFonts w:ascii="Arial" w:hAnsi="Arial" w:cs="Arial"/>
        </w:rPr>
      </w:pPr>
    </w:p>
    <w:p w14:paraId="041AC336" w14:textId="77777777" w:rsidR="00315894" w:rsidRPr="002610A3" w:rsidRDefault="00315894" w:rsidP="00422C28">
      <w:pPr>
        <w:jc w:val="both"/>
        <w:rPr>
          <w:rFonts w:ascii="Arial" w:hAnsi="Arial" w:cs="Arial"/>
        </w:rPr>
        <w:sectPr w:rsidR="00315894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74492" w:rsidRPr="00056BC6" w14:paraId="7CFCE3F1" w14:textId="77777777" w:rsidTr="00671768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11BF8FD0" w14:textId="77777777" w:rsidR="00274492" w:rsidRPr="00056BC6" w:rsidRDefault="0027449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983F6D" w:rsidRPr="00056BC6" w14:paraId="253A872E" w14:textId="77777777" w:rsidTr="00671768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0CC19C66" w14:textId="77777777" w:rsidR="00983F6D" w:rsidRPr="00056BC6" w:rsidRDefault="00983F6D" w:rsidP="00983F6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A99B4AA" w14:textId="77777777" w:rsidR="00983F6D" w:rsidRPr="00056BC6" w:rsidRDefault="00983F6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5B4E620" w14:textId="77777777" w:rsidR="00983F6D" w:rsidRPr="00056BC6" w:rsidRDefault="00983F6D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37ED49F1" w14:textId="77777777" w:rsidR="00983F6D" w:rsidRPr="00056BC6" w:rsidRDefault="00983F6D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10/11/2000</w:t>
            </w:r>
          </w:p>
        </w:tc>
      </w:tr>
      <w:tr w:rsidR="00274492" w:rsidRPr="00056BC6" w14:paraId="52D8E6C0" w14:textId="77777777" w:rsidTr="00671768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5160C760" w14:textId="77777777" w:rsidR="00274492" w:rsidRPr="00056BC6" w:rsidRDefault="00274492" w:rsidP="0027449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08CD9BA6" w14:textId="77777777" w:rsidR="00274492" w:rsidRPr="00056BC6" w:rsidRDefault="0027449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195" w:name="_Toc99257981"/>
            <w:bookmarkStart w:id="196" w:name="_Toc14429569"/>
            <w:bookmarkStart w:id="197" w:name="_Toc137214852"/>
            <w:r w:rsidRPr="00056BC6">
              <w:rPr>
                <w:rFonts w:ascii="Arial" w:hAnsi="Arial" w:cs="Arial"/>
              </w:rPr>
              <w:t xml:space="preserve">OBTURADOR DE DISC </w:t>
            </w:r>
            <w:bookmarkEnd w:id="195"/>
            <w:r w:rsidRPr="00056BC6">
              <w:rPr>
                <w:rFonts w:ascii="Arial" w:hAnsi="Arial" w:cs="Arial"/>
              </w:rPr>
              <w:t>SUBMERGIT</w:t>
            </w:r>
            <w:bookmarkEnd w:id="196"/>
            <w:bookmarkEnd w:id="197"/>
          </w:p>
        </w:tc>
      </w:tr>
      <w:tr w:rsidR="00F42B16" w:rsidRPr="00365A28" w14:paraId="5F3A8440" w14:textId="77777777" w:rsidTr="00671768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66193D79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158301C" w14:textId="77777777" w:rsidR="00F42B16" w:rsidRPr="00365A28" w:rsidRDefault="00FC6AF7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198" w:name="_Toc14429570"/>
            <w:bookmarkStart w:id="199" w:name="_Toc137214853"/>
            <w:r>
              <w:rPr>
                <w:rFonts w:ascii="Arial" w:hAnsi="Arial" w:cs="Arial"/>
              </w:rPr>
              <w:t>ALST</w:t>
            </w:r>
            <w:r w:rsidR="00F42B16" w:rsidRPr="00056BC6">
              <w:rPr>
                <w:rFonts w:ascii="Arial" w:hAnsi="Arial" w:cs="Arial"/>
              </w:rPr>
              <w:t>OM</w:t>
            </w:r>
            <w:bookmarkEnd w:id="198"/>
            <w:bookmarkEnd w:id="199"/>
            <w:r w:rsidR="00F42B16" w:rsidRPr="00056BC6">
              <w:rPr>
                <w:rFonts w:ascii="Arial" w:hAnsi="Arial" w:cs="Arial"/>
              </w:rPr>
              <w:t xml:space="preserve"> </w:t>
            </w:r>
          </w:p>
        </w:tc>
      </w:tr>
      <w:tr w:rsidR="00274492" w:rsidRPr="00056BC6" w14:paraId="16BDDFDB" w14:textId="77777777" w:rsidTr="00671768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62F0829C" w14:textId="77777777" w:rsidR="00274492" w:rsidRPr="00056BC6" w:rsidRDefault="00274492" w:rsidP="0027449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3FCF8213" w14:textId="77777777" w:rsidR="00274492" w:rsidRPr="00056BC6" w:rsidRDefault="0027449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nivell cambres-dipòsits</w:t>
            </w:r>
          </w:p>
        </w:tc>
      </w:tr>
      <w:tr w:rsidR="00274492" w:rsidRPr="00056BC6" w14:paraId="7A2B686F" w14:textId="77777777" w:rsidTr="00671768">
        <w:trPr>
          <w:trHeight w:val="227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auto"/>
          </w:tcPr>
          <w:p w14:paraId="0D419CF1" w14:textId="77777777" w:rsidR="00274492" w:rsidRPr="00056BC6" w:rsidRDefault="00274492" w:rsidP="007C5629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Vàlvula de flotador de disc autocentrat i submergit sense fregament, cavitació, ni cops antiariet; utilització per a càrregues fortes. </w:t>
            </w:r>
          </w:p>
          <w:p w14:paraId="292E8EDC" w14:textId="77777777" w:rsidR="00274492" w:rsidRPr="00056BC6" w:rsidRDefault="0027449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L’orifici i el disc estan situats per sota del nivell de l’aigua controlada. L’orifici és un llindar calibrat i el disc cònic.</w:t>
            </w:r>
          </w:p>
        </w:tc>
      </w:tr>
    </w:tbl>
    <w:p w14:paraId="6E525458" w14:textId="77777777" w:rsidR="00274492" w:rsidRPr="002610A3" w:rsidRDefault="00274492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77AB511" w14:textId="77777777" w:rsidR="00274492" w:rsidRPr="00671768" w:rsidRDefault="00377721" w:rsidP="0067176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7176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12CE230B" wp14:editId="0923169F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3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ABA4A8" id="Line 17" o:spid="_x0000_s1026" style="position:absolute;z-index:25163110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Iactb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274492" w:rsidRPr="0067176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921"/>
        <w:gridCol w:w="6718"/>
      </w:tblGrid>
      <w:tr w:rsidR="000856C0" w:rsidRPr="00056BC6" w14:paraId="5E734CC8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9814C2D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Nominal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05455FB" w14:textId="77777777" w:rsidR="000856C0" w:rsidRPr="00056BC6" w:rsidRDefault="000856C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Des</w:t>
            </w:r>
            <w:r w:rsidR="001940A3" w:rsidRPr="00056BC6">
              <w:rPr>
                <w:rFonts w:ascii="Arial" w:hAnsi="Arial" w:cs="Arial"/>
              </w:rPr>
              <w:t xml:space="preserve"> d</w:t>
            </w:r>
            <w:r w:rsidRPr="00056BC6">
              <w:rPr>
                <w:rFonts w:ascii="Arial" w:hAnsi="Arial" w:cs="Arial"/>
              </w:rPr>
              <w:t xml:space="preserve">e </w:t>
            </w:r>
            <w:smartTag w:uri="urn:schemas-microsoft-com:office:smarttags" w:element="metricconverter">
              <w:smartTagPr>
                <w:attr w:name="ProductID" w:val="125 a"/>
              </w:smartTagPr>
              <w:r w:rsidR="00913D62" w:rsidRPr="00056BC6">
                <w:rPr>
                  <w:rFonts w:ascii="Arial" w:hAnsi="Arial" w:cs="Arial"/>
                </w:rPr>
                <w:t>125</w:t>
              </w:r>
              <w:r w:rsidRPr="00056BC6">
                <w:rPr>
                  <w:rFonts w:ascii="Arial" w:hAnsi="Arial" w:cs="Arial"/>
                </w:rPr>
                <w:t xml:space="preserve"> a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000 mm"/>
              </w:smartTagPr>
              <w:r w:rsidR="00913D62" w:rsidRPr="00056BC6">
                <w:rPr>
                  <w:rFonts w:ascii="Arial" w:hAnsi="Arial" w:cs="Arial"/>
                </w:rPr>
                <w:t>10</w:t>
              </w:r>
              <w:r w:rsidRPr="00056BC6">
                <w:rPr>
                  <w:rFonts w:ascii="Arial" w:hAnsi="Arial" w:cs="Arial"/>
                </w:rPr>
                <w:t>00 mm</w:t>
              </w:r>
            </w:smartTag>
            <w:r w:rsidRPr="00056BC6">
              <w:rPr>
                <w:rFonts w:ascii="Arial" w:hAnsi="Arial" w:cs="Arial"/>
              </w:rPr>
              <w:t xml:space="preserve">, </w:t>
            </w:r>
            <w:r w:rsidR="001940A3" w:rsidRPr="00056BC6">
              <w:rPr>
                <w:rFonts w:ascii="Arial" w:hAnsi="Arial" w:cs="Arial"/>
              </w:rPr>
              <w:t xml:space="preserve">segons cabal </w:t>
            </w:r>
          </w:p>
        </w:tc>
      </w:tr>
      <w:tr w:rsidR="00913D62" w:rsidRPr="00056BC6" w14:paraId="316DA54E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8558341" w14:textId="77777777" w:rsidR="00913D62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</w:t>
            </w:r>
            <w:r w:rsidR="00913D62" w:rsidRPr="00056BC6">
              <w:rPr>
                <w:rFonts w:ascii="Arial" w:hAnsi="Arial" w:cs="Arial"/>
                <w:b/>
                <w:bCs/>
              </w:rPr>
              <w:t xml:space="preserve"> Flotador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3990BFC" w14:textId="77777777" w:rsidR="00913D62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</w:t>
            </w:r>
            <w:r w:rsidR="00913D62" w:rsidRPr="00056BC6">
              <w:rPr>
                <w:rFonts w:ascii="Arial" w:hAnsi="Arial" w:cs="Arial"/>
              </w:rPr>
              <w:t>DN obturador, a definir</w:t>
            </w:r>
          </w:p>
        </w:tc>
      </w:tr>
      <w:tr w:rsidR="000856C0" w:rsidRPr="00056BC6" w14:paraId="0190E9AB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66B643F" w14:textId="77777777" w:rsidR="000856C0" w:rsidRPr="00056BC6" w:rsidRDefault="00913D62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Despla</w:t>
            </w:r>
            <w:r w:rsidR="002A3478" w:rsidRPr="00056BC6">
              <w:rPr>
                <w:rFonts w:ascii="Arial" w:hAnsi="Arial" w:cs="Arial"/>
                <w:b/>
                <w:bCs/>
              </w:rPr>
              <w:t>çament capot</w:t>
            </w:r>
            <w:r w:rsidRPr="00056BC6"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0F1A697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</w:t>
            </w:r>
            <w:r w:rsidR="000856C0" w:rsidRPr="00056BC6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0856C0" w:rsidRPr="00056BC6" w14:paraId="56F285AF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F60ED82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4846A65" w14:textId="77777777" w:rsidR="000856C0" w:rsidRPr="00056BC6" w:rsidRDefault="000856C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Brida DN-10</w:t>
            </w:r>
            <w:r w:rsidR="00913D62" w:rsidRPr="00056BC6">
              <w:rPr>
                <w:rFonts w:ascii="Arial" w:hAnsi="Arial" w:cs="Arial"/>
              </w:rPr>
              <w:t>, DN a definir</w:t>
            </w:r>
          </w:p>
        </w:tc>
      </w:tr>
      <w:tr w:rsidR="000856C0" w:rsidRPr="00056BC6" w14:paraId="20D26FB0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0FF7CBB" w14:textId="77777777" w:rsidR="000856C0" w:rsidRPr="00056BC6" w:rsidRDefault="000856C0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</w:t>
            </w:r>
            <w:r w:rsidR="002A3478" w:rsidRPr="00056BC6">
              <w:rPr>
                <w:rFonts w:ascii="Arial" w:hAnsi="Arial" w:cs="Arial"/>
                <w:b/>
                <w:bCs/>
              </w:rPr>
              <w:t xml:space="preserve">àrrega estàtica màxima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460CE2D" w14:textId="77777777" w:rsidR="000856C0" w:rsidRPr="00056BC6" w:rsidRDefault="00913D62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60 m"/>
              </w:smartTagPr>
              <w:r w:rsidRPr="00056BC6">
                <w:rPr>
                  <w:rFonts w:ascii="Arial" w:hAnsi="Arial" w:cs="Arial"/>
                </w:rPr>
                <w:t>60 m</w:t>
              </w:r>
            </w:smartTag>
            <w:r w:rsidRPr="00056BC6">
              <w:rPr>
                <w:rFonts w:ascii="Arial" w:hAnsi="Arial" w:cs="Arial"/>
              </w:rPr>
              <w:t>.c.a. P</w:t>
            </w:r>
            <w:r w:rsidR="00A94C3C" w:rsidRPr="00056BC6">
              <w:rPr>
                <w:rFonts w:ascii="Arial" w:hAnsi="Arial" w:cs="Arial"/>
              </w:rPr>
              <w:t xml:space="preserve">er a superiors s’ha de reforçar </w:t>
            </w:r>
          </w:p>
        </w:tc>
      </w:tr>
      <w:tr w:rsidR="000856C0" w:rsidRPr="00056BC6" w14:paraId="33E52698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4137686" w14:textId="77777777" w:rsidR="000856C0" w:rsidRPr="00056BC6" w:rsidRDefault="000856C0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</w:t>
            </w:r>
            <w:r w:rsidR="002A3478" w:rsidRPr="00056BC6">
              <w:rPr>
                <w:rFonts w:ascii="Arial" w:hAnsi="Arial" w:cs="Arial"/>
                <w:b/>
                <w:bCs/>
              </w:rPr>
              <w:t>bal màxim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9B6C660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</w:t>
            </w:r>
            <w:r w:rsidR="000856C0" w:rsidRPr="00056BC6">
              <w:rPr>
                <w:rFonts w:ascii="Arial" w:hAnsi="Arial" w:cs="Arial"/>
              </w:rPr>
              <w:t>DN obturador, a definir</w:t>
            </w:r>
          </w:p>
        </w:tc>
      </w:tr>
      <w:tr w:rsidR="000856C0" w:rsidRPr="00056BC6" w14:paraId="7675CE2B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9066743" w14:textId="77777777" w:rsidR="000856C0" w:rsidRPr="00056BC6" w:rsidRDefault="000856C0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</w:t>
            </w:r>
            <w:r w:rsidR="002A3478" w:rsidRPr="00056BC6">
              <w:rPr>
                <w:rFonts w:ascii="Arial" w:hAnsi="Arial" w:cs="Arial"/>
                <w:b/>
                <w:bCs/>
              </w:rPr>
              <w:t xml:space="preserve">bal nominal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5B47193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</w:t>
            </w:r>
            <w:r w:rsidR="000856C0" w:rsidRPr="00056BC6">
              <w:rPr>
                <w:rFonts w:ascii="Arial" w:hAnsi="Arial" w:cs="Arial"/>
              </w:rPr>
              <w:t xml:space="preserve"> DN obturador, a definir</w:t>
            </w:r>
          </w:p>
        </w:tc>
      </w:tr>
      <w:tr w:rsidR="000856C0" w:rsidRPr="00056BC6" w14:paraId="0A24FBC6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073498D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1D95881" w14:textId="77777777" w:rsidR="000856C0" w:rsidRPr="00056BC6" w:rsidRDefault="003203CF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Tots els materials </w:t>
            </w:r>
            <w:r w:rsidRPr="00056BC6">
              <w:rPr>
                <w:rFonts w:ascii="Arial" w:hAnsi="Arial" w:cs="Arial"/>
              </w:rPr>
              <w:t>AISI 304</w:t>
            </w:r>
            <w:r>
              <w:rPr>
                <w:rFonts w:ascii="Arial" w:hAnsi="Arial" w:cs="Arial"/>
              </w:rPr>
              <w:t xml:space="preserve"> (llindar, conjunt disc-biela, balancí, flotador, joc de cargols, etc.) </w:t>
            </w:r>
          </w:p>
        </w:tc>
      </w:tr>
      <w:tr w:rsidR="000856C0" w:rsidRPr="00056BC6" w14:paraId="07223538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7DB832B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, </w:t>
            </w:r>
            <w:r w:rsidRPr="00056BC6">
              <w:rPr>
                <w:rFonts w:ascii="Arial" w:hAnsi="Arial" w:cs="Arial"/>
                <w:b/>
                <w:bCs/>
              </w:rPr>
              <w:t>juntes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i cargol</w:t>
            </w:r>
            <w:r w:rsidR="000856C0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B43E7D8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especificacions generals</w:t>
            </w:r>
            <w:r w:rsidR="000856C0" w:rsidRPr="00056BC6">
              <w:rPr>
                <w:rFonts w:ascii="Arial" w:hAnsi="Arial" w:cs="Arial"/>
              </w:rPr>
              <w:t xml:space="preserve"> del CAT</w:t>
            </w:r>
            <w:r w:rsidR="00806F38" w:rsidRPr="00056BC6">
              <w:rPr>
                <w:rFonts w:ascii="Arial" w:hAnsi="Arial" w:cs="Arial"/>
              </w:rPr>
              <w:t xml:space="preserve"> </w:t>
            </w:r>
          </w:p>
        </w:tc>
      </w:tr>
      <w:tr w:rsidR="000856C0" w:rsidRPr="00056BC6" w14:paraId="07C9849C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6606076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Procediment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estàndard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d</w:t>
            </w:r>
            <w:r w:rsidRPr="00056BC6">
              <w:rPr>
                <w:rFonts w:ascii="Arial" w:hAnsi="Arial" w:cs="Arial"/>
                <w:b/>
                <w:bCs/>
              </w:rPr>
              <w:t>’assaigs de recepció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A6174C4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documentació del fabricant </w:t>
            </w:r>
          </w:p>
        </w:tc>
      </w:tr>
      <w:tr w:rsidR="000856C0" w:rsidRPr="00056BC6" w14:paraId="3D8979C4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8F0FC75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Procés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verbal d</w:t>
            </w:r>
            <w:r w:rsidRPr="00056BC6">
              <w:rPr>
                <w:rFonts w:ascii="Arial" w:hAnsi="Arial" w:cs="Arial"/>
                <w:b/>
                <w:bCs/>
              </w:rPr>
              <w:t>’assaig hidrostàtic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011FFA7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documentació del fabricant </w:t>
            </w:r>
          </w:p>
        </w:tc>
      </w:tr>
      <w:tr w:rsidR="000856C0" w:rsidRPr="00056BC6" w14:paraId="47FFA2C8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E1134B6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contra la </w:t>
            </w:r>
            <w:r w:rsidRPr="00056BC6">
              <w:rPr>
                <w:rFonts w:ascii="Arial" w:hAnsi="Arial" w:cs="Arial"/>
                <w:b/>
                <w:bCs/>
              </w:rPr>
              <w:t>corrosió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5200228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especificacions</w:t>
            </w:r>
            <w:r w:rsidR="000856C0" w:rsidRPr="00056BC6">
              <w:rPr>
                <w:rFonts w:ascii="Arial" w:hAnsi="Arial" w:cs="Arial"/>
              </w:rPr>
              <w:t xml:space="preserve"> del </w:t>
            </w:r>
            <w:r w:rsidRPr="00056BC6">
              <w:rPr>
                <w:rFonts w:ascii="Arial" w:hAnsi="Arial" w:cs="Arial"/>
              </w:rPr>
              <w:t>fabricant</w:t>
            </w:r>
            <w:r w:rsidR="000856C0" w:rsidRPr="00056BC6">
              <w:rPr>
                <w:rFonts w:ascii="Arial" w:hAnsi="Arial" w:cs="Arial"/>
              </w:rPr>
              <w:t xml:space="preserve"> “</w:t>
            </w:r>
            <w:r w:rsidRPr="00056BC6">
              <w:rPr>
                <w:rFonts w:ascii="Arial" w:hAnsi="Arial" w:cs="Arial"/>
              </w:rPr>
              <w:t>Protecció</w:t>
            </w:r>
            <w:r w:rsidR="000856C0" w:rsidRPr="00056BC6">
              <w:rPr>
                <w:rFonts w:ascii="Arial" w:hAnsi="Arial" w:cs="Arial"/>
              </w:rPr>
              <w:t xml:space="preserve"> refor</w:t>
            </w:r>
            <w:r w:rsidRPr="00056BC6">
              <w:rPr>
                <w:rFonts w:ascii="Arial" w:hAnsi="Arial" w:cs="Arial"/>
              </w:rPr>
              <w:t xml:space="preserve">çada-ambient marí” </w:t>
            </w:r>
          </w:p>
        </w:tc>
      </w:tr>
      <w:tr w:rsidR="000856C0" w:rsidRPr="00056BC6" w14:paraId="531AEBDC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5149BDD" w14:textId="77777777" w:rsidR="000856C0" w:rsidRPr="00056BC6" w:rsidRDefault="002A3478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Conservació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de la </w:t>
            </w:r>
            <w:r w:rsidRPr="00056BC6">
              <w:rPr>
                <w:rFonts w:ascii="Arial" w:hAnsi="Arial" w:cs="Arial"/>
                <w:b/>
                <w:bCs/>
              </w:rPr>
              <w:t>puresa</w:t>
            </w:r>
            <w:r w:rsidR="000856C0" w:rsidRPr="00056BC6">
              <w:rPr>
                <w:rFonts w:ascii="Arial" w:hAnsi="Arial" w:cs="Arial"/>
                <w:b/>
                <w:bCs/>
              </w:rPr>
              <w:t xml:space="preserve"> de</w:t>
            </w:r>
            <w:r w:rsidRPr="00056BC6">
              <w:rPr>
                <w:rFonts w:ascii="Arial" w:hAnsi="Arial" w:cs="Arial"/>
                <w:b/>
                <w:bCs/>
              </w:rPr>
              <w:t xml:space="preserve"> l’aigua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2AC3284" w14:textId="77777777" w:rsidR="000856C0" w:rsidRPr="00056BC6" w:rsidRDefault="00A94C3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Els materials emprats en la fabricació seran resistents a l’aigua, a la corrosió, lliures de substàncies tòxiques i no </w:t>
            </w:r>
            <w:r w:rsidR="000856C0" w:rsidRPr="00056BC6">
              <w:rPr>
                <w:rFonts w:ascii="Arial" w:hAnsi="Arial" w:cs="Arial"/>
              </w:rPr>
              <w:t xml:space="preserve">potables </w:t>
            </w:r>
            <w:r w:rsidRPr="00056BC6">
              <w:rPr>
                <w:rFonts w:ascii="Arial" w:hAnsi="Arial" w:cs="Arial"/>
              </w:rPr>
              <w:t xml:space="preserve">i no seran atacats per desenvolupament de bactèries, algues, fongs o altres formes de vida i sense arribar a contaminar l’aigua que pogués estar en contacte seu. Pintura interior qualitat alimentària. </w:t>
            </w:r>
          </w:p>
        </w:tc>
      </w:tr>
      <w:tr w:rsidR="000856C0" w:rsidRPr="00056BC6" w14:paraId="53174F3D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AD74524" w14:textId="77777777" w:rsidR="000856C0" w:rsidRPr="00056BC6" w:rsidRDefault="000856C0" w:rsidP="000856C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2A3478" w:rsidRPr="00056BC6">
              <w:rPr>
                <w:rFonts w:ascii="Arial" w:hAnsi="Arial" w:cs="Arial"/>
                <w:b/>
                <w:bCs/>
              </w:rPr>
              <w:t>tge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F845756" w14:textId="77777777" w:rsidR="000856C0" w:rsidRPr="00056BC6" w:rsidRDefault="00EB4BA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Amb </w:t>
            </w:r>
            <w:r w:rsidR="000856C0" w:rsidRPr="00056BC6">
              <w:rPr>
                <w:rFonts w:ascii="Arial" w:hAnsi="Arial" w:cs="Arial"/>
              </w:rPr>
              <w:t xml:space="preserve">placa de </w:t>
            </w:r>
            <w:r w:rsidRPr="00056BC6">
              <w:rPr>
                <w:rFonts w:ascii="Arial" w:hAnsi="Arial" w:cs="Arial"/>
              </w:rPr>
              <w:t>característiques</w:t>
            </w:r>
            <w:r w:rsidR="000856C0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segons codi peça de fabricant núm.</w:t>
            </w:r>
            <w:r w:rsidR="000856C0" w:rsidRPr="00056BC6">
              <w:rPr>
                <w:rFonts w:ascii="Arial" w:hAnsi="Arial" w:cs="Arial"/>
              </w:rPr>
              <w:t xml:space="preserve"> 283.000.0101, material Z 2CN 18-10</w:t>
            </w:r>
          </w:p>
        </w:tc>
      </w:tr>
      <w:tr w:rsidR="007D10E4" w:rsidRPr="00056BC6" w14:paraId="1B278ED5" w14:textId="77777777" w:rsidTr="0067176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047BE90" w14:textId="77777777" w:rsidR="007D10E4" w:rsidRPr="00056BC6" w:rsidRDefault="002A3478" w:rsidP="00056BC6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  <w:p w14:paraId="1B666744" w14:textId="77777777" w:rsidR="007D10E4" w:rsidRPr="00056BC6" w:rsidRDefault="002A3478" w:rsidP="007D10E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Fabricant</w:t>
            </w:r>
            <w:r w:rsidR="007D10E4" w:rsidRPr="00056BC6">
              <w:rPr>
                <w:rFonts w:ascii="Arial" w:hAnsi="Arial" w:cs="Arial"/>
                <w:b/>
                <w:bCs/>
              </w:rPr>
              <w:t>:</w:t>
            </w:r>
          </w:p>
          <w:p w14:paraId="42946416" w14:textId="77777777" w:rsidR="007D10E4" w:rsidRDefault="002A3478" w:rsidP="007D10E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  <w:r w:rsidR="007D10E4" w:rsidRPr="00056BC6">
              <w:rPr>
                <w:rFonts w:ascii="Arial" w:hAnsi="Arial" w:cs="Arial"/>
                <w:b/>
                <w:bCs/>
              </w:rPr>
              <w:t>:</w:t>
            </w:r>
          </w:p>
          <w:p w14:paraId="51D0654D" w14:textId="77777777" w:rsidR="009A61CE" w:rsidRPr="00056BC6" w:rsidRDefault="009A61CE" w:rsidP="007D10E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Distribuïdor: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2CB157C" w14:textId="77777777" w:rsidR="007D10E4" w:rsidRPr="00056BC6" w:rsidRDefault="007D10E4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04042013" w14:textId="77777777" w:rsidR="007D10E4" w:rsidRPr="00056BC6" w:rsidRDefault="00FC6AF7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ALST</w:t>
            </w:r>
            <w:r w:rsidR="007D10E4" w:rsidRPr="00056BC6">
              <w:rPr>
                <w:rFonts w:ascii="Arial" w:hAnsi="Arial" w:cs="Arial"/>
              </w:rPr>
              <w:t>OM o similar</w:t>
            </w:r>
          </w:p>
          <w:p w14:paraId="2D4F2D34" w14:textId="77777777" w:rsidR="007D10E4" w:rsidRDefault="007D10E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OBNO</w:t>
            </w:r>
          </w:p>
          <w:p w14:paraId="5185F57D" w14:textId="77777777" w:rsidR="009A61CE" w:rsidRPr="00056BC6" w:rsidRDefault="009A61CE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EINAR</w:t>
            </w:r>
          </w:p>
        </w:tc>
      </w:tr>
    </w:tbl>
    <w:p w14:paraId="579F53B9" w14:textId="77777777" w:rsidR="007239A3" w:rsidRDefault="007239A3" w:rsidP="00422C28">
      <w:pPr>
        <w:jc w:val="both"/>
        <w:rPr>
          <w:rFonts w:ascii="Arial" w:hAnsi="Arial" w:cs="Arial"/>
        </w:rPr>
      </w:pPr>
    </w:p>
    <w:p w14:paraId="165BD1F3" w14:textId="77777777" w:rsidR="007C5629" w:rsidRDefault="007C5629" w:rsidP="00422C28">
      <w:pPr>
        <w:jc w:val="both"/>
        <w:rPr>
          <w:rFonts w:ascii="Arial" w:hAnsi="Arial" w:cs="Arial"/>
        </w:rPr>
      </w:pPr>
    </w:p>
    <w:p w14:paraId="5B9226C6" w14:textId="77777777" w:rsidR="007C5629" w:rsidRPr="002610A3" w:rsidRDefault="007C5629" w:rsidP="00422C28">
      <w:pPr>
        <w:jc w:val="both"/>
        <w:rPr>
          <w:rFonts w:ascii="Arial" w:hAnsi="Arial" w:cs="Arial"/>
        </w:rPr>
        <w:sectPr w:rsidR="007C562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0474F" w:rsidRPr="00056BC6" w14:paraId="734D2E84" w14:textId="77777777" w:rsidTr="006E6245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10E66F6C" w14:textId="77777777" w:rsidR="00A0474F" w:rsidRPr="00056BC6" w:rsidRDefault="00A0474F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B407C" w:rsidRPr="00056BC6" w14:paraId="558249EC" w14:textId="77777777" w:rsidTr="006E624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2FE6534" w14:textId="77777777" w:rsidR="00CB407C" w:rsidRPr="00056BC6" w:rsidRDefault="00CB407C" w:rsidP="00CB407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47D616C" w14:textId="77777777" w:rsidR="00CB407C" w:rsidRPr="00056BC6" w:rsidRDefault="00CB407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90F2481" w14:textId="77777777" w:rsidR="00CB407C" w:rsidRPr="00056BC6" w:rsidRDefault="00CB407C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54F85283" w14:textId="77777777" w:rsidR="00CB407C" w:rsidRPr="00056BC6" w:rsidRDefault="00605128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01</w:t>
            </w:r>
            <w:r w:rsidR="00CB407C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11</w:t>
            </w:r>
            <w:r w:rsidR="00CB407C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A0474F" w:rsidRPr="00056BC6" w14:paraId="6F8352EA" w14:textId="77777777" w:rsidTr="006E624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025AD6E1" w14:textId="77777777" w:rsidR="00A0474F" w:rsidRPr="00056BC6" w:rsidRDefault="00A0474F" w:rsidP="00A0474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1F217AE" w14:textId="77777777" w:rsidR="00A0474F" w:rsidRPr="00056BC6" w:rsidRDefault="00A0474F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00" w:name="_Toc99257983"/>
            <w:bookmarkStart w:id="201" w:name="_Toc14429571"/>
            <w:bookmarkStart w:id="202" w:name="_Toc137214854"/>
            <w:r w:rsidRPr="00056BC6">
              <w:rPr>
                <w:rFonts w:ascii="Arial" w:hAnsi="Arial" w:cs="Arial"/>
              </w:rPr>
              <w:t xml:space="preserve">PALANQUÍ ELÈCTRIC DE </w:t>
            </w:r>
            <w:smartTag w:uri="urn:schemas-microsoft-com:office:smarttags" w:element="metricconverter">
              <w:smartTagPr>
                <w:attr w:name="ProductID" w:val="1000 Kg"/>
              </w:smartTagPr>
              <w:r w:rsidRPr="00056BC6">
                <w:rPr>
                  <w:rFonts w:ascii="Arial" w:hAnsi="Arial" w:cs="Arial"/>
                </w:rPr>
                <w:t>1000 Kg</w:t>
              </w:r>
            </w:smartTag>
            <w:bookmarkEnd w:id="200"/>
            <w:bookmarkEnd w:id="201"/>
            <w:bookmarkEnd w:id="202"/>
          </w:p>
        </w:tc>
      </w:tr>
      <w:tr w:rsidR="00F42B16" w:rsidRPr="00365A28" w14:paraId="1DB27F74" w14:textId="77777777" w:rsidTr="006E624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1C10D0B9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C240A78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03" w:name="_Toc14429572"/>
            <w:bookmarkStart w:id="204" w:name="_Toc137214855"/>
            <w:r>
              <w:rPr>
                <w:rFonts w:ascii="Arial" w:hAnsi="Arial" w:cs="Arial"/>
              </w:rPr>
              <w:t>JASO</w:t>
            </w:r>
            <w:bookmarkEnd w:id="203"/>
            <w:bookmarkEnd w:id="204"/>
            <w:r w:rsidR="00EF2ACF">
              <w:rPr>
                <w:rFonts w:ascii="Arial" w:hAnsi="Arial" w:cs="Arial"/>
              </w:rPr>
              <w:t xml:space="preserve"> </w:t>
            </w:r>
          </w:p>
        </w:tc>
      </w:tr>
      <w:tr w:rsidR="00A0474F" w:rsidRPr="00056BC6" w14:paraId="5D5ACE76" w14:textId="77777777" w:rsidTr="006E624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63D04128" w14:textId="77777777" w:rsidR="00A0474F" w:rsidRPr="00056BC6" w:rsidRDefault="00A0474F" w:rsidP="00A0474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7608854" w14:textId="77777777" w:rsidR="00A0474F" w:rsidRPr="00056BC6" w:rsidRDefault="00A0474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Manteniment</w:t>
            </w:r>
          </w:p>
        </w:tc>
      </w:tr>
      <w:tr w:rsidR="00A0474F" w:rsidRPr="00056BC6" w14:paraId="0A7A01C2" w14:textId="77777777" w:rsidTr="006E6245">
        <w:trPr>
          <w:trHeight w:val="227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auto"/>
          </w:tcPr>
          <w:p w14:paraId="7FAF7DCC" w14:textId="77777777" w:rsidR="00A0474F" w:rsidRPr="00056BC6" w:rsidRDefault="00A0474F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Palanquí i carro de translació d’accionament elèctric per a manteniment d’equips de bombament.</w:t>
            </w:r>
          </w:p>
        </w:tc>
      </w:tr>
    </w:tbl>
    <w:p w14:paraId="05A232B1" w14:textId="77777777" w:rsidR="00A0474F" w:rsidRPr="002610A3" w:rsidRDefault="00A0474F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A7F6128" w14:textId="77777777" w:rsidR="00A0474F" w:rsidRPr="006E6245" w:rsidRDefault="00377721" w:rsidP="006E624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E624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2277907" wp14:editId="5F5ABBE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2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4B7A1B" id="Line 18" o:spid="_x0000_s1026" style="position:absolute;z-index:25163212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peAav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A0474F" w:rsidRPr="006E624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746"/>
        <w:gridCol w:w="374"/>
        <w:gridCol w:w="6519"/>
      </w:tblGrid>
      <w:tr w:rsidR="0033432C" w:rsidRPr="00056BC6" w14:paraId="1E33AF64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BEFF7E" w14:textId="77777777" w:rsidR="0033432C" w:rsidRPr="00056BC6" w:rsidRDefault="00157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  <w:r w:rsidR="0033432C" w:rsidRPr="00056BC6">
              <w:rPr>
                <w:rFonts w:ascii="Arial" w:hAnsi="Arial" w:cs="Arial"/>
                <w:b/>
                <w:bCs/>
              </w:rPr>
              <w:t xml:space="preserve"> P</w:t>
            </w:r>
            <w:r w:rsidRPr="00056BC6">
              <w:rPr>
                <w:rFonts w:ascii="Arial" w:hAnsi="Arial" w:cs="Arial"/>
                <w:b/>
                <w:bCs/>
              </w:rPr>
              <w:t xml:space="preserve">alanquí 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115C54F3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Normal</w:t>
            </w:r>
          </w:p>
        </w:tc>
      </w:tr>
      <w:tr w:rsidR="0033432C" w:rsidRPr="00056BC6" w14:paraId="79E23145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DC6340" w14:textId="77777777" w:rsidR="0033432C" w:rsidRPr="00056BC6" w:rsidRDefault="00157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04D85283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1000 Kg"/>
              </w:smartTagPr>
              <w:r w:rsidRPr="00056BC6">
                <w:rPr>
                  <w:rFonts w:ascii="Arial" w:hAnsi="Arial" w:cs="Arial"/>
                </w:rPr>
                <w:t>1000 Kg</w:t>
              </w:r>
            </w:smartTag>
          </w:p>
        </w:tc>
      </w:tr>
      <w:tr w:rsidR="0033432C" w:rsidRPr="00056BC6" w14:paraId="68532026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89216B" w14:textId="77777777" w:rsidR="0033432C" w:rsidRPr="00056BC6" w:rsidRDefault="00157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28D401BB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157CAE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cable</w:t>
            </w:r>
          </w:p>
        </w:tc>
      </w:tr>
      <w:tr w:rsidR="0033432C" w:rsidRPr="00056BC6" w14:paraId="5A9A6E02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053B01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</w:t>
            </w:r>
            <w:r w:rsidR="00157CAE" w:rsidRPr="00056BC6">
              <w:rPr>
                <w:rFonts w:ascii="Arial" w:hAnsi="Arial" w:cs="Arial"/>
                <w:b/>
                <w:bCs/>
              </w:rPr>
              <w:t xml:space="preserve">úm. de ramals 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5BB5701A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1/1</w:t>
            </w:r>
          </w:p>
        </w:tc>
      </w:tr>
      <w:tr w:rsidR="0033432C" w:rsidRPr="00056BC6" w14:paraId="2F3C1C95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7B3763" w14:textId="77777777" w:rsidR="0033432C" w:rsidRPr="00056BC6" w:rsidRDefault="00157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Velocitat d’elevació 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1F08CA0D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6 m/min</w:t>
            </w:r>
          </w:p>
        </w:tc>
      </w:tr>
      <w:tr w:rsidR="0033432C" w:rsidRPr="00056BC6" w14:paraId="4FDF73C0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213B06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Pot</w:t>
            </w:r>
            <w:r w:rsidR="00157CAE" w:rsidRPr="00056BC6">
              <w:rPr>
                <w:rFonts w:ascii="Arial" w:hAnsi="Arial" w:cs="Arial"/>
                <w:b/>
                <w:bCs/>
              </w:rPr>
              <w:t>è</w:t>
            </w:r>
            <w:r w:rsidRPr="00056BC6">
              <w:rPr>
                <w:rFonts w:ascii="Arial" w:hAnsi="Arial" w:cs="Arial"/>
                <w:b/>
                <w:bCs/>
              </w:rPr>
              <w:t xml:space="preserve">ncia motor </w:t>
            </w:r>
            <w:r w:rsidR="00157CAE"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05E2262E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1,5 </w:t>
            </w:r>
            <w:r w:rsidR="0024146C" w:rsidRPr="00056BC6">
              <w:rPr>
                <w:rFonts w:ascii="Arial" w:hAnsi="Arial" w:cs="Arial"/>
              </w:rPr>
              <w:t>kW</w:t>
            </w:r>
          </w:p>
        </w:tc>
      </w:tr>
      <w:tr w:rsidR="0033432C" w:rsidRPr="00056BC6" w14:paraId="3BE46F3D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6859B3" w14:textId="77777777" w:rsidR="0033432C" w:rsidRPr="00056BC6" w:rsidRDefault="00157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Velocitat</w:t>
            </w:r>
            <w:r w:rsidR="0033432C" w:rsidRPr="00056BC6">
              <w:rPr>
                <w:rFonts w:ascii="Arial" w:hAnsi="Arial" w:cs="Arial"/>
                <w:b/>
                <w:bCs/>
              </w:rPr>
              <w:t xml:space="preserve"> carro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204616C6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 m/min</w:t>
            </w:r>
          </w:p>
        </w:tc>
      </w:tr>
      <w:tr w:rsidR="0033432C" w:rsidRPr="00056BC6" w14:paraId="5846DEE3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8C51AC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Pot</w:t>
            </w:r>
            <w:r w:rsidR="00157CAE" w:rsidRPr="00056BC6">
              <w:rPr>
                <w:rFonts w:ascii="Arial" w:hAnsi="Arial" w:cs="Arial"/>
                <w:b/>
                <w:bCs/>
              </w:rPr>
              <w:t>è</w:t>
            </w:r>
            <w:r w:rsidRPr="00056BC6">
              <w:rPr>
                <w:rFonts w:ascii="Arial" w:hAnsi="Arial" w:cs="Arial"/>
                <w:b/>
                <w:bCs/>
              </w:rPr>
              <w:t xml:space="preserve">ncia motor </w:t>
            </w:r>
            <w:r w:rsidR="00157CAE" w:rsidRPr="00056BC6">
              <w:rPr>
                <w:rFonts w:ascii="Arial" w:hAnsi="Arial" w:cs="Arial"/>
                <w:b/>
                <w:bCs/>
              </w:rPr>
              <w:t>translació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33261D82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0,55 </w:t>
            </w:r>
            <w:r w:rsidR="0024146C" w:rsidRPr="00056BC6">
              <w:rPr>
                <w:rFonts w:ascii="Arial" w:hAnsi="Arial" w:cs="Arial"/>
              </w:rPr>
              <w:t>kW</w:t>
            </w:r>
          </w:p>
        </w:tc>
      </w:tr>
      <w:tr w:rsidR="0033432C" w:rsidRPr="00056BC6" w14:paraId="65574C29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E1A26D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Cam</w:t>
            </w:r>
            <w:r w:rsidR="00157CAE" w:rsidRPr="00056BC6">
              <w:rPr>
                <w:rFonts w:ascii="Arial" w:hAnsi="Arial" w:cs="Arial"/>
                <w:b/>
                <w:bCs/>
              </w:rPr>
              <w:t>í de trànsit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38210205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IPN-160</w:t>
            </w:r>
          </w:p>
        </w:tc>
      </w:tr>
      <w:tr w:rsidR="0033432C" w:rsidRPr="00056BC6" w14:paraId="13E5C99C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11B2A2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Longitud de </w:t>
            </w:r>
            <w:r w:rsidR="00157CAE" w:rsidRPr="00056BC6">
              <w:rPr>
                <w:rFonts w:ascii="Arial" w:hAnsi="Arial" w:cs="Arial"/>
                <w:b/>
                <w:bCs/>
              </w:rPr>
              <w:t xml:space="preserve">trànsit 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7EFEE6B6" w14:textId="77777777" w:rsidR="0033432C" w:rsidRPr="00056BC6" w:rsidRDefault="00157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 definir en cada cas</w:t>
            </w:r>
          </w:p>
        </w:tc>
      </w:tr>
      <w:tr w:rsidR="0033432C" w:rsidRPr="00056BC6" w14:paraId="477FA45B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7411F4" w14:textId="77777777" w:rsidR="0033432C" w:rsidRPr="00056BC6" w:rsidRDefault="00D0516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Accionament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0CE1A4E5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D05164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r botonera a 24 </w:t>
            </w:r>
            <w:r w:rsidR="00F30635" w:rsidRPr="00056BC6">
              <w:rPr>
                <w:rFonts w:ascii="Arial" w:hAnsi="Arial" w:cs="Arial"/>
              </w:rPr>
              <w:t xml:space="preserve">o 48 </w:t>
            </w:r>
            <w:r w:rsidRPr="00056BC6">
              <w:rPr>
                <w:rFonts w:ascii="Arial" w:hAnsi="Arial" w:cs="Arial"/>
              </w:rPr>
              <w:t>Vca</w:t>
            </w:r>
            <w:r w:rsidR="00EF2ACF">
              <w:rPr>
                <w:rFonts w:ascii="Arial" w:hAnsi="Arial" w:cs="Arial"/>
              </w:rPr>
              <w:t xml:space="preserve">. Possibilitat actuació inalàmbrica </w:t>
            </w:r>
          </w:p>
        </w:tc>
      </w:tr>
      <w:tr w:rsidR="0033432C" w:rsidRPr="00056BC6" w14:paraId="4662AE92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D1159F" w14:textId="77777777" w:rsidR="0033432C" w:rsidRPr="00056BC6" w:rsidRDefault="00D0516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Motors d’accionament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1E373115" w14:textId="77777777" w:rsidR="0033432C" w:rsidRPr="00056BC6" w:rsidRDefault="00D0516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Trifàsics</w:t>
            </w:r>
            <w:r w:rsidR="0033432C" w:rsidRPr="00056BC6">
              <w:rPr>
                <w:rFonts w:ascii="Arial" w:hAnsi="Arial" w:cs="Arial"/>
              </w:rPr>
              <w:t>, rotor en c</w:t>
            </w:r>
            <w:r w:rsidRPr="00056BC6">
              <w:rPr>
                <w:rFonts w:ascii="Arial" w:hAnsi="Arial" w:cs="Arial"/>
              </w:rPr>
              <w:t xml:space="preserve">urt circuit </w:t>
            </w:r>
          </w:p>
        </w:tc>
      </w:tr>
      <w:tr w:rsidR="0033432C" w:rsidRPr="00056BC6" w14:paraId="68CFF90A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CFFCDE" w14:textId="77777777" w:rsidR="0033432C" w:rsidRPr="00056BC6" w:rsidRDefault="00D0516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</w:t>
            </w:r>
            <w:r w:rsidR="0033432C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i aïllament motors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1024A4B9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IP-55, </w:t>
            </w:r>
            <w:r w:rsidR="00D05164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F</w:t>
            </w:r>
          </w:p>
        </w:tc>
      </w:tr>
      <w:tr w:rsidR="0033432C" w:rsidRPr="00056BC6" w14:paraId="569B0256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91D871" w14:textId="77777777" w:rsidR="0033432C" w:rsidRPr="00056BC6" w:rsidRDefault="0033432C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Sistema </w:t>
            </w:r>
            <w:r w:rsidR="00D05164" w:rsidRPr="00056BC6">
              <w:rPr>
                <w:rFonts w:ascii="Arial" w:hAnsi="Arial" w:cs="Arial"/>
                <w:b/>
                <w:bCs/>
              </w:rPr>
              <w:t xml:space="preserve">presa de corrent 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2F29186E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cortina, plana</w:t>
            </w:r>
          </w:p>
        </w:tc>
      </w:tr>
      <w:tr w:rsidR="00F30635" w:rsidRPr="00056BC6" w14:paraId="12424B1C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576EF" w14:textId="77777777" w:rsidR="00F30635" w:rsidRPr="00056BC6" w:rsidRDefault="00F30635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Equipament de seguretat: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33A0728F" w14:textId="77777777" w:rsidR="00F30635" w:rsidRPr="00056BC6" w:rsidRDefault="00F30635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Línia de vida en el xassís per al manteniment dels punts de llum</w:t>
            </w:r>
          </w:p>
          <w:p w14:paraId="2D57B995" w14:textId="77777777" w:rsidR="00F30635" w:rsidRPr="00056BC6" w:rsidRDefault="00F30635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Escala d’accés a l’armari amb plataforma de manteniment</w:t>
            </w:r>
          </w:p>
          <w:p w14:paraId="1977569C" w14:textId="77777777" w:rsidR="00E1611B" w:rsidRPr="00056BC6" w:rsidRDefault="00E1611B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Punts d’ancoratge alineats a les lluminàries</w:t>
            </w:r>
          </w:p>
        </w:tc>
      </w:tr>
      <w:tr w:rsidR="0033432C" w:rsidRPr="00056BC6" w14:paraId="48F31348" w14:textId="77777777" w:rsidTr="006E6245">
        <w:trPr>
          <w:jc w:val="center"/>
        </w:trPr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4819A3" w14:textId="77777777" w:rsidR="0033432C" w:rsidRPr="00056BC6" w:rsidRDefault="00D0516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EQUIPAMENT</w:t>
            </w:r>
          </w:p>
        </w:tc>
        <w:tc>
          <w:tcPr>
            <w:tcW w:w="6268" w:type="dxa"/>
            <w:tcBorders>
              <w:top w:val="nil"/>
              <w:left w:val="nil"/>
              <w:bottom w:val="nil"/>
              <w:right w:val="nil"/>
            </w:tcBorders>
          </w:tcPr>
          <w:p w14:paraId="2D0C38FD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0038D" w:rsidRPr="00056BC6" w14:paraId="69F925C0" w14:textId="77777777" w:rsidTr="006E6245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0379509" w14:textId="77777777" w:rsidR="00C0038D" w:rsidRPr="00056BC6" w:rsidRDefault="00D0516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Fre d’elevació electromagnètic</w:t>
            </w:r>
          </w:p>
          <w:p w14:paraId="5F5D58FA" w14:textId="77777777" w:rsidR="00C0038D" w:rsidRPr="00056BC6" w:rsidRDefault="00D0516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</w:t>
            </w:r>
            <w:r w:rsidR="00C0038D" w:rsidRPr="00056BC6">
              <w:rPr>
                <w:rFonts w:ascii="Arial" w:hAnsi="Arial" w:cs="Arial"/>
              </w:rPr>
              <w:t xml:space="preserve"> de carrera </w:t>
            </w:r>
            <w:r w:rsidRPr="00056BC6">
              <w:rPr>
                <w:rFonts w:ascii="Arial" w:hAnsi="Arial" w:cs="Arial"/>
              </w:rPr>
              <w:t>al</w:t>
            </w:r>
            <w:r w:rsidR="00C0038D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palanquí</w:t>
            </w:r>
            <w:r w:rsidR="00C0038D" w:rsidRPr="00056BC6">
              <w:rPr>
                <w:rFonts w:ascii="Arial" w:hAnsi="Arial" w:cs="Arial"/>
              </w:rPr>
              <w:t xml:space="preserve"> (</w:t>
            </w:r>
            <w:r w:rsidRPr="00056BC6">
              <w:rPr>
                <w:rFonts w:ascii="Arial" w:hAnsi="Arial" w:cs="Arial"/>
              </w:rPr>
              <w:t>elevació</w:t>
            </w:r>
            <w:r w:rsidR="00C0038D" w:rsidRPr="00056BC6">
              <w:rPr>
                <w:rFonts w:ascii="Arial" w:hAnsi="Arial" w:cs="Arial"/>
              </w:rPr>
              <w:t>)</w:t>
            </w:r>
          </w:p>
          <w:p w14:paraId="1B2B5F71" w14:textId="77777777" w:rsidR="00C0038D" w:rsidRPr="00056BC6" w:rsidRDefault="00D0516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Presa de corrent</w:t>
            </w:r>
            <w:r w:rsidR="00C0038D" w:rsidRPr="00056BC6">
              <w:rPr>
                <w:rFonts w:ascii="Arial" w:hAnsi="Arial" w:cs="Arial"/>
              </w:rPr>
              <w:t xml:space="preserve"> de cortina plana</w:t>
            </w:r>
          </w:p>
        </w:tc>
      </w:tr>
      <w:tr w:rsidR="0033432C" w:rsidRPr="00056BC6" w14:paraId="59865FD8" w14:textId="77777777" w:rsidTr="006E6245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62A1D54" w14:textId="77777777" w:rsidR="0033432C" w:rsidRPr="00056BC6" w:rsidRDefault="0033432C" w:rsidP="008E0B83">
            <w:pPr>
              <w:rPr>
                <w:rFonts w:ascii="Arial" w:hAnsi="Arial" w:cs="Arial"/>
              </w:rPr>
            </w:pP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3EC8A" w14:textId="77777777" w:rsidR="0033432C" w:rsidRPr="00056BC6" w:rsidRDefault="0033432C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0038D" w:rsidRPr="00056BC6" w14:paraId="7806A2E4" w14:textId="77777777" w:rsidTr="006E6245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317C906" w14:textId="77777777" w:rsidR="00C0038D" w:rsidRPr="00056BC6" w:rsidRDefault="00D05164" w:rsidP="00C0038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79FB5" w14:textId="77777777" w:rsidR="00C0038D" w:rsidRPr="00056BC6" w:rsidRDefault="00C0038D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0038D" w:rsidRPr="00056BC6" w14:paraId="17B114E5" w14:textId="77777777" w:rsidTr="006E6245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31A3F140" w14:textId="77777777" w:rsidR="00C0038D" w:rsidRPr="00056BC6" w:rsidRDefault="00C0038D" w:rsidP="00C0038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911324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6AF7CB" w14:textId="77777777" w:rsidR="00C0038D" w:rsidRPr="00056BC6" w:rsidRDefault="00C0038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JASO o similar</w:t>
            </w:r>
          </w:p>
        </w:tc>
      </w:tr>
    </w:tbl>
    <w:p w14:paraId="7F7B4943" w14:textId="77777777" w:rsidR="0033432C" w:rsidRPr="002610A3" w:rsidRDefault="0033432C" w:rsidP="00422C28">
      <w:pPr>
        <w:jc w:val="both"/>
        <w:rPr>
          <w:rFonts w:ascii="Arial" w:hAnsi="Arial" w:cs="Arial"/>
        </w:rPr>
      </w:pPr>
    </w:p>
    <w:p w14:paraId="37B698C2" w14:textId="77777777" w:rsidR="0033432C" w:rsidRDefault="0033432C" w:rsidP="00422C28">
      <w:pPr>
        <w:jc w:val="both"/>
        <w:rPr>
          <w:rFonts w:ascii="Arial" w:hAnsi="Arial" w:cs="Arial"/>
        </w:rPr>
      </w:pPr>
    </w:p>
    <w:p w14:paraId="730F2968" w14:textId="77777777" w:rsidR="007C5629" w:rsidRPr="002610A3" w:rsidRDefault="007C5629" w:rsidP="00422C28">
      <w:pPr>
        <w:jc w:val="both"/>
        <w:rPr>
          <w:rFonts w:ascii="Arial" w:hAnsi="Arial" w:cs="Arial"/>
        </w:rPr>
        <w:sectPr w:rsidR="007C562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666A7" w:rsidRPr="00056BC6" w14:paraId="52AAFE30" w14:textId="77777777" w:rsidTr="00B767C5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7B4804E" w14:textId="77777777" w:rsidR="001666A7" w:rsidRPr="00056BC6" w:rsidRDefault="001666A7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3F5301" w:rsidRPr="00056BC6" w14:paraId="18D99BA4" w14:textId="77777777" w:rsidTr="00B767C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4E646B7" w14:textId="77777777" w:rsidR="003F5301" w:rsidRPr="00056BC6" w:rsidRDefault="003F5301" w:rsidP="003F53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13394B4" w14:textId="77777777" w:rsidR="003F5301" w:rsidRPr="00056BC6" w:rsidRDefault="003F530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2DC760A" w14:textId="77777777" w:rsidR="003F5301" w:rsidRPr="00056BC6" w:rsidRDefault="003F5301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EA91D65" w14:textId="77777777" w:rsidR="003F5301" w:rsidRPr="00056BC6" w:rsidRDefault="00A7768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08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1666A7" w:rsidRPr="00056BC6" w14:paraId="3D387F95" w14:textId="77777777" w:rsidTr="00B767C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F3494ED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F424AB2" w14:textId="77777777" w:rsidR="001666A7" w:rsidRPr="00056BC6" w:rsidRDefault="001666A7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05" w:name="_Toc99257984"/>
            <w:bookmarkStart w:id="206" w:name="_Toc14429573"/>
            <w:bookmarkStart w:id="207" w:name="_Toc137214856"/>
            <w:r w:rsidRPr="00056BC6">
              <w:rPr>
                <w:rFonts w:ascii="Arial" w:hAnsi="Arial" w:cs="Arial"/>
              </w:rPr>
              <w:t xml:space="preserve">PALANQUÍ MANUAL DE </w:t>
            </w:r>
            <w:smartTag w:uri="urn:schemas-microsoft-com:office:smarttags" w:element="metricconverter">
              <w:smartTagPr>
                <w:attr w:name="ProductID" w:val="1000 Kg"/>
              </w:smartTagPr>
              <w:r w:rsidRPr="00056BC6">
                <w:rPr>
                  <w:rFonts w:ascii="Arial" w:hAnsi="Arial" w:cs="Arial"/>
                </w:rPr>
                <w:t>1000 Kg</w:t>
              </w:r>
            </w:smartTag>
            <w:bookmarkEnd w:id="205"/>
            <w:bookmarkEnd w:id="206"/>
            <w:bookmarkEnd w:id="207"/>
          </w:p>
        </w:tc>
      </w:tr>
      <w:tr w:rsidR="00F42B16" w:rsidRPr="00365A28" w14:paraId="400F8C92" w14:textId="77777777" w:rsidTr="00B767C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B8346B4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63C3D7C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08" w:name="_Toc14429574"/>
            <w:bookmarkStart w:id="209" w:name="_Toc137214857"/>
            <w:r>
              <w:rPr>
                <w:rFonts w:ascii="Arial" w:hAnsi="Arial" w:cs="Arial"/>
              </w:rPr>
              <w:t>JAGUAR</w:t>
            </w:r>
            <w:bookmarkEnd w:id="208"/>
            <w:bookmarkEnd w:id="209"/>
          </w:p>
        </w:tc>
      </w:tr>
      <w:tr w:rsidR="001666A7" w:rsidRPr="00056BC6" w14:paraId="273A3C6B" w14:textId="77777777" w:rsidTr="00B767C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F90A4AB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B09EF9D" w14:textId="77777777" w:rsidR="001666A7" w:rsidRPr="00056BC6" w:rsidRDefault="001666A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Manteniment</w:t>
            </w:r>
          </w:p>
        </w:tc>
      </w:tr>
      <w:tr w:rsidR="001666A7" w:rsidRPr="00056BC6" w14:paraId="4A4ECF49" w14:textId="77777777" w:rsidTr="00B767C5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002C9B4F" w14:textId="77777777" w:rsidR="001666A7" w:rsidRPr="00056BC6" w:rsidRDefault="001666A7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Aparellament diferencial acoblat a carro de translació per a manteniment.</w:t>
            </w:r>
          </w:p>
        </w:tc>
      </w:tr>
    </w:tbl>
    <w:p w14:paraId="4C72F617" w14:textId="77777777" w:rsidR="001666A7" w:rsidRPr="002610A3" w:rsidRDefault="001666A7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157BF06" w14:textId="77777777" w:rsidR="001666A7" w:rsidRPr="00B767C5" w:rsidRDefault="00377721" w:rsidP="00B767C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B767C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36E7C697" wp14:editId="74BA6CBD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1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A28A5C" id="Line 19" o:spid="_x0000_s1026" style="position:absolute;z-index:25163315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xDSEgIAACo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4d8Q0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1666A7" w:rsidRPr="00B767C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E11EB1" w:rsidRPr="00056BC6" w14:paraId="3DEFB6F2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E482DE2" w14:textId="77777777" w:rsidR="00E11EB1" w:rsidRPr="00056BC6" w:rsidRDefault="00EA03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  <w:r w:rsidR="00E11EB1" w:rsidRPr="00056BC6">
              <w:rPr>
                <w:rFonts w:ascii="Arial" w:hAnsi="Arial" w:cs="Arial"/>
                <w:b/>
                <w:bCs/>
              </w:rPr>
              <w:t xml:space="preserve"> apare</w:t>
            </w:r>
            <w:r w:rsidRPr="00056BC6">
              <w:rPr>
                <w:rFonts w:ascii="Arial" w:hAnsi="Arial" w:cs="Arial"/>
                <w:b/>
                <w:bCs/>
              </w:rPr>
              <w:t>llament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21515BC" w14:textId="77777777" w:rsidR="00E11EB1" w:rsidRPr="00056BC6" w:rsidRDefault="000A2075" w:rsidP="000A2075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Corriola d'engranatges diferencials ràpid</w:t>
            </w:r>
            <w:r w:rsidR="00772086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s amb carro porta-corriola</w:t>
            </w:r>
          </w:p>
        </w:tc>
      </w:tr>
      <w:tr w:rsidR="00E11EB1" w:rsidRPr="00056BC6" w14:paraId="642DF211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04A401A" w14:textId="77777777" w:rsidR="00E11EB1" w:rsidRPr="00056BC6" w:rsidRDefault="00EA03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B89E549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1000 Kg"/>
              </w:smartTagPr>
              <w:r w:rsidRPr="00056BC6">
                <w:rPr>
                  <w:rFonts w:ascii="Arial" w:hAnsi="Arial" w:cs="Arial"/>
                </w:rPr>
                <w:t>1000 Kg</w:t>
              </w:r>
            </w:smartTag>
          </w:p>
        </w:tc>
      </w:tr>
      <w:tr w:rsidR="00E11EB1" w:rsidRPr="00056BC6" w14:paraId="1B502B42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1AC5A21" w14:textId="77777777" w:rsidR="00E11EB1" w:rsidRPr="00056BC6" w:rsidRDefault="00EA03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C0A89AA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1C284A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cadena</w:t>
            </w:r>
          </w:p>
        </w:tc>
      </w:tr>
      <w:tr w:rsidR="00E11EB1" w:rsidRPr="00056BC6" w14:paraId="194A413B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D98370D" w14:textId="77777777" w:rsidR="00E11EB1" w:rsidRPr="00056BC6" w:rsidRDefault="00E11EB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</w:t>
            </w:r>
            <w:r w:rsidR="00EA0323" w:rsidRPr="00056BC6">
              <w:rPr>
                <w:rFonts w:ascii="Arial" w:hAnsi="Arial" w:cs="Arial"/>
                <w:b/>
                <w:bCs/>
              </w:rPr>
              <w:t>úm.  Ramal</w:t>
            </w:r>
            <w:r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384D0C8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</w:t>
            </w:r>
          </w:p>
        </w:tc>
      </w:tr>
      <w:tr w:rsidR="00E11EB1" w:rsidRPr="00056BC6" w14:paraId="5BE6460D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0B52D3B" w14:textId="77777777" w:rsidR="00E11EB1" w:rsidRPr="00056BC6" w:rsidRDefault="00E11EB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</w:t>
            </w:r>
            <w:r w:rsidR="00EA0323" w:rsidRPr="00056BC6">
              <w:rPr>
                <w:rFonts w:ascii="Arial" w:hAnsi="Arial" w:cs="Arial"/>
                <w:b/>
                <w:bCs/>
              </w:rPr>
              <w:t xml:space="preserve">çada elevació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194FE22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Entre 4 </w:t>
            </w:r>
            <w:r w:rsidR="001C284A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8 m"/>
              </w:smartTagPr>
              <w:r w:rsidRPr="00056BC6">
                <w:rPr>
                  <w:rFonts w:ascii="Arial" w:hAnsi="Arial" w:cs="Arial"/>
                </w:rPr>
                <w:t>8 m</w:t>
              </w:r>
            </w:smartTag>
            <w:r w:rsidR="002E1CA3" w:rsidRPr="00056BC6">
              <w:rPr>
                <w:rFonts w:ascii="Arial" w:hAnsi="Arial" w:cs="Arial"/>
              </w:rPr>
              <w:t>,</w:t>
            </w:r>
            <w:r w:rsidRPr="00056BC6">
              <w:rPr>
                <w:rFonts w:ascii="Arial" w:hAnsi="Arial" w:cs="Arial"/>
              </w:rPr>
              <w:t xml:space="preserve"> a determinar</w:t>
            </w:r>
          </w:p>
        </w:tc>
      </w:tr>
      <w:tr w:rsidR="00E11EB1" w:rsidRPr="00056BC6" w14:paraId="7C1B9211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C1A498D" w14:textId="77777777" w:rsidR="00E11EB1" w:rsidRPr="00056BC6" w:rsidRDefault="00EA03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Translació</w:t>
            </w:r>
            <w:r w:rsidR="00E11EB1" w:rsidRPr="00056BC6">
              <w:rPr>
                <w:rFonts w:ascii="Arial" w:hAnsi="Arial" w:cs="Arial"/>
                <w:b/>
                <w:bCs/>
              </w:rPr>
              <w:t xml:space="preserve"> carro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7845E1F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1C284A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emp</w:t>
            </w:r>
            <w:r w:rsidR="001C284A" w:rsidRPr="00056BC6">
              <w:rPr>
                <w:rFonts w:ascii="Arial" w:hAnsi="Arial" w:cs="Arial"/>
              </w:rPr>
              <w:t xml:space="preserve">enta </w:t>
            </w:r>
            <w:r w:rsidR="000A2075" w:rsidRPr="00056BC6">
              <w:rPr>
                <w:rFonts w:ascii="Arial" w:hAnsi="Arial" w:cs="Arial"/>
              </w:rPr>
              <w:t>o amb comandament per cadena (s/projecte)</w:t>
            </w:r>
          </w:p>
        </w:tc>
      </w:tr>
      <w:tr w:rsidR="00E11EB1" w:rsidRPr="00056BC6" w14:paraId="626A319B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8BF88F7" w14:textId="77777777" w:rsidR="00E11EB1" w:rsidRPr="00056BC6" w:rsidRDefault="00E11EB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Cam</w:t>
            </w:r>
            <w:r w:rsidR="00EA0323" w:rsidRPr="00056BC6">
              <w:rPr>
                <w:rFonts w:ascii="Arial" w:hAnsi="Arial" w:cs="Arial"/>
                <w:b/>
                <w:bCs/>
              </w:rPr>
              <w:t xml:space="preserve">í de trànsit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6F6500E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IPN</w:t>
            </w:r>
            <w:r w:rsidR="000A2075" w:rsidRPr="00056BC6">
              <w:rPr>
                <w:rFonts w:ascii="Arial" w:hAnsi="Arial" w:cs="Arial"/>
              </w:rPr>
              <w:t xml:space="preserve"> 180x82</w:t>
            </w:r>
          </w:p>
        </w:tc>
      </w:tr>
      <w:tr w:rsidR="00E11EB1" w:rsidRPr="00056BC6" w14:paraId="7D237455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EFDDF5A" w14:textId="77777777" w:rsidR="00E11EB1" w:rsidRPr="00056BC6" w:rsidRDefault="00E11EB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C6E4395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</w:t>
            </w:r>
            <w:r w:rsidR="001C284A" w:rsidRPr="00056BC6">
              <w:rPr>
                <w:rFonts w:ascii="Arial" w:hAnsi="Arial" w:cs="Arial"/>
              </w:rPr>
              <w:t xml:space="preserve">osa i acer </w:t>
            </w:r>
          </w:p>
        </w:tc>
      </w:tr>
      <w:tr w:rsidR="00E11EB1" w:rsidRPr="00056BC6" w14:paraId="63FB076E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432CC7A" w14:textId="77777777" w:rsidR="00E11EB1" w:rsidRPr="00056BC6" w:rsidRDefault="00E11EB1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BDB37DE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11EB1" w:rsidRPr="00056BC6" w14:paraId="392DE22D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058E140" w14:textId="77777777" w:rsidR="00E11EB1" w:rsidRPr="00056BC6" w:rsidRDefault="00EA0323" w:rsidP="00E11EB1">
            <w:pPr>
              <w:rPr>
                <w:rFonts w:ascii="Arial" w:hAnsi="Arial" w:cs="Arial"/>
                <w:b/>
                <w:bCs/>
                <w:u w:val="single"/>
              </w:rPr>
            </w:pPr>
            <w:bookmarkStart w:id="210" w:name="_Hlk94428456"/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CC6295E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11EB1" w:rsidRPr="00056BC6" w14:paraId="6F76303A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04AA8D2" w14:textId="77777777" w:rsidR="00E11EB1" w:rsidRPr="00056BC6" w:rsidRDefault="00E11EB1" w:rsidP="00E11EB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911324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B3B5D47" w14:textId="77777777" w:rsidR="00E11EB1" w:rsidRPr="00056BC6" w:rsidRDefault="00E11EB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JAGUAR o similar</w:t>
            </w:r>
          </w:p>
        </w:tc>
      </w:tr>
      <w:tr w:rsidR="00E11EB1" w:rsidRPr="00056BC6" w14:paraId="60126002" w14:textId="77777777" w:rsidTr="00B767C5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4250D32" w14:textId="77777777" w:rsidR="00E11EB1" w:rsidRPr="00056BC6" w:rsidRDefault="00EA032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Subministrador</w:t>
            </w:r>
            <w:r w:rsidR="00E11EB1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C77EED6" w14:textId="77777777" w:rsidR="00E11EB1" w:rsidRPr="00056BC6" w:rsidRDefault="0002042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IND</w:t>
            </w:r>
            <w:r w:rsidR="002E1057" w:rsidRPr="00056BC6">
              <w:rPr>
                <w:rFonts w:ascii="Arial" w:hAnsi="Arial" w:cs="Arial"/>
              </w:rPr>
              <w:t>U</w:t>
            </w:r>
            <w:r w:rsidR="000A2075" w:rsidRPr="00056BC6">
              <w:rPr>
                <w:rFonts w:ascii="Arial" w:hAnsi="Arial" w:cs="Arial"/>
              </w:rPr>
              <w:t>STRIAS JAGUAR, S.A.L.</w:t>
            </w:r>
          </w:p>
        </w:tc>
      </w:tr>
      <w:bookmarkEnd w:id="210"/>
    </w:tbl>
    <w:p w14:paraId="3BFA0584" w14:textId="77777777" w:rsidR="00E11EB1" w:rsidRPr="002610A3" w:rsidRDefault="00E11EB1" w:rsidP="00422C28">
      <w:pPr>
        <w:jc w:val="both"/>
        <w:rPr>
          <w:rFonts w:ascii="Arial" w:hAnsi="Arial" w:cs="Arial"/>
        </w:rPr>
      </w:pPr>
    </w:p>
    <w:p w14:paraId="01B27C2A" w14:textId="77777777" w:rsidR="00E11EB1" w:rsidRDefault="00E11EB1" w:rsidP="00422C28">
      <w:pPr>
        <w:jc w:val="both"/>
        <w:rPr>
          <w:rFonts w:ascii="Arial" w:hAnsi="Arial" w:cs="Arial"/>
        </w:rPr>
      </w:pPr>
    </w:p>
    <w:p w14:paraId="3751F741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666A7" w:rsidRPr="00056BC6" w14:paraId="05EC51EB" w14:textId="77777777" w:rsidTr="00475E18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E874198" w14:textId="77777777" w:rsidR="001666A7" w:rsidRPr="00056BC6" w:rsidRDefault="001666A7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3F5301" w:rsidRPr="00056BC6" w14:paraId="45B1AF19" w14:textId="77777777" w:rsidTr="00475E1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60F54D9" w14:textId="77777777" w:rsidR="003F5301" w:rsidRPr="00056BC6" w:rsidRDefault="003F5301" w:rsidP="003F53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536F6AE" w14:textId="77777777" w:rsidR="003F5301" w:rsidRPr="00056BC6" w:rsidRDefault="003F530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8A22FA0" w14:textId="77777777" w:rsidR="003F5301" w:rsidRPr="00056BC6" w:rsidRDefault="003F5301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1109F2BB" w14:textId="77777777" w:rsidR="003F5301" w:rsidRPr="00056BC6" w:rsidRDefault="00A7768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08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1666A7" w:rsidRPr="00056BC6" w14:paraId="185B5449" w14:textId="77777777" w:rsidTr="00475E1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C9730A4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F31E642" w14:textId="77777777" w:rsidR="001666A7" w:rsidRPr="00056BC6" w:rsidRDefault="001666A7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11" w:name="_Toc99257985"/>
            <w:bookmarkStart w:id="212" w:name="_Toc14429575"/>
            <w:bookmarkStart w:id="213" w:name="_Toc137214858"/>
            <w:r w:rsidRPr="00056BC6">
              <w:rPr>
                <w:rFonts w:ascii="Arial" w:hAnsi="Arial" w:cs="Arial"/>
              </w:rPr>
              <w:t xml:space="preserve">PALANQUÍ MANUAL DE </w:t>
            </w:r>
            <w:smartTag w:uri="urn:schemas-microsoft-com:office:smarttags" w:element="metricconverter">
              <w:smartTagPr>
                <w:attr w:name="ProductID" w:val="2000 Kg"/>
              </w:smartTagPr>
              <w:r w:rsidRPr="00056BC6">
                <w:rPr>
                  <w:rFonts w:ascii="Arial" w:hAnsi="Arial" w:cs="Arial"/>
                </w:rPr>
                <w:t>2000 Kg</w:t>
              </w:r>
            </w:smartTag>
            <w:bookmarkEnd w:id="211"/>
            <w:bookmarkEnd w:id="212"/>
            <w:bookmarkEnd w:id="213"/>
          </w:p>
        </w:tc>
      </w:tr>
      <w:tr w:rsidR="00F42B16" w:rsidRPr="00365A28" w14:paraId="61236598" w14:textId="77777777" w:rsidTr="00475E1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2BD33FD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F801E9E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14" w:name="_Toc14429576"/>
            <w:bookmarkStart w:id="215" w:name="_Toc137214859"/>
            <w:r>
              <w:rPr>
                <w:rFonts w:ascii="Arial" w:hAnsi="Arial" w:cs="Arial"/>
              </w:rPr>
              <w:t>JAGUAR</w:t>
            </w:r>
            <w:bookmarkEnd w:id="214"/>
            <w:bookmarkEnd w:id="215"/>
          </w:p>
        </w:tc>
      </w:tr>
      <w:tr w:rsidR="001666A7" w:rsidRPr="00056BC6" w14:paraId="3C860D8B" w14:textId="77777777" w:rsidTr="00475E1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5FD7307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732A239" w14:textId="77777777" w:rsidR="001666A7" w:rsidRPr="00056BC6" w:rsidRDefault="001666A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Manteniment</w:t>
            </w:r>
          </w:p>
        </w:tc>
      </w:tr>
      <w:tr w:rsidR="001666A7" w:rsidRPr="00056BC6" w14:paraId="25FA804E" w14:textId="77777777" w:rsidTr="00475E18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7DC2671B" w14:textId="77777777" w:rsidR="001666A7" w:rsidRPr="00056BC6" w:rsidRDefault="001666A7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Aparellament diferencial acoblat a carro de translació per a manteniment.</w:t>
            </w:r>
          </w:p>
        </w:tc>
      </w:tr>
    </w:tbl>
    <w:p w14:paraId="1618EFCE" w14:textId="77777777" w:rsidR="001666A7" w:rsidRPr="002610A3" w:rsidRDefault="001666A7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5B45F8B" w14:textId="77777777" w:rsidR="001666A7" w:rsidRPr="00B767C5" w:rsidRDefault="00377721" w:rsidP="00B767C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B767C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2EEA7F5B" wp14:editId="752480B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60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57027C" id="Line 20" o:spid="_x0000_s1026" style="position:absolute;z-index:25163417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y9saw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1666A7" w:rsidRPr="00B767C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A6600F" w:rsidRPr="00056BC6" w14:paraId="34D5968D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3C229B2" w14:textId="77777777" w:rsidR="00A6600F" w:rsidRPr="00056BC6" w:rsidRDefault="00EE6C2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  <w:r w:rsidR="00FC70E0" w:rsidRPr="00056BC6">
              <w:rPr>
                <w:rFonts w:ascii="Arial" w:hAnsi="Arial" w:cs="Arial"/>
                <w:b/>
                <w:bCs/>
              </w:rPr>
              <w:t xml:space="preserve"> apare</w:t>
            </w:r>
            <w:r w:rsidRPr="00056BC6">
              <w:rPr>
                <w:rFonts w:ascii="Arial" w:hAnsi="Arial" w:cs="Arial"/>
                <w:b/>
                <w:bCs/>
              </w:rPr>
              <w:t xml:space="preserve">llament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AC64F1B" w14:textId="77777777" w:rsidR="00A6600F" w:rsidRPr="00056BC6" w:rsidRDefault="002E1057" w:rsidP="002E1057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Corriola d</w:t>
            </w:r>
            <w:r w:rsidR="00DB4A71" w:rsidRPr="00056BC6">
              <w:rPr>
                <w:rFonts w:ascii="Arial" w:hAnsi="Arial" w:cs="Arial"/>
              </w:rPr>
              <w:t>’</w:t>
            </w:r>
            <w:r w:rsidRPr="00056BC6">
              <w:rPr>
                <w:rFonts w:ascii="Arial" w:hAnsi="Arial" w:cs="Arial"/>
              </w:rPr>
              <w:t>engranis diferencial de triple engranatge amb carro porta-corriola</w:t>
            </w:r>
          </w:p>
        </w:tc>
      </w:tr>
      <w:tr w:rsidR="00A6600F" w:rsidRPr="00056BC6" w14:paraId="7A14212A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0FD6D9A" w14:textId="77777777" w:rsidR="00A6600F" w:rsidRPr="00056BC6" w:rsidRDefault="00EE6C2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5626046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2000 Kg"/>
              </w:smartTagPr>
              <w:r w:rsidRPr="00056BC6">
                <w:rPr>
                  <w:rFonts w:ascii="Arial" w:hAnsi="Arial" w:cs="Arial"/>
                </w:rPr>
                <w:t>2000 Kg</w:t>
              </w:r>
            </w:smartTag>
          </w:p>
        </w:tc>
      </w:tr>
      <w:tr w:rsidR="00A6600F" w:rsidRPr="00056BC6" w14:paraId="1FEB9A3B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1493563" w14:textId="77777777" w:rsidR="00A6600F" w:rsidRPr="00056BC6" w:rsidRDefault="00EE6C2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0921991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FE0ACC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cadena</w:t>
            </w:r>
          </w:p>
        </w:tc>
      </w:tr>
      <w:tr w:rsidR="00A6600F" w:rsidRPr="00056BC6" w14:paraId="5932C1D0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C889902" w14:textId="77777777" w:rsidR="00A6600F" w:rsidRPr="00056BC6" w:rsidRDefault="00FC70E0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</w:t>
            </w:r>
            <w:r w:rsidR="00EE6C27" w:rsidRPr="00056BC6">
              <w:rPr>
                <w:rFonts w:ascii="Arial" w:hAnsi="Arial" w:cs="Arial"/>
                <w:b/>
                <w:bCs/>
              </w:rPr>
              <w:t xml:space="preserve">úm. Ramals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F62B7D3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</w:t>
            </w:r>
          </w:p>
        </w:tc>
      </w:tr>
      <w:tr w:rsidR="00A6600F" w:rsidRPr="00056BC6" w14:paraId="709CB6A0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B423031" w14:textId="77777777" w:rsidR="00A6600F" w:rsidRPr="00056BC6" w:rsidRDefault="00FC70E0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</w:t>
            </w:r>
            <w:r w:rsidR="00EE6C27" w:rsidRPr="00056BC6">
              <w:rPr>
                <w:rFonts w:ascii="Arial" w:hAnsi="Arial" w:cs="Arial"/>
                <w:b/>
                <w:bCs/>
              </w:rPr>
              <w:t xml:space="preserve">çada elevació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53F834C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Entre 4 </w:t>
            </w:r>
            <w:r w:rsidR="00FE0ACC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8 m"/>
              </w:smartTagPr>
              <w:r w:rsidRPr="00056BC6">
                <w:rPr>
                  <w:rFonts w:ascii="Arial" w:hAnsi="Arial" w:cs="Arial"/>
                </w:rPr>
                <w:t>8 m</w:t>
              </w:r>
            </w:smartTag>
            <w:r w:rsidRPr="00056BC6">
              <w:rPr>
                <w:rFonts w:ascii="Arial" w:hAnsi="Arial" w:cs="Arial"/>
              </w:rPr>
              <w:t>, a determinar</w:t>
            </w:r>
          </w:p>
        </w:tc>
      </w:tr>
      <w:tr w:rsidR="00A6600F" w:rsidRPr="00056BC6" w14:paraId="6D5B8925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71704EC" w14:textId="77777777" w:rsidR="00A6600F" w:rsidRPr="00056BC6" w:rsidRDefault="00EE6C2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Translació</w:t>
            </w:r>
            <w:r w:rsidR="00FC70E0" w:rsidRPr="00056BC6">
              <w:rPr>
                <w:rFonts w:ascii="Arial" w:hAnsi="Arial" w:cs="Arial"/>
                <w:b/>
                <w:bCs/>
              </w:rPr>
              <w:t xml:space="preserve"> carro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924A1AF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FE0ACC" w:rsidRPr="00056BC6">
              <w:rPr>
                <w:rFonts w:ascii="Arial" w:hAnsi="Arial" w:cs="Arial"/>
              </w:rPr>
              <w:t xml:space="preserve">er empenta </w:t>
            </w:r>
            <w:r w:rsidR="002E1057" w:rsidRPr="00056BC6">
              <w:rPr>
                <w:rFonts w:ascii="Arial" w:hAnsi="Arial" w:cs="Arial"/>
              </w:rPr>
              <w:t>o amb comandament per cadena (s/projecte)</w:t>
            </w:r>
          </w:p>
        </w:tc>
      </w:tr>
      <w:tr w:rsidR="00A6600F" w:rsidRPr="00056BC6" w14:paraId="414059F3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BA930B9" w14:textId="77777777" w:rsidR="00A6600F" w:rsidRPr="00056BC6" w:rsidRDefault="00FC70E0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Cam</w:t>
            </w:r>
            <w:r w:rsidR="00EE6C27" w:rsidRPr="00056BC6">
              <w:rPr>
                <w:rFonts w:ascii="Arial" w:hAnsi="Arial" w:cs="Arial"/>
                <w:b/>
                <w:bCs/>
              </w:rPr>
              <w:t>í de trànsit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4BF12C8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IPN-2</w:t>
            </w:r>
            <w:r w:rsidR="002E1057" w:rsidRPr="00056BC6">
              <w:rPr>
                <w:rFonts w:ascii="Arial" w:hAnsi="Arial" w:cs="Arial"/>
              </w:rPr>
              <w:t>2</w:t>
            </w:r>
            <w:r w:rsidRPr="00056BC6">
              <w:rPr>
                <w:rFonts w:ascii="Arial" w:hAnsi="Arial" w:cs="Arial"/>
              </w:rPr>
              <w:t>0</w:t>
            </w:r>
            <w:r w:rsidR="002E1057" w:rsidRPr="00056BC6">
              <w:rPr>
                <w:rFonts w:ascii="Arial" w:hAnsi="Arial" w:cs="Arial"/>
              </w:rPr>
              <w:t>x98</w:t>
            </w:r>
          </w:p>
        </w:tc>
      </w:tr>
      <w:tr w:rsidR="00A6600F" w:rsidRPr="00056BC6" w14:paraId="253C9B30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CC78A34" w14:textId="77777777" w:rsidR="00A6600F" w:rsidRPr="00056BC6" w:rsidRDefault="00FC70E0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E0DDF4E" w14:textId="77777777" w:rsidR="00A6600F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</w:t>
            </w:r>
            <w:r w:rsidR="00FE0ACC" w:rsidRPr="00056BC6">
              <w:rPr>
                <w:rFonts w:ascii="Arial" w:hAnsi="Arial" w:cs="Arial"/>
              </w:rPr>
              <w:t xml:space="preserve">osa i acer </w:t>
            </w:r>
          </w:p>
        </w:tc>
      </w:tr>
      <w:tr w:rsidR="00A6600F" w:rsidRPr="00056BC6" w14:paraId="1C098F2E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11A50FD" w14:textId="77777777" w:rsidR="00A6600F" w:rsidRPr="00056BC6" w:rsidRDefault="00A6600F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9A1B781" w14:textId="77777777" w:rsidR="00A6600F" w:rsidRPr="00056BC6" w:rsidRDefault="00A6600F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FC70E0" w:rsidRPr="00056BC6" w14:paraId="2EC74456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5C69DD8" w14:textId="77777777" w:rsidR="00FC70E0" w:rsidRPr="00056BC6" w:rsidRDefault="00EE6C27" w:rsidP="00FC70E0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FA241E9" w14:textId="77777777" w:rsidR="00FC70E0" w:rsidRPr="00056BC6" w:rsidRDefault="00FC70E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FC70E0" w:rsidRPr="00056BC6" w14:paraId="2A792426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D957607" w14:textId="77777777" w:rsidR="00FC70E0" w:rsidRPr="00056BC6" w:rsidRDefault="00FC70E0" w:rsidP="00FC70E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911324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9DDBBC4" w14:textId="77777777" w:rsidR="00FC70E0" w:rsidRPr="00056BC6" w:rsidRDefault="00FC70E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JAGUAR o similar</w:t>
            </w:r>
          </w:p>
        </w:tc>
      </w:tr>
      <w:tr w:rsidR="00FC70E0" w:rsidRPr="00056BC6" w14:paraId="2B645146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46C8666" w14:textId="77777777" w:rsidR="00FC70E0" w:rsidRPr="00056BC6" w:rsidRDefault="00EE6C27" w:rsidP="00FC70E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Subministrador</w:t>
            </w:r>
            <w:r w:rsidR="00FC70E0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26C9A32" w14:textId="77777777" w:rsidR="00FC70E0" w:rsidRPr="00056BC6" w:rsidRDefault="002E105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INDUSTRIAS JAGUAR, S.A.L.</w:t>
            </w:r>
          </w:p>
        </w:tc>
      </w:tr>
    </w:tbl>
    <w:p w14:paraId="428EAD7E" w14:textId="77777777" w:rsidR="00A6600F" w:rsidRPr="002610A3" w:rsidRDefault="00A6600F" w:rsidP="00422C28">
      <w:pPr>
        <w:jc w:val="both"/>
        <w:rPr>
          <w:rFonts w:ascii="Arial" w:hAnsi="Arial" w:cs="Arial"/>
        </w:rPr>
      </w:pPr>
    </w:p>
    <w:p w14:paraId="76A2840D" w14:textId="77777777" w:rsidR="00A6600F" w:rsidRDefault="00A6600F" w:rsidP="00422C28">
      <w:pPr>
        <w:jc w:val="both"/>
        <w:rPr>
          <w:rFonts w:ascii="Arial" w:hAnsi="Arial" w:cs="Arial"/>
        </w:rPr>
      </w:pPr>
    </w:p>
    <w:p w14:paraId="53B0D94A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666A7" w:rsidRPr="00056BC6" w14:paraId="2BFD6DBA" w14:textId="77777777" w:rsidTr="00CC5BB9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428CBB62" w14:textId="77777777" w:rsidR="001666A7" w:rsidRPr="00056BC6" w:rsidRDefault="001666A7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3F5301" w:rsidRPr="00056BC6" w14:paraId="5828F1F1" w14:textId="77777777" w:rsidTr="00CC5BB9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4674B38" w14:textId="77777777" w:rsidR="003F5301" w:rsidRPr="00056BC6" w:rsidRDefault="003F5301" w:rsidP="003F53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9BD643A" w14:textId="77777777" w:rsidR="003F5301" w:rsidRPr="00056BC6" w:rsidRDefault="003F530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1BB10CF" w14:textId="77777777" w:rsidR="003F5301" w:rsidRPr="00056BC6" w:rsidRDefault="003F5301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3080CC43" w14:textId="77777777" w:rsidR="003F5301" w:rsidRPr="00056BC6" w:rsidRDefault="00A7768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08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1666A7" w:rsidRPr="00056BC6" w14:paraId="7264A5F8" w14:textId="77777777" w:rsidTr="00CC5BB9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5D68EF5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03370FC5" w14:textId="77777777" w:rsidR="001666A7" w:rsidRPr="00056BC6" w:rsidRDefault="001666A7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16" w:name="_Toc99257986"/>
            <w:bookmarkStart w:id="217" w:name="_Toc14429577"/>
            <w:bookmarkStart w:id="218" w:name="_Toc137214860"/>
            <w:r w:rsidRPr="00056BC6">
              <w:rPr>
                <w:rFonts w:ascii="Arial" w:hAnsi="Arial" w:cs="Arial"/>
              </w:rPr>
              <w:t xml:space="preserve">PALANQUÍ MANUAL DE </w:t>
            </w:r>
            <w:smartTag w:uri="urn:schemas-microsoft-com:office:smarttags" w:element="metricconverter">
              <w:smartTagPr>
                <w:attr w:name="ProductID" w:val="3200 Kg"/>
              </w:smartTagPr>
              <w:r w:rsidRPr="00056BC6">
                <w:rPr>
                  <w:rFonts w:ascii="Arial" w:hAnsi="Arial" w:cs="Arial"/>
                </w:rPr>
                <w:t>3200 Kg</w:t>
              </w:r>
            </w:smartTag>
            <w:bookmarkEnd w:id="216"/>
            <w:bookmarkEnd w:id="217"/>
            <w:bookmarkEnd w:id="218"/>
          </w:p>
        </w:tc>
      </w:tr>
      <w:tr w:rsidR="00F42B16" w:rsidRPr="00365A28" w14:paraId="01EB47B1" w14:textId="77777777" w:rsidTr="00CC5BB9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1A401E26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28D1565F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19" w:name="_Toc14429578"/>
            <w:bookmarkStart w:id="220" w:name="_Toc137214861"/>
            <w:r>
              <w:rPr>
                <w:rFonts w:ascii="Arial" w:hAnsi="Arial" w:cs="Arial"/>
              </w:rPr>
              <w:t>JAGUAR</w:t>
            </w:r>
            <w:bookmarkEnd w:id="219"/>
            <w:bookmarkEnd w:id="220"/>
          </w:p>
        </w:tc>
      </w:tr>
      <w:tr w:rsidR="001666A7" w:rsidRPr="00056BC6" w14:paraId="4A795618" w14:textId="77777777" w:rsidTr="00CC5BB9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A2A0839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98A5204" w14:textId="77777777" w:rsidR="001666A7" w:rsidRPr="00056BC6" w:rsidRDefault="001666A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Manteniment</w:t>
            </w:r>
          </w:p>
        </w:tc>
      </w:tr>
      <w:tr w:rsidR="001666A7" w:rsidRPr="00056BC6" w14:paraId="184BB550" w14:textId="77777777" w:rsidTr="00CC5BB9">
        <w:trPr>
          <w:trHeight w:val="227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auto"/>
          </w:tcPr>
          <w:p w14:paraId="2BE8AD43" w14:textId="77777777" w:rsidR="001666A7" w:rsidRPr="00056BC6" w:rsidRDefault="001666A7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Aparellament diferencial acoblat a carro de translació per a manteniment.</w:t>
            </w:r>
          </w:p>
        </w:tc>
      </w:tr>
    </w:tbl>
    <w:p w14:paraId="2B778CF7" w14:textId="77777777" w:rsidR="001666A7" w:rsidRPr="002610A3" w:rsidRDefault="001666A7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4679D79" w14:textId="77777777" w:rsidR="001666A7" w:rsidRPr="00475E18" w:rsidRDefault="00377721" w:rsidP="00475E1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475E1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146B4207" wp14:editId="71D0D41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59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C6B3AA" id="Line 21" o:spid="_x0000_s1026" style="position:absolute;z-index:25163520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Igt/m4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1666A7" w:rsidRPr="00475E1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1528DB" w:rsidRPr="00056BC6" w14:paraId="0BBA6F6B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610F836" w14:textId="77777777" w:rsidR="001528DB" w:rsidRPr="00056BC6" w:rsidRDefault="001528DB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</w:t>
            </w:r>
            <w:r w:rsidR="006035AF" w:rsidRPr="00056BC6">
              <w:rPr>
                <w:rFonts w:ascii="Arial" w:hAnsi="Arial" w:cs="Arial"/>
                <w:b/>
                <w:bCs/>
              </w:rPr>
              <w:t xml:space="preserve">us aparellament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40EED82" w14:textId="77777777" w:rsidR="001528DB" w:rsidRPr="00056BC6" w:rsidRDefault="00DB4A7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Corriola d’engranis diferencial de triple engranatge amb carro porta-corriola</w:t>
            </w:r>
          </w:p>
        </w:tc>
      </w:tr>
      <w:tr w:rsidR="001528DB" w:rsidRPr="00056BC6" w14:paraId="762F4D94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A511186" w14:textId="77777777" w:rsidR="001528DB" w:rsidRPr="00056BC6" w:rsidRDefault="006035A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319F740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3200 Kg"/>
              </w:smartTagPr>
              <w:r w:rsidRPr="00056BC6">
                <w:rPr>
                  <w:rFonts w:ascii="Arial" w:hAnsi="Arial" w:cs="Arial"/>
                </w:rPr>
                <w:t>3200 Kg</w:t>
              </w:r>
            </w:smartTag>
          </w:p>
        </w:tc>
      </w:tr>
      <w:tr w:rsidR="001528DB" w:rsidRPr="00056BC6" w14:paraId="2CC2FA8F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FC02639" w14:textId="77777777" w:rsidR="001528DB" w:rsidRPr="00056BC6" w:rsidRDefault="006035A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9870B22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6035AF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cadena</w:t>
            </w:r>
          </w:p>
        </w:tc>
      </w:tr>
      <w:tr w:rsidR="001528DB" w:rsidRPr="00056BC6" w14:paraId="361062E7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F13064E" w14:textId="77777777" w:rsidR="001528DB" w:rsidRPr="00056BC6" w:rsidRDefault="00901E8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</w:t>
            </w:r>
            <w:r w:rsidR="006035AF" w:rsidRPr="00056BC6">
              <w:rPr>
                <w:rFonts w:ascii="Arial" w:hAnsi="Arial" w:cs="Arial"/>
                <w:b/>
                <w:bCs/>
              </w:rPr>
              <w:t xml:space="preserve">úm. Ramals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7E5CDAE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</w:t>
            </w:r>
          </w:p>
        </w:tc>
      </w:tr>
      <w:tr w:rsidR="001528DB" w:rsidRPr="00056BC6" w14:paraId="626B3956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DAF17D4" w14:textId="77777777" w:rsidR="001528DB" w:rsidRPr="00056BC6" w:rsidRDefault="00901E8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Fre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131E6AD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Doble </w:t>
            </w:r>
            <w:r w:rsidR="006035AF" w:rsidRPr="00056BC6">
              <w:rPr>
                <w:rFonts w:ascii="Arial" w:hAnsi="Arial" w:cs="Arial"/>
              </w:rPr>
              <w:t>guarnició d’amiant</w:t>
            </w:r>
            <w:r w:rsidRPr="00056BC6">
              <w:rPr>
                <w:rFonts w:ascii="Arial" w:hAnsi="Arial" w:cs="Arial"/>
              </w:rPr>
              <w:t xml:space="preserve"> comprimi</w:t>
            </w:r>
            <w:r w:rsidR="006035AF" w:rsidRPr="00056BC6">
              <w:rPr>
                <w:rFonts w:ascii="Arial" w:hAnsi="Arial" w:cs="Arial"/>
              </w:rPr>
              <w:t>t, permetent regular la velocitat de descens amb un mínim esforç sobre la cadena</w:t>
            </w:r>
          </w:p>
        </w:tc>
      </w:tr>
      <w:tr w:rsidR="001528DB" w:rsidRPr="00056BC6" w14:paraId="75B10906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68384D0" w14:textId="77777777" w:rsidR="001528DB" w:rsidRPr="00056BC6" w:rsidRDefault="00901E8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</w:t>
            </w:r>
            <w:r w:rsidR="006035AF" w:rsidRPr="00056BC6">
              <w:rPr>
                <w:rFonts w:ascii="Arial" w:hAnsi="Arial" w:cs="Arial"/>
                <w:b/>
                <w:bCs/>
              </w:rPr>
              <w:t xml:space="preserve">çada elevació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E8B00F8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Entre 4 </w:t>
            </w:r>
            <w:r w:rsidR="006035AF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8 m"/>
              </w:smartTagPr>
              <w:r w:rsidRPr="00056BC6">
                <w:rPr>
                  <w:rFonts w:ascii="Arial" w:hAnsi="Arial" w:cs="Arial"/>
                </w:rPr>
                <w:t>8 m</w:t>
              </w:r>
            </w:smartTag>
            <w:r w:rsidRPr="00056BC6">
              <w:rPr>
                <w:rFonts w:ascii="Arial" w:hAnsi="Arial" w:cs="Arial"/>
              </w:rPr>
              <w:t>, a determinar</w:t>
            </w:r>
          </w:p>
        </w:tc>
      </w:tr>
      <w:tr w:rsidR="001528DB" w:rsidRPr="00056BC6" w14:paraId="3FFD14CC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3B430B4" w14:textId="77777777" w:rsidR="001528DB" w:rsidRPr="00056BC6" w:rsidRDefault="006035A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Translació</w:t>
            </w:r>
            <w:r w:rsidR="00901E81" w:rsidRPr="00056BC6">
              <w:rPr>
                <w:rFonts w:ascii="Arial" w:hAnsi="Arial" w:cs="Arial"/>
                <w:b/>
                <w:bCs/>
              </w:rPr>
              <w:t xml:space="preserve"> carro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2BD373E" w14:textId="77777777" w:rsidR="001528DB" w:rsidRPr="00056BC6" w:rsidRDefault="006035A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Amb comandament per cadena </w:t>
            </w:r>
          </w:p>
        </w:tc>
      </w:tr>
      <w:tr w:rsidR="001528DB" w:rsidRPr="00056BC6" w14:paraId="3B3E53D4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B13B6B1" w14:textId="77777777" w:rsidR="001528DB" w:rsidRPr="00056BC6" w:rsidRDefault="00901E8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Cam</w:t>
            </w:r>
            <w:r w:rsidR="006035AF" w:rsidRPr="00056BC6">
              <w:rPr>
                <w:rFonts w:ascii="Arial" w:hAnsi="Arial" w:cs="Arial"/>
                <w:b/>
                <w:bCs/>
              </w:rPr>
              <w:t>í de trànsit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E54834F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IPN-2</w:t>
            </w:r>
            <w:r w:rsidR="00DB4A71" w:rsidRPr="00056BC6">
              <w:rPr>
                <w:rFonts w:ascii="Arial" w:hAnsi="Arial" w:cs="Arial"/>
              </w:rPr>
              <w:t>40x106</w:t>
            </w:r>
          </w:p>
        </w:tc>
      </w:tr>
      <w:tr w:rsidR="001528DB" w:rsidRPr="00056BC6" w14:paraId="20303C71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122B5AB" w14:textId="77777777" w:rsidR="001528DB" w:rsidRPr="00056BC6" w:rsidRDefault="00901E81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BA0502B" w14:textId="77777777" w:rsidR="001528DB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</w:t>
            </w:r>
            <w:r w:rsidR="006035AF" w:rsidRPr="00056BC6">
              <w:rPr>
                <w:rFonts w:ascii="Arial" w:hAnsi="Arial" w:cs="Arial"/>
              </w:rPr>
              <w:t xml:space="preserve">osa i acer </w:t>
            </w:r>
          </w:p>
        </w:tc>
      </w:tr>
      <w:tr w:rsidR="001528DB" w:rsidRPr="00056BC6" w14:paraId="536B8109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58B8514" w14:textId="77777777" w:rsidR="001528DB" w:rsidRPr="00056BC6" w:rsidRDefault="001528DB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47D3BCB" w14:textId="77777777" w:rsidR="001528DB" w:rsidRPr="00056BC6" w:rsidRDefault="001528DB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901E81" w:rsidRPr="00056BC6" w14:paraId="1EE76707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E420924" w14:textId="77777777" w:rsidR="00901E81" w:rsidRPr="00056BC6" w:rsidRDefault="00901E81" w:rsidP="00901E81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</w:t>
            </w:r>
            <w:r w:rsidR="006035AF" w:rsidRPr="00056BC6">
              <w:rPr>
                <w:rFonts w:ascii="Arial" w:hAnsi="Arial" w:cs="Arial"/>
                <w:b/>
                <w:bCs/>
                <w:u w:val="single"/>
              </w:rPr>
              <w:t>OTOTIP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6657FDF" w14:textId="77777777" w:rsidR="00901E81" w:rsidRPr="00056BC6" w:rsidRDefault="00901E81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901E81" w:rsidRPr="00056BC6" w14:paraId="663B20A0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E68494B" w14:textId="77777777" w:rsidR="00901E81" w:rsidRPr="00056BC6" w:rsidRDefault="00901E81" w:rsidP="00901E8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  <w:r w:rsidR="00911324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1D07C3D" w14:textId="77777777" w:rsidR="00901E81" w:rsidRPr="00056BC6" w:rsidRDefault="00901E8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JAGUAR o similar</w:t>
            </w:r>
          </w:p>
        </w:tc>
      </w:tr>
      <w:tr w:rsidR="00901E81" w:rsidRPr="00056BC6" w14:paraId="057174BB" w14:textId="77777777" w:rsidTr="00475E1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55F8CB2" w14:textId="77777777" w:rsidR="00901E81" w:rsidRPr="00056BC6" w:rsidRDefault="006035AF" w:rsidP="00901E8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Subministrador</w:t>
            </w:r>
            <w:r w:rsidR="00901E81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DA531BA" w14:textId="77777777" w:rsidR="00901E81" w:rsidRPr="00056BC6" w:rsidRDefault="00DB4A7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INDUSTRIAS JAGUAR, S.A.L.</w:t>
            </w:r>
            <w:r w:rsidR="004C1655">
              <w:rPr>
                <w:rFonts w:ascii="Arial" w:hAnsi="Arial" w:cs="Arial"/>
              </w:rPr>
              <w:t xml:space="preserve"> o similar </w:t>
            </w:r>
          </w:p>
        </w:tc>
      </w:tr>
    </w:tbl>
    <w:p w14:paraId="6C97DA56" w14:textId="77777777" w:rsidR="00C931E0" w:rsidRDefault="00C931E0" w:rsidP="00422C28">
      <w:pPr>
        <w:jc w:val="both"/>
        <w:rPr>
          <w:rFonts w:ascii="Arial" w:hAnsi="Arial" w:cs="Arial"/>
        </w:rPr>
      </w:pPr>
    </w:p>
    <w:p w14:paraId="189FFC1F" w14:textId="77777777" w:rsidR="00C931E0" w:rsidRDefault="00C931E0" w:rsidP="00422C28">
      <w:pPr>
        <w:jc w:val="both"/>
        <w:rPr>
          <w:rFonts w:ascii="Arial" w:hAnsi="Arial" w:cs="Arial"/>
        </w:rPr>
      </w:pPr>
    </w:p>
    <w:p w14:paraId="4C97F3DF" w14:textId="77777777" w:rsidR="00A44FCB" w:rsidRDefault="00A44FCB" w:rsidP="00422C28">
      <w:pPr>
        <w:jc w:val="both"/>
        <w:rPr>
          <w:rFonts w:ascii="Arial" w:hAnsi="Arial" w:cs="Arial"/>
        </w:rPr>
        <w:sectPr w:rsidR="00A44FCB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7"/>
        <w:gridCol w:w="5470"/>
        <w:gridCol w:w="835"/>
        <w:gridCol w:w="1517"/>
      </w:tblGrid>
      <w:tr w:rsidR="00C931E0" w:rsidRPr="00C82493" w14:paraId="7A893C2E" w14:textId="77777777" w:rsidTr="006F1D11">
        <w:trPr>
          <w:trHeight w:val="284"/>
          <w:jc w:val="center"/>
        </w:trPr>
        <w:tc>
          <w:tcPr>
            <w:tcW w:w="9276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7C739E34" w14:textId="77777777" w:rsidR="00C931E0" w:rsidRPr="00C82493" w:rsidRDefault="007728E5" w:rsidP="00BE7FB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931E0" w:rsidRPr="00C82493" w14:paraId="580E47D7" w14:textId="77777777" w:rsidTr="006F1D11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7DD6A452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64" w:type="dxa"/>
          </w:tcPr>
          <w:p w14:paraId="2E6AE87C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ETG</w:t>
            </w:r>
          </w:p>
        </w:tc>
        <w:tc>
          <w:tcPr>
            <w:tcW w:w="804" w:type="dxa"/>
            <w:shd w:val="clear" w:color="auto" w:fill="E6E6E6"/>
          </w:tcPr>
          <w:p w14:paraId="566598EA" w14:textId="77777777" w:rsidR="00C931E0" w:rsidRPr="00C82493" w:rsidRDefault="00C931E0" w:rsidP="00BE7FB9">
            <w:pPr>
              <w:jc w:val="center"/>
              <w:rPr>
                <w:rFonts w:ascii="Arial" w:hAnsi="Arial" w:cs="Arial"/>
                <w:b/>
              </w:rPr>
            </w:pPr>
            <w:r w:rsidRPr="00C8249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40" w:type="dxa"/>
            <w:tcBorders>
              <w:right w:val="nil"/>
            </w:tcBorders>
          </w:tcPr>
          <w:p w14:paraId="12A827DF" w14:textId="77777777" w:rsidR="00C931E0" w:rsidRPr="00C82493" w:rsidRDefault="00C931E0" w:rsidP="00BE7FB9">
            <w:pPr>
              <w:jc w:val="center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28/04/2011</w:t>
            </w:r>
          </w:p>
        </w:tc>
      </w:tr>
      <w:tr w:rsidR="00C931E0" w:rsidRPr="00C82493" w14:paraId="5D566E94" w14:textId="77777777" w:rsidTr="006F1D11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36E6D4EE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50836F6C" w14:textId="77777777" w:rsidR="00C931E0" w:rsidRPr="00C82493" w:rsidRDefault="00C931E0" w:rsidP="00BE7FB9">
            <w:pPr>
              <w:jc w:val="both"/>
              <w:outlineLvl w:val="0"/>
              <w:rPr>
                <w:rFonts w:ascii="Arial" w:hAnsi="Arial" w:cs="Arial"/>
              </w:rPr>
            </w:pPr>
            <w:bookmarkStart w:id="221" w:name="_Toc14429579"/>
            <w:bookmarkStart w:id="222" w:name="_Toc137214862"/>
            <w:r w:rsidRPr="00C82493">
              <w:rPr>
                <w:rFonts w:ascii="Arial" w:hAnsi="Arial" w:cs="Arial"/>
              </w:rPr>
              <w:t>P</w:t>
            </w:r>
            <w:r>
              <w:rPr>
                <w:rFonts w:ascii="Arial" w:hAnsi="Arial" w:cs="Arial"/>
              </w:rPr>
              <w:t>ANELL FOLRE PARET</w:t>
            </w:r>
            <w:bookmarkEnd w:id="221"/>
            <w:bookmarkEnd w:id="222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1716420F" w14:textId="77777777" w:rsidTr="006F1D11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57DD16A1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57BA09C9" w14:textId="77777777" w:rsidR="00C931E0" w:rsidRPr="00C82493" w:rsidRDefault="00C931E0" w:rsidP="00BE7FB9">
            <w:pPr>
              <w:jc w:val="both"/>
              <w:outlineLvl w:val="1"/>
              <w:rPr>
                <w:rFonts w:ascii="Arial" w:hAnsi="Arial" w:cs="Arial"/>
              </w:rPr>
            </w:pPr>
            <w:bookmarkStart w:id="223" w:name="_Toc14429580"/>
            <w:bookmarkStart w:id="224" w:name="_Toc137214863"/>
            <w:r w:rsidRPr="00C82493">
              <w:rPr>
                <w:rFonts w:ascii="Arial" w:hAnsi="Arial" w:cs="Arial"/>
              </w:rPr>
              <w:t>PATT / T</w:t>
            </w:r>
            <w:r>
              <w:rPr>
                <w:rFonts w:ascii="Arial" w:hAnsi="Arial" w:cs="Arial"/>
              </w:rPr>
              <w:t>OPAKUSTIK</w:t>
            </w:r>
            <w:bookmarkEnd w:id="223"/>
            <w:bookmarkEnd w:id="224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2EF5DC41" w14:textId="77777777" w:rsidTr="006F1D11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4BF0EB5A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7481B47C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Panell acústic de folre de paret</w:t>
            </w:r>
          </w:p>
        </w:tc>
      </w:tr>
    </w:tbl>
    <w:p w14:paraId="290F6FF9" w14:textId="77777777" w:rsidR="00C931E0" w:rsidRPr="00C82493" w:rsidRDefault="00C931E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0476C70" w14:textId="77777777" w:rsidR="00C931E0" w:rsidRPr="006F1D11" w:rsidRDefault="00377721" w:rsidP="006F1D11">
      <w:pPr>
        <w:widowControl/>
        <w:spacing w:line="600" w:lineRule="auto"/>
        <w:jc w:val="both"/>
        <w:rPr>
          <w:rFonts w:ascii="Arial" w:hAnsi="Arial" w:cs="Arial"/>
          <w:b/>
          <w:i/>
          <w:noProof/>
          <w:snapToGrid/>
          <w:lang w:eastAsia="ca-ES"/>
        </w:rPr>
      </w:pPr>
      <w:r w:rsidRPr="006F1D11">
        <w:rPr>
          <w:rFonts w:ascii="Arial" w:hAnsi="Arial" w:cs="Arial"/>
          <w:b/>
          <w:i/>
          <w:noProof/>
          <w:snapToGrid/>
          <w:lang w:val="es-ES"/>
        </w:rPr>
        <mc:AlternateContent>
          <mc:Choice Requires="wps">
            <w:drawing>
              <wp:anchor distT="4294967295" distB="4294967295" distL="114300" distR="114300" simplePos="0" relativeHeight="251686400" behindDoc="0" locked="0" layoutInCell="1" allowOverlap="1" wp14:anchorId="7365767B" wp14:editId="167F3DE7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58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BA6E31" id="Line 94" o:spid="_x0000_s1026" style="position:absolute;z-index:251686400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" strokeweight=".5pt"/>
            </w:pict>
          </mc:Fallback>
        </mc:AlternateContent>
      </w:r>
      <w:r w:rsidR="00C931E0" w:rsidRPr="006F1D11">
        <w:rPr>
          <w:rFonts w:ascii="Arial" w:hAnsi="Arial" w:cs="Arial"/>
          <w:b/>
          <w:i/>
          <w:noProof/>
          <w:snapToGrid/>
          <w:lang w:eastAsia="ca-ES"/>
        </w:rPr>
        <w:t>CARACTERÍSTIQUES</w:t>
      </w:r>
    </w:p>
    <w:p w14:paraId="5F17DB61" w14:textId="77777777" w:rsidR="00C931E0" w:rsidRPr="00C82493" w:rsidRDefault="00C931E0" w:rsidP="006D6EFB">
      <w:pPr>
        <w:widowControl/>
        <w:tabs>
          <w:tab w:val="left" w:pos="2127"/>
        </w:tabs>
        <w:spacing w:line="276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Suport material:</w:t>
      </w:r>
      <w:r w:rsidRPr="00C82493">
        <w:rPr>
          <w:rFonts w:ascii="Arial" w:eastAsia="Times New Roman" w:hAnsi="Arial" w:cs="Arial"/>
        </w:rPr>
        <w:t xml:space="preserve"> </w:t>
      </w:r>
      <w:r w:rsidRPr="00C82493">
        <w:rPr>
          <w:rFonts w:ascii="Arial" w:eastAsia="Times New Roman" w:hAnsi="Arial" w:cs="Arial"/>
        </w:rPr>
        <w:tab/>
        <w:t>MDF 16 mm E1 densitat absoluta 760 Kg/m</w:t>
      </w:r>
      <w:r w:rsidR="006D6EFB">
        <w:rPr>
          <w:rFonts w:ascii="Arial" w:eastAsia="Times New Roman" w:hAnsi="Arial" w:cs="Arial"/>
        </w:rPr>
        <w:t>³</w:t>
      </w:r>
    </w:p>
    <w:p w14:paraId="3147F826" w14:textId="77777777" w:rsidR="00C931E0" w:rsidRPr="00C82493" w:rsidRDefault="006D6EFB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ab/>
      </w:r>
      <w:r w:rsidR="00C931E0" w:rsidRPr="00C82493">
        <w:rPr>
          <w:rFonts w:ascii="Arial" w:eastAsia="Times New Roman" w:hAnsi="Arial" w:cs="Arial"/>
        </w:rPr>
        <w:t>MDF 16 mm FR (Classe I retardant de flama)</w:t>
      </w:r>
    </w:p>
    <w:p w14:paraId="31079077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Superfície visible:</w:t>
      </w:r>
      <w:r w:rsidRPr="00C82493">
        <w:rPr>
          <w:rFonts w:ascii="Arial" w:eastAsia="Times New Roman" w:hAnsi="Arial" w:cs="Arial"/>
        </w:rPr>
        <w:t xml:space="preserve"> </w:t>
      </w:r>
      <w:r w:rsidRPr="00C82493">
        <w:rPr>
          <w:rFonts w:ascii="Arial" w:eastAsia="Times New Roman" w:hAnsi="Arial" w:cs="Arial"/>
        </w:rPr>
        <w:tab/>
        <w:t>Melamina – segons projecte:  Faig  2018</w:t>
      </w:r>
    </w:p>
    <w:p w14:paraId="0A3DE3B9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Superfície posterior:</w:t>
      </w:r>
      <w:r w:rsidRPr="00C82493">
        <w:rPr>
          <w:rFonts w:ascii="Arial" w:eastAsia="Times New Roman" w:hAnsi="Arial" w:cs="Arial"/>
        </w:rPr>
        <w:t xml:space="preserve"> </w:t>
      </w:r>
      <w:r w:rsidRPr="00C82493">
        <w:rPr>
          <w:rFonts w:ascii="Arial" w:eastAsia="Times New Roman" w:hAnsi="Arial" w:cs="Arial"/>
        </w:rPr>
        <w:tab/>
        <w:t>Tela negra TNT</w:t>
      </w:r>
    </w:p>
    <w:p w14:paraId="0355F66B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Dimensions:</w:t>
      </w:r>
      <w:r w:rsidRPr="00C82493">
        <w:rPr>
          <w:rFonts w:ascii="Arial" w:eastAsia="Times New Roman" w:hAnsi="Arial" w:cs="Arial"/>
        </w:rPr>
        <w:t xml:space="preserve"> </w:t>
      </w:r>
      <w:r w:rsidRPr="00C82493">
        <w:rPr>
          <w:rFonts w:ascii="Arial" w:eastAsia="Times New Roman" w:hAnsi="Arial" w:cs="Arial"/>
        </w:rPr>
        <w:tab/>
        <w:t>longitud: 4061 mm    amplada:  128 mm</w:t>
      </w:r>
    </w:p>
    <w:p w14:paraId="13DB21EB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Toleràncies:</w:t>
      </w:r>
      <w:r w:rsidRPr="00C82493">
        <w:rPr>
          <w:rFonts w:ascii="Arial" w:eastAsia="Times New Roman" w:hAnsi="Arial" w:cs="Arial"/>
        </w:rPr>
        <w:t xml:space="preserve"> </w:t>
      </w:r>
      <w:r w:rsidRPr="00C82493">
        <w:rPr>
          <w:rFonts w:ascii="Arial" w:eastAsia="Times New Roman" w:hAnsi="Arial" w:cs="Arial"/>
        </w:rPr>
        <w:tab/>
        <w:t>amplada = 0</w:t>
      </w:r>
      <w:r w:rsidR="006D6EFB">
        <w:rPr>
          <w:rFonts w:ascii="Arial" w:eastAsia="Times New Roman" w:hAnsi="Arial" w:cs="Arial"/>
        </w:rPr>
        <w:t>,</w:t>
      </w:r>
      <w:r w:rsidRPr="00C82493">
        <w:rPr>
          <w:rFonts w:ascii="Arial" w:eastAsia="Times New Roman" w:hAnsi="Arial" w:cs="Arial"/>
        </w:rPr>
        <w:t>1 mm / llargada = +/- 2 mm</w:t>
      </w:r>
    </w:p>
    <w:p w14:paraId="58B0ECF1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Extrems llargs:</w:t>
      </w:r>
      <w:r w:rsidR="006D6EFB" w:rsidRPr="006D6EFB">
        <w:rPr>
          <w:rFonts w:ascii="Arial" w:eastAsia="Times New Roman" w:hAnsi="Arial" w:cs="Arial"/>
          <w:b/>
        </w:rPr>
        <w:tab/>
      </w:r>
      <w:r w:rsidRPr="00C82493">
        <w:rPr>
          <w:rFonts w:ascii="Arial" w:eastAsia="Times New Roman" w:hAnsi="Arial" w:cs="Arial"/>
        </w:rPr>
        <w:t xml:space="preserve">amb junta matxiembrada </w:t>
      </w:r>
    </w:p>
    <w:p w14:paraId="167EB8B6" w14:textId="77777777" w:rsidR="00C931E0" w:rsidRPr="00C82493" w:rsidRDefault="00C931E0" w:rsidP="006D6EFB">
      <w:pPr>
        <w:widowControl/>
        <w:tabs>
          <w:tab w:val="left" w:pos="2127"/>
        </w:tabs>
        <w:spacing w:line="480" w:lineRule="auto"/>
        <w:jc w:val="both"/>
        <w:rPr>
          <w:rFonts w:ascii="Arial" w:eastAsia="Times New Roman" w:hAnsi="Arial" w:cs="Arial"/>
        </w:rPr>
      </w:pPr>
      <w:r w:rsidRPr="006D6EFB">
        <w:rPr>
          <w:rFonts w:ascii="Arial" w:eastAsia="Times New Roman" w:hAnsi="Arial" w:cs="Arial"/>
          <w:b/>
        </w:rPr>
        <w:t>Extrems curts:</w:t>
      </w:r>
      <w:r w:rsidR="006D6EFB" w:rsidRPr="006D6EFB">
        <w:rPr>
          <w:rFonts w:ascii="Arial" w:eastAsia="Times New Roman" w:hAnsi="Arial" w:cs="Arial"/>
          <w:b/>
        </w:rPr>
        <w:tab/>
      </w:r>
      <w:r w:rsidRPr="00C82493">
        <w:rPr>
          <w:rFonts w:ascii="Arial" w:eastAsia="Times New Roman" w:hAnsi="Arial" w:cs="Arial"/>
        </w:rPr>
        <w:t>Tall net quadrat (90°)</w:t>
      </w:r>
    </w:p>
    <w:p w14:paraId="1680EBD2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</w:p>
    <w:p w14:paraId="6AE398A0" w14:textId="77777777" w:rsidR="00C931E0" w:rsidRDefault="00884E6E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2A768C14" wp14:editId="20E8A7D8">
            <wp:extent cx="2788601" cy="2952000"/>
            <wp:effectExtent l="0" t="0" r="0" b="1270"/>
            <wp:docPr id="4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601" cy="29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52B2">
        <w:rPr>
          <w:rFonts w:ascii="Arial" w:eastAsia="Times New Roman" w:hAnsi="Arial" w:cs="Arial"/>
        </w:rPr>
        <w:t xml:space="preserve">    </w:t>
      </w:r>
      <w:r w:rsidR="00C931E0" w:rsidRPr="00C82493">
        <w:rPr>
          <w:rFonts w:ascii="Arial" w:eastAsia="Times New Roman" w:hAnsi="Arial" w:cs="Arial"/>
        </w:rPr>
        <w:t xml:space="preserve">    </w:t>
      </w: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187BD560" wp14:editId="61B5776D">
            <wp:extent cx="2926559" cy="2952000"/>
            <wp:effectExtent l="0" t="0" r="7620" b="1270"/>
            <wp:docPr id="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559" cy="29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631AF3" w14:textId="77777777" w:rsidR="00C931E0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747"/>
        <w:gridCol w:w="7892"/>
      </w:tblGrid>
      <w:tr w:rsidR="00C931E0" w:rsidRPr="009A0537" w14:paraId="43EF81DE" w14:textId="77777777" w:rsidTr="006F1D11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4D0DBA9D" w14:textId="77777777" w:rsidR="00C931E0" w:rsidRPr="008D088B" w:rsidRDefault="00C931E0" w:rsidP="00BE7FB9">
            <w:pPr>
              <w:keepNext/>
              <w:rPr>
                <w:rFonts w:ascii="Arial" w:hAnsi="Arial" w:cs="Arial"/>
                <w:b/>
                <w:bCs/>
                <w:u w:val="single"/>
              </w:rPr>
            </w:pPr>
            <w:r w:rsidRPr="009A0537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8D088B">
              <w:rPr>
                <w:rFonts w:ascii="Arial" w:hAnsi="Arial" w:cs="Arial"/>
                <w:b/>
                <w:bCs/>
                <w:u w:val="single"/>
              </w:rPr>
              <w:t>: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22BCE6D0" w14:textId="77777777" w:rsidR="00C931E0" w:rsidRPr="009A0537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PATT / T</w:t>
            </w:r>
            <w:r>
              <w:rPr>
                <w:rFonts w:ascii="Arial" w:hAnsi="Arial" w:cs="Arial"/>
              </w:rPr>
              <w:t xml:space="preserve">OPAKUSTIK </w:t>
            </w:r>
            <w:r w:rsidR="00995311">
              <w:rPr>
                <w:rFonts w:ascii="Arial" w:hAnsi="Arial" w:cs="Arial"/>
              </w:rPr>
              <w:t>o similar</w:t>
            </w:r>
          </w:p>
        </w:tc>
      </w:tr>
    </w:tbl>
    <w:p w14:paraId="5656065A" w14:textId="77777777" w:rsidR="006537AF" w:rsidRDefault="006537AF" w:rsidP="00422C28">
      <w:pPr>
        <w:jc w:val="both"/>
        <w:rPr>
          <w:rFonts w:ascii="Arial" w:hAnsi="Arial" w:cs="Arial"/>
        </w:rPr>
      </w:pPr>
    </w:p>
    <w:p w14:paraId="0F8B2AAD" w14:textId="77777777" w:rsidR="00A0425F" w:rsidRDefault="00A0425F" w:rsidP="00422C28">
      <w:pPr>
        <w:jc w:val="both"/>
        <w:rPr>
          <w:rFonts w:ascii="Arial" w:hAnsi="Arial" w:cs="Arial"/>
        </w:rPr>
        <w:sectPr w:rsidR="00A0425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412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774"/>
        <w:gridCol w:w="5341"/>
        <w:gridCol w:w="816"/>
        <w:gridCol w:w="1481"/>
      </w:tblGrid>
      <w:tr w:rsidR="00A0425F" w:rsidRPr="008C02C5" w14:paraId="60C21FA2" w14:textId="77777777" w:rsidTr="00B81BF7">
        <w:trPr>
          <w:trHeight w:val="284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523545C3" w14:textId="77777777" w:rsidR="00A0425F" w:rsidRPr="008C02C5" w:rsidRDefault="00A0425F" w:rsidP="00B81BF7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8C02C5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0425F" w:rsidRPr="008C02C5" w14:paraId="2BFCA825" w14:textId="77777777" w:rsidTr="00B81BF7">
        <w:trPr>
          <w:trHeight w:val="227"/>
        </w:trPr>
        <w:tc>
          <w:tcPr>
            <w:tcW w:w="1774" w:type="dxa"/>
            <w:shd w:val="clear" w:color="auto" w:fill="E6E6E6"/>
          </w:tcPr>
          <w:p w14:paraId="124462DF" w14:textId="77777777" w:rsidR="00A0425F" w:rsidRPr="008C02C5" w:rsidRDefault="00A0425F" w:rsidP="00B81BF7">
            <w:pPr>
              <w:rPr>
                <w:rFonts w:ascii="Arial" w:hAnsi="Arial" w:cs="Arial"/>
                <w:b/>
                <w:bCs/>
              </w:rPr>
            </w:pPr>
            <w:r w:rsidRPr="008C02C5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6491B065" w14:textId="0E6177D4" w:rsidR="00A0425F" w:rsidRPr="008C02C5" w:rsidRDefault="00A0425F" w:rsidP="00B81BF7">
            <w:pPr>
              <w:jc w:val="both"/>
              <w:rPr>
                <w:rFonts w:ascii="Arial" w:hAnsi="Arial" w:cs="Arial"/>
              </w:rPr>
            </w:pPr>
            <w:r w:rsidRPr="003B777C">
              <w:rPr>
                <w:rFonts w:ascii="Arial" w:hAnsi="Arial" w:cs="Arial"/>
              </w:rPr>
              <w:t>ET</w:t>
            </w:r>
            <w:r>
              <w:rPr>
                <w:rFonts w:ascii="Arial" w:hAnsi="Arial" w:cs="Arial"/>
              </w:rPr>
              <w:t>G</w:t>
            </w:r>
          </w:p>
        </w:tc>
        <w:tc>
          <w:tcPr>
            <w:tcW w:w="816" w:type="dxa"/>
            <w:shd w:val="clear" w:color="auto" w:fill="E6E6E6"/>
          </w:tcPr>
          <w:p w14:paraId="4428F30D" w14:textId="77777777" w:rsidR="00A0425F" w:rsidRPr="008C02C5" w:rsidRDefault="00A0425F" w:rsidP="00B81BF7">
            <w:pPr>
              <w:jc w:val="center"/>
              <w:rPr>
                <w:rFonts w:ascii="Arial" w:hAnsi="Arial" w:cs="Arial"/>
                <w:b/>
              </w:rPr>
            </w:pPr>
            <w:r w:rsidRPr="008C02C5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1" w:type="dxa"/>
          </w:tcPr>
          <w:p w14:paraId="720103D3" w14:textId="77777777" w:rsidR="00A0425F" w:rsidRPr="008C02C5" w:rsidRDefault="00A0425F" w:rsidP="00B81BF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01/11/2019</w:t>
            </w:r>
          </w:p>
        </w:tc>
      </w:tr>
      <w:tr w:rsidR="00A0425F" w:rsidRPr="008C02C5" w14:paraId="6C238BC5" w14:textId="77777777" w:rsidTr="00B81BF7">
        <w:trPr>
          <w:trHeight w:val="227"/>
        </w:trPr>
        <w:tc>
          <w:tcPr>
            <w:tcW w:w="1774" w:type="dxa"/>
            <w:shd w:val="clear" w:color="auto" w:fill="E6E6E6"/>
          </w:tcPr>
          <w:p w14:paraId="16CB5BE6" w14:textId="77777777" w:rsidR="00A0425F" w:rsidRPr="008C02C5" w:rsidRDefault="00A0425F" w:rsidP="00B81BF7">
            <w:pPr>
              <w:rPr>
                <w:rFonts w:ascii="Arial" w:hAnsi="Arial" w:cs="Arial"/>
                <w:b/>
                <w:bCs/>
              </w:rPr>
            </w:pPr>
            <w:r w:rsidRPr="008C02C5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129152D6" w14:textId="77777777" w:rsidR="00A0425F" w:rsidRPr="008C02C5" w:rsidRDefault="00A0425F" w:rsidP="00B81BF7">
            <w:pPr>
              <w:jc w:val="both"/>
              <w:outlineLvl w:val="0"/>
              <w:rPr>
                <w:rFonts w:ascii="Arial" w:hAnsi="Arial" w:cs="Arial"/>
              </w:rPr>
            </w:pPr>
            <w:bookmarkStart w:id="225" w:name="_Toc31887234"/>
            <w:bookmarkStart w:id="226" w:name="_Toc137214864"/>
            <w:r>
              <w:rPr>
                <w:rFonts w:ascii="Arial" w:hAnsi="Arial" w:cs="Arial"/>
              </w:rPr>
              <w:t>PANY CAT</w:t>
            </w:r>
            <w:bookmarkEnd w:id="225"/>
            <w:bookmarkEnd w:id="226"/>
            <w:r w:rsidRPr="008C02C5">
              <w:rPr>
                <w:rFonts w:ascii="Arial" w:hAnsi="Arial" w:cs="Arial"/>
              </w:rPr>
              <w:t xml:space="preserve">    </w:t>
            </w:r>
          </w:p>
        </w:tc>
      </w:tr>
      <w:tr w:rsidR="00A0425F" w:rsidRPr="008C02C5" w14:paraId="4E345E5E" w14:textId="77777777" w:rsidTr="00B81BF7">
        <w:trPr>
          <w:trHeight w:val="227"/>
        </w:trPr>
        <w:tc>
          <w:tcPr>
            <w:tcW w:w="1774" w:type="dxa"/>
            <w:shd w:val="clear" w:color="auto" w:fill="E6E6E6"/>
          </w:tcPr>
          <w:p w14:paraId="2AB5EEF7" w14:textId="77777777" w:rsidR="00A0425F" w:rsidRPr="008C02C5" w:rsidRDefault="00A0425F" w:rsidP="00B81BF7">
            <w:pPr>
              <w:rPr>
                <w:rFonts w:ascii="Arial" w:hAnsi="Arial" w:cs="Arial"/>
                <w:b/>
                <w:bCs/>
              </w:rPr>
            </w:pPr>
            <w:r w:rsidRPr="008C02C5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209D50E0" w14:textId="77777777" w:rsidR="00A0425F" w:rsidRPr="008C02C5" w:rsidRDefault="00A0425F" w:rsidP="00B81BF7">
            <w:pPr>
              <w:jc w:val="both"/>
              <w:outlineLvl w:val="1"/>
              <w:rPr>
                <w:rFonts w:ascii="Arial" w:hAnsi="Arial" w:cs="Arial"/>
              </w:rPr>
            </w:pPr>
            <w:bookmarkStart w:id="227" w:name="_Toc137214865"/>
            <w:r>
              <w:rPr>
                <w:rFonts w:ascii="Arial" w:hAnsi="Arial" w:cs="Arial"/>
              </w:rPr>
              <w:t>TESA ABLOY</w:t>
            </w:r>
            <w:bookmarkEnd w:id="227"/>
          </w:p>
        </w:tc>
      </w:tr>
      <w:tr w:rsidR="00A0425F" w:rsidRPr="008C02C5" w14:paraId="0A06FD9D" w14:textId="77777777" w:rsidTr="00B81BF7">
        <w:trPr>
          <w:trHeight w:val="227"/>
        </w:trPr>
        <w:tc>
          <w:tcPr>
            <w:tcW w:w="1774" w:type="dxa"/>
            <w:shd w:val="clear" w:color="auto" w:fill="E6E6E6"/>
          </w:tcPr>
          <w:p w14:paraId="4A151071" w14:textId="77777777" w:rsidR="00A0425F" w:rsidRPr="008C02C5" w:rsidRDefault="00A0425F" w:rsidP="00B81BF7">
            <w:pPr>
              <w:rPr>
                <w:rFonts w:ascii="Arial" w:hAnsi="Arial" w:cs="Arial"/>
                <w:b/>
                <w:bCs/>
              </w:rPr>
            </w:pPr>
            <w:r w:rsidRPr="008C02C5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2524A627" w14:textId="77777777" w:rsidR="00A0425F" w:rsidRPr="008C02C5" w:rsidRDefault="00A0425F" w:rsidP="00B81BF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Pany amb codificació de seguretat </w:t>
            </w:r>
          </w:p>
        </w:tc>
      </w:tr>
    </w:tbl>
    <w:p w14:paraId="493C2289" w14:textId="77777777" w:rsidR="00A0425F" w:rsidRPr="008C02C5" w:rsidRDefault="00A0425F" w:rsidP="00A0425F">
      <w:pPr>
        <w:widowControl/>
        <w:spacing w:line="360" w:lineRule="auto"/>
        <w:jc w:val="both"/>
        <w:rPr>
          <w:rFonts w:ascii="Arial" w:hAnsi="Arial" w:cs="Arial"/>
        </w:rPr>
      </w:pPr>
    </w:p>
    <w:p w14:paraId="2305CBF2" w14:textId="7AE22DA3" w:rsidR="00A0425F" w:rsidRPr="008C02C5" w:rsidRDefault="00A0425F" w:rsidP="00A0425F">
      <w:pPr>
        <w:widowControl/>
        <w:spacing w:line="48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60128" behindDoc="0" locked="0" layoutInCell="1" allowOverlap="1" wp14:anchorId="1B48C834" wp14:editId="655EA4B9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5904230" cy="0"/>
                <wp:effectExtent l="0" t="0" r="0" b="0"/>
                <wp:wrapNone/>
                <wp:docPr id="19" name="Conector rec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423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CF02FB" id="Conector recto 19" o:spid="_x0000_s1026" style="position:absolute;z-index:251760128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64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" strokeweight=".5pt"/>
            </w:pict>
          </mc:Fallback>
        </mc:AlternateContent>
      </w:r>
      <w:r>
        <w:rPr>
          <w:rFonts w:ascii="Arial" w:hAnsi="Arial" w:cs="Arial"/>
          <w:b/>
          <w:bCs/>
        </w:rPr>
        <w:t>CARACTERÍSTIQUES</w:t>
      </w:r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984"/>
        <w:gridCol w:w="7370"/>
      </w:tblGrid>
      <w:tr w:rsidR="00A0425F" w:rsidRPr="00782F6B" w14:paraId="406C11DA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06DC527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Seguretat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7E313285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ABLOY PROTEC2</w:t>
            </w:r>
          </w:p>
        </w:tc>
      </w:tr>
      <w:tr w:rsidR="00A0425F" w:rsidRPr="00782F6B" w14:paraId="34158FEF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CF5A3A7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Configuració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693EDC6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Via aplicació al núvol</w:t>
            </w:r>
          </w:p>
        </w:tc>
      </w:tr>
      <w:tr w:rsidR="00A0425F" w:rsidRPr="00782F6B" w14:paraId="49FC354D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A3F96D8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Validació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48AC033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Integrada a la clau</w:t>
            </w:r>
          </w:p>
        </w:tc>
      </w:tr>
      <w:tr w:rsidR="00A0425F" w:rsidRPr="00782F6B" w14:paraId="193BFAE7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B959D77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5C6DDE8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A0425F" w:rsidRPr="00782F6B" w14:paraId="7A28ACBC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D153FCB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Configuracions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33D1A5A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A0425F" w:rsidRPr="00782F6B" w14:paraId="02F9D2ED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577916D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712B014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Cilindr</w:t>
            </w:r>
            <w:r>
              <w:rPr>
                <w:rFonts w:ascii="Arial" w:hAnsi="Arial" w:cs="Arial"/>
                <w:color w:val="000000" w:themeColor="text1"/>
              </w:rPr>
              <w:t>e ABLOY Doble electrònic/mecànic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amb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protector.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673AB6">
              <w:rPr>
                <w:rFonts w:ascii="Arial" w:hAnsi="Arial" w:cs="Arial"/>
                <w:color w:val="000000" w:themeColor="text1"/>
              </w:rPr>
              <w:t>38,5 mm/31mm.</w:t>
            </w:r>
            <w:r>
              <w:t xml:space="preserve"> </w:t>
            </w:r>
            <w:r w:rsidRPr="00673AB6">
              <w:rPr>
                <w:rFonts w:ascii="Arial" w:hAnsi="Arial" w:cs="Arial"/>
                <w:color w:val="000000" w:themeColor="text1"/>
              </w:rPr>
              <w:t>CYLP332T</w:t>
            </w:r>
          </w:p>
        </w:tc>
      </w:tr>
      <w:tr w:rsidR="00A0425F" w:rsidRPr="00782F6B" w14:paraId="3F7962B1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51D718A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59991C1" w14:textId="77777777" w:rsidR="00A0425F" w:rsidRPr="00673AB6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Cilindr</w:t>
            </w:r>
            <w:r>
              <w:rPr>
                <w:rFonts w:ascii="Arial" w:hAnsi="Arial" w:cs="Arial"/>
                <w:color w:val="000000" w:themeColor="text1"/>
              </w:rPr>
              <w:t>e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ABLOY simple </w:t>
            </w:r>
            <w:r>
              <w:rPr>
                <w:rFonts w:ascii="Arial" w:hAnsi="Arial" w:cs="Arial"/>
                <w:color w:val="000000" w:themeColor="text1"/>
              </w:rPr>
              <w:t>electrònic/mecànic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amb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protector M38,5 mm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673AB6">
              <w:rPr>
                <w:rFonts w:ascii="Arial" w:hAnsi="Arial" w:cs="Arial"/>
                <w:color w:val="000000" w:themeColor="text1"/>
              </w:rPr>
              <w:t>CYLP331T</w:t>
            </w:r>
          </w:p>
        </w:tc>
      </w:tr>
      <w:tr w:rsidR="00A0425F" w:rsidRPr="00782F6B" w14:paraId="58C71E5D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ECC0861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46A302D" w14:textId="77777777" w:rsidR="00A0425F" w:rsidRPr="00673AB6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Cilindr</w:t>
            </w:r>
            <w:r>
              <w:rPr>
                <w:rFonts w:ascii="Arial" w:hAnsi="Arial" w:cs="Arial"/>
                <w:color w:val="000000" w:themeColor="text1"/>
              </w:rPr>
              <w:t>e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ABLOY </w:t>
            </w:r>
            <w:r>
              <w:rPr>
                <w:rFonts w:ascii="Arial" w:hAnsi="Arial" w:cs="Arial"/>
                <w:color w:val="000000" w:themeColor="text1"/>
              </w:rPr>
              <w:t>simple mecànic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amb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protector M38,5 mm</w:t>
            </w:r>
            <w:r>
              <w:rPr>
                <w:rFonts w:ascii="Arial" w:hAnsi="Arial" w:cs="Arial"/>
                <w:color w:val="000000" w:themeColor="text1"/>
              </w:rPr>
              <w:t xml:space="preserve"> CY</w:t>
            </w:r>
            <w:r w:rsidRPr="00673AB6">
              <w:rPr>
                <w:rFonts w:ascii="Arial" w:hAnsi="Arial" w:cs="Arial"/>
                <w:color w:val="000000" w:themeColor="text1"/>
              </w:rPr>
              <w:t>P331T</w:t>
            </w:r>
          </w:p>
        </w:tc>
      </w:tr>
      <w:tr w:rsidR="00A0425F" w:rsidRPr="00782F6B" w14:paraId="6042A08E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9E4C4D4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85FDA34" w14:textId="77777777" w:rsidR="00A0425F" w:rsidRPr="00673AB6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A0425F" w:rsidRPr="00782F6B" w14:paraId="5ED802CD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716531B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E7F25C0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Cilindr</w:t>
            </w:r>
            <w:r>
              <w:rPr>
                <w:rFonts w:ascii="Arial" w:hAnsi="Arial" w:cs="Arial"/>
                <w:color w:val="000000" w:themeColor="text1"/>
              </w:rPr>
              <w:t>e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ABLOY </w:t>
            </w:r>
            <w:r>
              <w:rPr>
                <w:rFonts w:ascii="Arial" w:hAnsi="Arial" w:cs="Arial"/>
                <w:color w:val="000000" w:themeColor="text1"/>
              </w:rPr>
              <w:t>electrònic/mecànic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exterior format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finlandès amb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protector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673AB6">
              <w:rPr>
                <w:rFonts w:ascii="Arial" w:hAnsi="Arial" w:cs="Arial"/>
                <w:color w:val="000000" w:themeColor="text1"/>
              </w:rPr>
              <w:t>CYL060T</w:t>
            </w:r>
          </w:p>
        </w:tc>
      </w:tr>
      <w:tr w:rsidR="00A0425F" w:rsidRPr="00782F6B" w14:paraId="5EF6E13D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FF05A53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2C5F28C" w14:textId="77777777" w:rsidR="00A0425F" w:rsidRPr="00673AB6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673AB6">
              <w:rPr>
                <w:rFonts w:ascii="Arial" w:hAnsi="Arial" w:cs="Arial"/>
                <w:color w:val="000000" w:themeColor="text1"/>
              </w:rPr>
              <w:t>Cilindr</w:t>
            </w:r>
            <w:r>
              <w:rPr>
                <w:rFonts w:ascii="Arial" w:hAnsi="Arial" w:cs="Arial"/>
                <w:color w:val="000000" w:themeColor="text1"/>
              </w:rPr>
              <w:t>e ABLOY mecànic exterior format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finlandès amb</w:t>
            </w:r>
            <w:r w:rsidRPr="00673AB6">
              <w:rPr>
                <w:rFonts w:ascii="Arial" w:hAnsi="Arial" w:cs="Arial"/>
                <w:color w:val="000000" w:themeColor="text1"/>
              </w:rPr>
              <w:t xml:space="preserve"> protector CY060T</w:t>
            </w:r>
          </w:p>
        </w:tc>
      </w:tr>
      <w:tr w:rsidR="00A0425F" w:rsidRPr="00782F6B" w14:paraId="77F03A92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02BCF15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BB41E03" w14:textId="77777777" w:rsidR="00A0425F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A0425F" w:rsidRPr="00782F6B" w14:paraId="368368B1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603D904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Codificació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CA95088" w14:textId="77777777" w:rsidR="00A0425F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Consorci Aigües Tarragona</w:t>
            </w:r>
          </w:p>
        </w:tc>
      </w:tr>
      <w:tr w:rsidR="00A0425F" w:rsidRPr="00782F6B" w14:paraId="029B0B86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A542EBB" w14:textId="77777777" w:rsidR="00A0425F" w:rsidRPr="00782F6B" w:rsidRDefault="00A0425F" w:rsidP="00B81BF7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A91B35F" w14:textId="77777777" w:rsidR="00A0425F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A0425F" w:rsidRPr="00782F6B" w14:paraId="6A5EA51A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115B626" w14:textId="77777777" w:rsidR="00A0425F" w:rsidRPr="00782F6B" w:rsidRDefault="00A0425F" w:rsidP="00B81BF7">
            <w:pPr>
              <w:keepNext/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782F6B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>MODEL</w:t>
            </w:r>
            <w:r w:rsidRPr="00782F6B">
              <w:rPr>
                <w:rFonts w:ascii="Arial" w:hAnsi="Arial" w:cs="Arial"/>
                <w:b/>
                <w:bCs/>
                <w:color w:val="000000" w:themeColor="text1"/>
              </w:rPr>
              <w:t>: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8F99891" w14:textId="77777777" w:rsidR="00A0425F" w:rsidRPr="00782F6B" w:rsidRDefault="00A0425F" w:rsidP="00B81BF7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2C5564">
              <w:rPr>
                <w:rFonts w:ascii="Arial" w:hAnsi="Arial" w:cs="Arial"/>
                <w:color w:val="000000" w:themeColor="text1"/>
              </w:rPr>
              <w:t>ABLOY</w:t>
            </w:r>
            <w:r>
              <w:rPr>
                <w:rFonts w:ascii="Arial" w:hAnsi="Arial" w:cs="Arial"/>
                <w:color w:val="000000" w:themeColor="text1"/>
              </w:rPr>
              <w:t xml:space="preserve"> PROTEC2</w:t>
            </w:r>
          </w:p>
        </w:tc>
      </w:tr>
      <w:tr w:rsidR="00A0425F" w:rsidRPr="006C5449" w14:paraId="73CD8F85" w14:textId="77777777" w:rsidTr="00B81BF7"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4BF0B9A6" w14:textId="77777777" w:rsidR="00A0425F" w:rsidRPr="006C5449" w:rsidRDefault="00A0425F" w:rsidP="00B81BF7">
            <w:pPr>
              <w:keepNext/>
              <w:rPr>
                <w:rFonts w:ascii="Arial" w:hAnsi="Arial" w:cs="Arial"/>
                <w:b/>
                <w:bCs/>
              </w:rPr>
            </w:pPr>
            <w:r w:rsidRPr="006C5449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6C5449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D0F0206" w14:textId="77777777" w:rsidR="00A0425F" w:rsidRPr="006C5449" w:rsidRDefault="00A0425F" w:rsidP="00B81BF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TESA ABLOY </w:t>
            </w:r>
            <w:r w:rsidRPr="003B777C">
              <w:rPr>
                <w:rFonts w:ascii="Arial" w:hAnsi="Arial" w:cs="Arial"/>
              </w:rPr>
              <w:t>o similar</w:t>
            </w:r>
          </w:p>
        </w:tc>
      </w:tr>
    </w:tbl>
    <w:p w14:paraId="3007DE86" w14:textId="77777777" w:rsidR="00A0425F" w:rsidRPr="00C17F75" w:rsidRDefault="00A0425F" w:rsidP="00A0425F">
      <w:pPr>
        <w:jc w:val="both"/>
        <w:rPr>
          <w:highlight w:val="yellow"/>
        </w:rPr>
      </w:pPr>
    </w:p>
    <w:p w14:paraId="3D3E8955" w14:textId="51283BCE" w:rsidR="00120E93" w:rsidRDefault="00120E93" w:rsidP="00422C28">
      <w:pPr>
        <w:jc w:val="both"/>
        <w:rPr>
          <w:rFonts w:ascii="Arial" w:hAnsi="Arial" w:cs="Arial"/>
        </w:rPr>
      </w:pPr>
    </w:p>
    <w:p w14:paraId="2327452B" w14:textId="77777777" w:rsidR="006537AF" w:rsidRDefault="006537AF" w:rsidP="00422C28">
      <w:pPr>
        <w:jc w:val="both"/>
        <w:rPr>
          <w:rFonts w:ascii="Arial" w:hAnsi="Arial" w:cs="Arial"/>
        </w:rPr>
        <w:sectPr w:rsidR="006537A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848C9" w:rsidRPr="00365A28" w14:paraId="5BEFE740" w14:textId="77777777" w:rsidTr="006F1D11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34953A72" w14:textId="77777777" w:rsidR="00A848C9" w:rsidRPr="00365A28" w:rsidRDefault="00A848C9" w:rsidP="00A848C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365A28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848C9" w:rsidRPr="00365A28" w14:paraId="740D0983" w14:textId="77777777" w:rsidTr="006F1D11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1D87792A" w14:textId="77777777" w:rsidR="00A848C9" w:rsidRPr="00365A28" w:rsidRDefault="00A848C9" w:rsidP="00A848C9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13FFDD9" w14:textId="77777777" w:rsidR="00A848C9" w:rsidRPr="00365A28" w:rsidRDefault="00A848C9" w:rsidP="00A848C9">
            <w:pPr>
              <w:jc w:val="both"/>
              <w:rPr>
                <w:rFonts w:ascii="Arial" w:hAnsi="Arial" w:cs="Arial"/>
              </w:rPr>
            </w:pPr>
            <w:r w:rsidRPr="00365A28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EFA5383" w14:textId="77777777" w:rsidR="00A848C9" w:rsidRPr="00365A28" w:rsidRDefault="00A848C9" w:rsidP="00A848C9">
            <w:pPr>
              <w:jc w:val="center"/>
              <w:rPr>
                <w:rFonts w:ascii="Arial" w:hAnsi="Arial" w:cs="Arial"/>
                <w:b/>
              </w:rPr>
            </w:pPr>
            <w:r w:rsidRPr="00365A28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24628ECD" w14:textId="77777777" w:rsidR="00A848C9" w:rsidRPr="00365A28" w:rsidRDefault="00A848C9" w:rsidP="00A848C9">
            <w:pPr>
              <w:jc w:val="center"/>
              <w:rPr>
                <w:rFonts w:ascii="Arial" w:hAnsi="Arial" w:cs="Arial"/>
              </w:rPr>
            </w:pPr>
            <w:r w:rsidRPr="00365A28">
              <w:rPr>
                <w:rFonts w:ascii="Arial" w:hAnsi="Arial" w:cs="Arial"/>
              </w:rPr>
              <w:t>29/05/2008</w:t>
            </w:r>
          </w:p>
        </w:tc>
      </w:tr>
      <w:tr w:rsidR="00A848C9" w:rsidRPr="00365A28" w14:paraId="105BA1B3" w14:textId="77777777" w:rsidTr="006F1D11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332EBE3" w14:textId="77777777" w:rsidR="00A848C9" w:rsidRPr="00365A28" w:rsidRDefault="00A848C9" w:rsidP="00A848C9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39042B3" w14:textId="77777777" w:rsidR="00A848C9" w:rsidRPr="00365A28" w:rsidRDefault="00A848C9" w:rsidP="00A848C9">
            <w:pPr>
              <w:jc w:val="both"/>
              <w:outlineLvl w:val="0"/>
              <w:rPr>
                <w:rFonts w:ascii="Arial" w:hAnsi="Arial" w:cs="Arial"/>
              </w:rPr>
            </w:pPr>
            <w:bookmarkStart w:id="228" w:name="_Toc14429581"/>
            <w:bookmarkStart w:id="229" w:name="_Toc137214866"/>
            <w:r>
              <w:rPr>
                <w:rFonts w:ascii="Arial" w:hAnsi="Arial" w:cs="Arial"/>
              </w:rPr>
              <w:t>PATES</w:t>
            </w:r>
            <w:r w:rsidR="00005768">
              <w:rPr>
                <w:rFonts w:ascii="Arial" w:hAnsi="Arial" w:cs="Arial"/>
              </w:rPr>
              <w:t xml:space="preserve"> (Escala de barrots)</w:t>
            </w:r>
            <w:bookmarkEnd w:id="228"/>
            <w:bookmarkEnd w:id="229"/>
          </w:p>
        </w:tc>
      </w:tr>
      <w:tr w:rsidR="00F42B16" w:rsidRPr="00365A28" w14:paraId="4FBD4FF2" w14:textId="77777777" w:rsidTr="006F1D11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26570D3F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4A3ECB8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30" w:name="_Toc14429582"/>
            <w:bookmarkStart w:id="231" w:name="_Toc137214867"/>
            <w:r>
              <w:rPr>
                <w:rFonts w:ascii="Arial" w:hAnsi="Arial" w:cs="Arial"/>
              </w:rPr>
              <w:t>IVERNA 2000</w:t>
            </w:r>
            <w:bookmarkEnd w:id="230"/>
            <w:bookmarkEnd w:id="231"/>
            <w:r w:rsidR="00231B1F">
              <w:rPr>
                <w:rFonts w:ascii="Arial" w:hAnsi="Arial" w:cs="Arial"/>
              </w:rPr>
              <w:t xml:space="preserve"> </w:t>
            </w:r>
          </w:p>
        </w:tc>
      </w:tr>
      <w:tr w:rsidR="00A848C9" w:rsidRPr="00365A28" w14:paraId="175F5329" w14:textId="77777777" w:rsidTr="006F1D11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2CB0CF8E" w14:textId="77777777" w:rsidR="00A848C9" w:rsidRPr="00365A28" w:rsidRDefault="00A848C9" w:rsidP="00A848C9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16174FDB" w14:textId="77777777" w:rsidR="00A848C9" w:rsidRPr="00365A28" w:rsidRDefault="00A848C9" w:rsidP="00A848C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Element auxiliar per salvar desnivells en arquetes i altres instal·lacions</w:t>
            </w:r>
          </w:p>
        </w:tc>
      </w:tr>
    </w:tbl>
    <w:p w14:paraId="3F061420" w14:textId="77777777" w:rsidR="00A848C9" w:rsidRPr="00005768" w:rsidRDefault="00A848C9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73EED5C" w14:textId="77777777" w:rsidR="00A848C9" w:rsidRPr="0070191D" w:rsidRDefault="00A848C9" w:rsidP="00005768">
      <w:pPr>
        <w:keepNext/>
        <w:tabs>
          <w:tab w:val="num" w:pos="397"/>
        </w:tabs>
        <w:spacing w:line="480" w:lineRule="auto"/>
        <w:ind w:right="-31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MATERIAL</w:t>
      </w:r>
    </w:p>
    <w:p w14:paraId="7424C52D" w14:textId="77777777" w:rsidR="00A848C9" w:rsidRDefault="00163223" w:rsidP="00163223">
      <w:pPr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>Aplicacions normals:</w:t>
      </w:r>
      <w:r>
        <w:rPr>
          <w:rFonts w:ascii="Arial" w:hAnsi="Arial" w:cs="Arial"/>
        </w:rPr>
        <w:tab/>
      </w:r>
      <w:r w:rsidR="00A848C9">
        <w:rPr>
          <w:rFonts w:ascii="Arial" w:hAnsi="Arial" w:cs="Arial"/>
        </w:rPr>
        <w:t>Polipropilè copolímer 100% verge i acer de qualitat B-500.</w:t>
      </w:r>
      <w:r>
        <w:rPr>
          <w:rFonts w:ascii="Arial" w:hAnsi="Arial" w:cs="Arial"/>
        </w:rPr>
        <w:t xml:space="preserve">  </w:t>
      </w:r>
      <w:r w:rsidR="00A848C9">
        <w:rPr>
          <w:rFonts w:ascii="Arial" w:hAnsi="Arial" w:cs="Arial"/>
        </w:rPr>
        <w:t>Color</w:t>
      </w:r>
      <w:r>
        <w:rPr>
          <w:rFonts w:ascii="Arial" w:hAnsi="Arial" w:cs="Arial"/>
        </w:rPr>
        <w:t>:  T</w:t>
      </w:r>
      <w:r w:rsidR="00A848C9">
        <w:rPr>
          <w:rFonts w:ascii="Arial" w:hAnsi="Arial" w:cs="Arial"/>
        </w:rPr>
        <w:t xml:space="preserve">aronja. </w:t>
      </w:r>
    </w:p>
    <w:p w14:paraId="41AD389F" w14:textId="77777777" w:rsidR="00163223" w:rsidRDefault="00A848C9" w:rsidP="00163223">
      <w:pPr>
        <w:tabs>
          <w:tab w:val="left" w:pos="4403"/>
        </w:tabs>
        <w:ind w:left="4403" w:right="-31" w:hanging="4403"/>
        <w:jc w:val="both"/>
        <w:rPr>
          <w:rFonts w:ascii="Arial" w:hAnsi="Arial" w:cs="Arial"/>
        </w:rPr>
      </w:pPr>
      <w:r>
        <w:rPr>
          <w:rFonts w:ascii="Arial" w:hAnsi="Arial" w:cs="Arial"/>
        </w:rPr>
        <w:t>Submergit en aigua</w:t>
      </w:r>
    </w:p>
    <w:p w14:paraId="2D620D8B" w14:textId="77777777" w:rsidR="00A848C9" w:rsidRPr="00422437" w:rsidRDefault="00A848C9" w:rsidP="00163223">
      <w:pPr>
        <w:tabs>
          <w:tab w:val="left" w:pos="2737"/>
        </w:tabs>
        <w:ind w:left="2737" w:right="-31" w:hanging="2737"/>
        <w:jc w:val="both"/>
        <w:rPr>
          <w:rFonts w:ascii="Arial" w:hAnsi="Arial" w:cs="Arial"/>
        </w:rPr>
      </w:pPr>
      <w:r>
        <w:rPr>
          <w:rFonts w:ascii="Arial" w:hAnsi="Arial" w:cs="Arial"/>
        </w:rPr>
        <w:t>(interiors dipòsit i cambres):</w:t>
      </w:r>
      <w:r w:rsidR="00163223">
        <w:rPr>
          <w:rFonts w:ascii="Arial" w:hAnsi="Arial" w:cs="Arial"/>
        </w:rPr>
        <w:tab/>
      </w:r>
      <w:r>
        <w:rPr>
          <w:rFonts w:ascii="Arial" w:hAnsi="Arial" w:cs="Arial"/>
        </w:rPr>
        <w:t xml:space="preserve">Polipropilè copolímer 100% verge protegit per un màster sòlid i vareta de </w:t>
      </w:r>
      <w:smartTag w:uri="urn:schemas-microsoft-com:office:smarttags" w:element="metricconverter">
        <w:smartTagPr>
          <w:attr w:name="ProductID" w:val="12 mm"/>
        </w:smartTagPr>
        <w:r>
          <w:rPr>
            <w:rFonts w:ascii="Arial" w:hAnsi="Arial" w:cs="Arial"/>
          </w:rPr>
          <w:t>12 mm</w:t>
        </w:r>
      </w:smartTag>
      <w:r>
        <w:rPr>
          <w:rFonts w:ascii="Arial" w:hAnsi="Arial" w:cs="Arial"/>
        </w:rPr>
        <w:t xml:space="preserve"> d’acer inoxidable AISI-304. Color</w:t>
      </w:r>
      <w:r w:rsidR="00163223">
        <w:rPr>
          <w:rFonts w:ascii="Arial" w:hAnsi="Arial" w:cs="Arial"/>
        </w:rPr>
        <w:t>:  Blau.</w:t>
      </w:r>
    </w:p>
    <w:p w14:paraId="25AE68E9" w14:textId="77777777" w:rsidR="00A848C9" w:rsidRDefault="00A848C9" w:rsidP="00A848C9">
      <w:pPr>
        <w:ind w:right="-31"/>
        <w:jc w:val="both"/>
        <w:rPr>
          <w:rFonts w:ascii="Arial" w:hAnsi="Arial" w:cs="Arial"/>
        </w:rPr>
      </w:pPr>
    </w:p>
    <w:p w14:paraId="2EFB7D33" w14:textId="77777777" w:rsidR="00005768" w:rsidRPr="002610A3" w:rsidRDefault="00005768" w:rsidP="00A848C9">
      <w:pPr>
        <w:ind w:right="-31"/>
        <w:jc w:val="both"/>
        <w:rPr>
          <w:rFonts w:ascii="Arial" w:hAnsi="Arial" w:cs="Arial"/>
        </w:rPr>
      </w:pPr>
    </w:p>
    <w:p w14:paraId="00FEDD1B" w14:textId="77777777" w:rsidR="00A848C9" w:rsidRDefault="00A848C9" w:rsidP="00005768">
      <w:pPr>
        <w:keepNext/>
        <w:tabs>
          <w:tab w:val="num" w:pos="397"/>
        </w:tabs>
        <w:spacing w:line="480" w:lineRule="auto"/>
        <w:ind w:right="-31"/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CARACTERÍSTIQUES PRINCIPALS</w:t>
      </w:r>
    </w:p>
    <w:p w14:paraId="4C75048A" w14:textId="77777777" w:rsidR="00A848C9" w:rsidRPr="009479C1" w:rsidRDefault="00A848C9" w:rsidP="00A848C9">
      <w:pPr>
        <w:ind w:right="-31"/>
        <w:jc w:val="both"/>
        <w:rPr>
          <w:rFonts w:ascii="Arial" w:hAnsi="Arial" w:cs="Arial"/>
          <w:bCs/>
        </w:rPr>
      </w:pPr>
      <w:r w:rsidRPr="009479C1">
        <w:rPr>
          <w:rFonts w:ascii="Arial" w:hAnsi="Arial" w:cs="Arial"/>
          <w:bCs/>
        </w:rPr>
        <w:t>Ranurats per dosificar el tac químic</w:t>
      </w:r>
      <w:r>
        <w:rPr>
          <w:rFonts w:ascii="Arial" w:hAnsi="Arial" w:cs="Arial"/>
          <w:bCs/>
        </w:rPr>
        <w:t xml:space="preserve">. </w:t>
      </w:r>
    </w:p>
    <w:p w14:paraId="403BF0A9" w14:textId="77777777" w:rsidR="00A848C9" w:rsidRPr="009479C1" w:rsidRDefault="00A848C9" w:rsidP="00A848C9">
      <w:pPr>
        <w:ind w:right="-31"/>
        <w:jc w:val="both"/>
        <w:rPr>
          <w:rFonts w:ascii="Arial" w:hAnsi="Arial" w:cs="Arial"/>
          <w:bCs/>
        </w:rPr>
      </w:pPr>
      <w:r w:rsidRPr="009479C1">
        <w:rPr>
          <w:rFonts w:ascii="Arial" w:hAnsi="Arial" w:cs="Arial"/>
          <w:bCs/>
        </w:rPr>
        <w:t>Disseny ergonòmic amb ressalts antilliscants</w:t>
      </w:r>
      <w:r>
        <w:rPr>
          <w:rFonts w:ascii="Arial" w:hAnsi="Arial" w:cs="Arial"/>
          <w:bCs/>
        </w:rPr>
        <w:t xml:space="preserve">. </w:t>
      </w:r>
    </w:p>
    <w:p w14:paraId="568C501F" w14:textId="77777777" w:rsidR="00A848C9" w:rsidRDefault="00A848C9" w:rsidP="00A848C9">
      <w:pPr>
        <w:ind w:right="-31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Topall</w:t>
      </w:r>
      <w:r w:rsidRPr="009479C1">
        <w:rPr>
          <w:rFonts w:ascii="Arial" w:hAnsi="Arial" w:cs="Arial"/>
          <w:bCs/>
        </w:rPr>
        <w:t xml:space="preserve"> de cop per una perfecta introducció</w:t>
      </w:r>
      <w:r>
        <w:rPr>
          <w:rFonts w:ascii="Arial" w:hAnsi="Arial" w:cs="Arial"/>
          <w:bCs/>
        </w:rPr>
        <w:t xml:space="preserve">. </w:t>
      </w:r>
    </w:p>
    <w:p w14:paraId="5FEA8F19" w14:textId="77777777" w:rsidR="00A848C9" w:rsidRDefault="00A848C9" w:rsidP="00A848C9">
      <w:pPr>
        <w:ind w:right="-31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Marcatge CE. </w:t>
      </w:r>
    </w:p>
    <w:p w14:paraId="4480AA1E" w14:textId="77777777" w:rsidR="00A848C9" w:rsidRDefault="00A848C9" w:rsidP="00A848C9">
      <w:pPr>
        <w:ind w:right="-31"/>
        <w:jc w:val="both"/>
        <w:rPr>
          <w:rFonts w:ascii="Arial" w:hAnsi="Arial" w:cs="Arial"/>
        </w:rPr>
      </w:pPr>
    </w:p>
    <w:p w14:paraId="170B1A4A" w14:textId="77777777" w:rsidR="00005768" w:rsidRDefault="00005768" w:rsidP="00A848C9">
      <w:pPr>
        <w:ind w:right="-31"/>
        <w:jc w:val="both"/>
        <w:rPr>
          <w:rFonts w:ascii="Arial" w:hAnsi="Arial" w:cs="Arial"/>
        </w:rPr>
      </w:pPr>
    </w:p>
    <w:p w14:paraId="1FFC571C" w14:textId="77777777" w:rsidR="00A848C9" w:rsidRPr="00005768" w:rsidRDefault="00A848C9" w:rsidP="00005768">
      <w:pPr>
        <w:keepNext/>
        <w:tabs>
          <w:tab w:val="num" w:pos="397"/>
        </w:tabs>
        <w:spacing w:line="480" w:lineRule="auto"/>
        <w:ind w:right="-31"/>
        <w:jc w:val="both"/>
        <w:rPr>
          <w:rFonts w:ascii="Arial" w:hAnsi="Arial" w:cs="Arial"/>
          <w:b/>
          <w:bCs/>
          <w:u w:val="single"/>
        </w:rPr>
      </w:pPr>
      <w:r w:rsidRPr="00005768">
        <w:rPr>
          <w:rFonts w:ascii="Arial" w:hAnsi="Arial" w:cs="Arial"/>
          <w:b/>
          <w:bCs/>
          <w:u w:val="single"/>
        </w:rPr>
        <w:t>NORMES</w:t>
      </w:r>
    </w:p>
    <w:p w14:paraId="2EA698ED" w14:textId="77777777" w:rsidR="00A848C9" w:rsidRDefault="00A848C9" w:rsidP="00641057">
      <w:pPr>
        <w:spacing w:after="120"/>
        <w:ind w:right="-2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UNE 127011 EX. </w:t>
      </w:r>
    </w:p>
    <w:p w14:paraId="48458813" w14:textId="77777777" w:rsidR="00A848C9" w:rsidRDefault="00A848C9" w:rsidP="00641057">
      <w:pPr>
        <w:spacing w:after="120"/>
        <w:ind w:right="-2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LPRL 31/1995 i RD 486/1997 (amplada mínima </w:t>
      </w:r>
      <w:smartTag w:uri="urn:schemas-microsoft-com:office:smarttags" w:element="metricconverter">
        <w:smartTagPr>
          <w:attr w:name="ProductID" w:val="400 mm"/>
        </w:smartTagPr>
        <w:r>
          <w:rPr>
            <w:rFonts w:ascii="Arial" w:hAnsi="Arial" w:cs="Arial"/>
          </w:rPr>
          <w:t>400</w:t>
        </w:r>
        <w:r w:rsidR="00163223">
          <w:rPr>
            <w:rFonts w:ascii="Arial" w:hAnsi="Arial" w:cs="Arial"/>
          </w:rPr>
          <w:t xml:space="preserve"> </w:t>
        </w:r>
        <w:r>
          <w:rPr>
            <w:rFonts w:ascii="Arial" w:hAnsi="Arial" w:cs="Arial"/>
          </w:rPr>
          <w:t>mm</w:t>
        </w:r>
      </w:smartTag>
      <w:r>
        <w:rPr>
          <w:rFonts w:ascii="Arial" w:hAnsi="Arial" w:cs="Arial"/>
        </w:rPr>
        <w:t xml:space="preserve"> i distància de la part exterior del pate a part fixa superior a </w:t>
      </w:r>
      <w:smartTag w:uri="urn:schemas-microsoft-com:office:smarttags" w:element="metricconverter">
        <w:smartTagPr>
          <w:attr w:name="ProductID" w:val="16 cm"/>
        </w:smartTagPr>
        <w:r>
          <w:rPr>
            <w:rFonts w:ascii="Arial" w:hAnsi="Arial" w:cs="Arial"/>
          </w:rPr>
          <w:t>16 cm</w:t>
        </w:r>
      </w:smartTag>
      <w:r>
        <w:rPr>
          <w:rFonts w:ascii="Arial" w:hAnsi="Arial" w:cs="Arial"/>
        </w:rPr>
        <w:t xml:space="preserve">). </w:t>
      </w:r>
    </w:p>
    <w:p w14:paraId="2E8221C9" w14:textId="77777777" w:rsidR="00A848C9" w:rsidRPr="009479C1" w:rsidRDefault="00A848C9" w:rsidP="00005768">
      <w:pPr>
        <w:ind w:right="-31"/>
        <w:jc w:val="both"/>
        <w:rPr>
          <w:rFonts w:ascii="Arial" w:hAnsi="Arial" w:cs="Arial"/>
        </w:rPr>
      </w:pPr>
      <w:r w:rsidRPr="009479C1">
        <w:rPr>
          <w:rFonts w:ascii="Arial" w:hAnsi="Arial" w:cs="Arial"/>
        </w:rPr>
        <w:t>Construcció segons la norma europea EN-13101</w:t>
      </w:r>
      <w:r>
        <w:rPr>
          <w:rFonts w:ascii="Arial" w:hAnsi="Arial" w:cs="Arial"/>
        </w:rPr>
        <w:t xml:space="preserve">. </w:t>
      </w:r>
    </w:p>
    <w:p w14:paraId="5156F08A" w14:textId="77777777" w:rsidR="00A848C9" w:rsidRDefault="00A848C9" w:rsidP="00005768">
      <w:pPr>
        <w:ind w:right="-31"/>
        <w:jc w:val="both"/>
        <w:rPr>
          <w:rFonts w:ascii="Arial" w:hAnsi="Arial" w:cs="Arial"/>
        </w:rPr>
      </w:pPr>
    </w:p>
    <w:p w14:paraId="0F56B3C7" w14:textId="77777777" w:rsidR="00005768" w:rsidRPr="00005768" w:rsidRDefault="00005768" w:rsidP="00005768">
      <w:pPr>
        <w:ind w:right="-31"/>
        <w:jc w:val="both"/>
        <w:rPr>
          <w:rFonts w:ascii="Arial" w:hAnsi="Arial" w:cs="Arial"/>
        </w:rPr>
      </w:pPr>
    </w:p>
    <w:p w14:paraId="0C3BA460" w14:textId="77777777" w:rsidR="00A848C9" w:rsidRPr="00005768" w:rsidRDefault="00A848C9" w:rsidP="00005768">
      <w:pPr>
        <w:keepNext/>
        <w:tabs>
          <w:tab w:val="num" w:pos="397"/>
        </w:tabs>
        <w:spacing w:line="480" w:lineRule="auto"/>
        <w:ind w:right="-31"/>
        <w:jc w:val="both"/>
        <w:rPr>
          <w:rFonts w:ascii="Arial" w:hAnsi="Arial" w:cs="Arial"/>
          <w:b/>
          <w:bCs/>
          <w:u w:val="single"/>
        </w:rPr>
      </w:pPr>
      <w:r w:rsidRPr="00005768">
        <w:rPr>
          <w:rFonts w:ascii="Arial" w:hAnsi="Arial" w:cs="Arial"/>
          <w:b/>
          <w:bCs/>
          <w:u w:val="single"/>
        </w:rPr>
        <w:t>MUNTATGE</w:t>
      </w:r>
    </w:p>
    <w:p w14:paraId="671DAA80" w14:textId="77777777" w:rsidR="00A848C9" w:rsidRDefault="00A848C9" w:rsidP="00641057">
      <w:pPr>
        <w:widowControl/>
        <w:spacing w:after="120"/>
        <w:ind w:right="-28"/>
        <w:jc w:val="both"/>
        <w:rPr>
          <w:rFonts w:ascii="Arial" w:hAnsi="Arial" w:cs="Arial"/>
        </w:rPr>
      </w:pPr>
      <w:r>
        <w:rPr>
          <w:rFonts w:ascii="Arial" w:hAnsi="Arial" w:cs="Arial"/>
        </w:rPr>
        <w:t>Serà realitzat per personal qualif</w:t>
      </w:r>
      <w:r w:rsidR="00005768">
        <w:rPr>
          <w:rFonts w:ascii="Arial" w:hAnsi="Arial" w:cs="Arial"/>
        </w:rPr>
        <w:t>icat tenint en compte:</w:t>
      </w:r>
    </w:p>
    <w:p w14:paraId="7822D01B" w14:textId="77777777" w:rsidR="00A848C9" w:rsidRDefault="00A848C9" w:rsidP="00377721">
      <w:pPr>
        <w:widowControl/>
        <w:numPr>
          <w:ilvl w:val="0"/>
          <w:numId w:val="33"/>
        </w:numPr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seguretat del seu ús. </w:t>
      </w:r>
    </w:p>
    <w:p w14:paraId="6A969351" w14:textId="77777777" w:rsidR="00A848C9" w:rsidRDefault="00A848C9" w:rsidP="00377721">
      <w:pPr>
        <w:widowControl/>
        <w:numPr>
          <w:ilvl w:val="0"/>
          <w:numId w:val="33"/>
        </w:numPr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Que tota la part ranurada estigui embeguda dintre del formigó. </w:t>
      </w:r>
    </w:p>
    <w:p w14:paraId="2D9E7FD7" w14:textId="77777777" w:rsidR="00A848C9" w:rsidRDefault="00A848C9" w:rsidP="00377721">
      <w:pPr>
        <w:widowControl/>
        <w:numPr>
          <w:ilvl w:val="0"/>
          <w:numId w:val="33"/>
        </w:numPr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Estiguin tots posats a la mateixa distància i que aquesta sigui com a màxim a </w:t>
      </w:r>
      <w:smartTag w:uri="urn:schemas-microsoft-com:office:smarttags" w:element="metricconverter">
        <w:smartTagPr>
          <w:attr w:name="ProductID" w:val="30 cm"/>
        </w:smartTagPr>
        <w:r>
          <w:rPr>
            <w:rFonts w:ascii="Arial" w:hAnsi="Arial" w:cs="Arial"/>
          </w:rPr>
          <w:t>30 cm</w:t>
        </w:r>
      </w:smartTag>
      <w:r>
        <w:rPr>
          <w:rFonts w:ascii="Arial" w:hAnsi="Arial" w:cs="Arial"/>
        </w:rPr>
        <w:t xml:space="preserve">. </w:t>
      </w:r>
    </w:p>
    <w:p w14:paraId="349B26C9" w14:textId="77777777" w:rsidR="00A848C9" w:rsidRDefault="00A848C9" w:rsidP="00A848C9">
      <w:pPr>
        <w:widowControl/>
        <w:ind w:right="-31"/>
        <w:jc w:val="both"/>
        <w:rPr>
          <w:rFonts w:ascii="Arial" w:hAnsi="Arial" w:cs="Arial"/>
        </w:rPr>
      </w:pPr>
    </w:p>
    <w:p w14:paraId="3F2BB207" w14:textId="77777777" w:rsidR="00005768" w:rsidRPr="002610A3" w:rsidRDefault="00005768" w:rsidP="00A848C9">
      <w:pPr>
        <w:widowControl/>
        <w:ind w:right="-31"/>
        <w:jc w:val="both"/>
        <w:rPr>
          <w:rFonts w:ascii="Arial" w:hAnsi="Arial" w:cs="Arial"/>
        </w:rPr>
      </w:pPr>
    </w:p>
    <w:p w14:paraId="0A599B8D" w14:textId="77777777" w:rsidR="00A848C9" w:rsidRPr="00005768" w:rsidRDefault="00A848C9" w:rsidP="00005768">
      <w:pPr>
        <w:keepNext/>
        <w:tabs>
          <w:tab w:val="num" w:pos="397"/>
        </w:tabs>
        <w:spacing w:line="480" w:lineRule="auto"/>
        <w:ind w:right="-31"/>
        <w:jc w:val="both"/>
        <w:rPr>
          <w:rFonts w:ascii="Arial" w:hAnsi="Arial" w:cs="Arial"/>
          <w:b/>
          <w:bCs/>
          <w:u w:val="single"/>
        </w:rPr>
      </w:pPr>
      <w:r w:rsidRPr="00005768">
        <w:rPr>
          <w:rFonts w:ascii="Arial" w:hAnsi="Arial" w:cs="Arial"/>
          <w:b/>
          <w:bCs/>
          <w:u w:val="single"/>
        </w:rPr>
        <w:t>DIMENSIONS PRINCIPALS</w:t>
      </w:r>
    </w:p>
    <w:p w14:paraId="2AB11E01" w14:textId="77777777" w:rsidR="00A848C9" w:rsidRDefault="00A848C9" w:rsidP="00A848C9">
      <w:pPr>
        <w:widowControl/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>Ample total:</w:t>
      </w:r>
      <w:r w:rsidR="00163223">
        <w:rPr>
          <w:rFonts w:ascii="Arial" w:hAnsi="Arial" w:cs="Arial"/>
        </w:rPr>
        <w:tab/>
      </w:r>
      <w:smartTag w:uri="urn:schemas-microsoft-com:office:smarttags" w:element="metricconverter">
        <w:smartTagPr>
          <w:attr w:name="ProductID" w:val="402 mm"/>
        </w:smartTagPr>
        <w:r w:rsidR="00163223">
          <w:rPr>
            <w:rFonts w:ascii="Arial" w:hAnsi="Arial" w:cs="Arial"/>
          </w:rPr>
          <w:t>402 mm</w:t>
        </w:r>
      </w:smartTag>
    </w:p>
    <w:p w14:paraId="67D8E587" w14:textId="77777777" w:rsidR="00A848C9" w:rsidRDefault="00A848C9" w:rsidP="00A848C9">
      <w:pPr>
        <w:widowControl/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Llarg total: </w:t>
      </w:r>
      <w:r w:rsidR="00163223">
        <w:rPr>
          <w:rFonts w:ascii="Arial" w:hAnsi="Arial" w:cs="Arial"/>
        </w:rPr>
        <w:tab/>
      </w:r>
      <w:smartTag w:uri="urn:schemas-microsoft-com:office:smarttags" w:element="metricconverter">
        <w:smartTagPr>
          <w:attr w:name="ProductID" w:val="270 mm"/>
        </w:smartTagPr>
        <w:r w:rsidR="00163223">
          <w:rPr>
            <w:rFonts w:ascii="Arial" w:hAnsi="Arial" w:cs="Arial"/>
          </w:rPr>
          <w:t>270 mm</w:t>
        </w:r>
      </w:smartTag>
    </w:p>
    <w:p w14:paraId="06EA4BBB" w14:textId="77777777" w:rsidR="00A848C9" w:rsidRDefault="00A848C9" w:rsidP="00A848C9">
      <w:pPr>
        <w:widowControl/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>Part ranurada a introduir en el formigó:</w:t>
      </w:r>
      <w:r w:rsidR="00163223">
        <w:rPr>
          <w:rFonts w:ascii="Arial" w:hAnsi="Arial" w:cs="Arial"/>
        </w:rPr>
        <w:tab/>
        <w:t xml:space="preserve">  </w:t>
      </w:r>
      <w:smartTag w:uri="urn:schemas-microsoft-com:office:smarttags" w:element="metricconverter">
        <w:smartTagPr>
          <w:attr w:name="ProductID" w:val="80 mm"/>
        </w:smartTagPr>
        <w:r>
          <w:rPr>
            <w:rFonts w:ascii="Arial" w:hAnsi="Arial" w:cs="Arial"/>
          </w:rPr>
          <w:t>80</w:t>
        </w:r>
        <w:r w:rsidR="00163223">
          <w:rPr>
            <w:rFonts w:ascii="Arial" w:hAnsi="Arial" w:cs="Arial"/>
          </w:rPr>
          <w:t xml:space="preserve"> mm</w:t>
        </w:r>
      </w:smartTag>
    </w:p>
    <w:p w14:paraId="6567F6AF" w14:textId="77777777" w:rsidR="00A848C9" w:rsidRDefault="00A848C9" w:rsidP="00A848C9">
      <w:pPr>
        <w:widowControl/>
        <w:ind w:right="-31"/>
        <w:jc w:val="both"/>
        <w:rPr>
          <w:rFonts w:ascii="Arial" w:hAnsi="Arial" w:cs="Arial"/>
        </w:rPr>
      </w:pPr>
      <w:r>
        <w:rPr>
          <w:rFonts w:ascii="Arial" w:hAnsi="Arial" w:cs="Arial"/>
        </w:rPr>
        <w:t>Part útil exterior del pate (petjada):</w:t>
      </w:r>
      <w:r w:rsidR="00163223">
        <w:rPr>
          <w:rFonts w:ascii="Arial" w:hAnsi="Arial" w:cs="Arial"/>
        </w:rPr>
        <w:tab/>
      </w:r>
      <w:smartTag w:uri="urn:schemas-microsoft-com:office:smarttags" w:element="metricconverter">
        <w:smartTagPr>
          <w:attr w:name="ProductID" w:val="190 mm"/>
        </w:smartTagPr>
        <w:r>
          <w:rPr>
            <w:rFonts w:ascii="Arial" w:hAnsi="Arial" w:cs="Arial"/>
          </w:rPr>
          <w:t>190</w:t>
        </w:r>
        <w:r w:rsidR="00163223">
          <w:rPr>
            <w:rFonts w:ascii="Arial" w:hAnsi="Arial" w:cs="Arial"/>
          </w:rPr>
          <w:t xml:space="preserve"> mm</w:t>
        </w:r>
      </w:smartTag>
    </w:p>
    <w:p w14:paraId="606F88CA" w14:textId="77777777" w:rsidR="00A848C9" w:rsidRDefault="00A848C9" w:rsidP="00005768">
      <w:pPr>
        <w:widowControl/>
        <w:ind w:right="-31"/>
        <w:jc w:val="both"/>
        <w:rPr>
          <w:rFonts w:ascii="Arial" w:hAnsi="Arial" w:cs="Arial"/>
        </w:rPr>
      </w:pPr>
    </w:p>
    <w:p w14:paraId="31DF98D5" w14:textId="77777777" w:rsidR="00163223" w:rsidRDefault="00163223" w:rsidP="00005768">
      <w:pPr>
        <w:widowControl/>
        <w:ind w:right="-31"/>
        <w:jc w:val="both"/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163223" w:rsidRPr="00056BC6" w14:paraId="1838075E" w14:textId="77777777" w:rsidTr="006F1D11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9F6E8FC" w14:textId="77777777" w:rsidR="00163223" w:rsidRPr="00163223" w:rsidRDefault="00163223" w:rsidP="00163223">
            <w:pPr>
              <w:keepNext/>
              <w:tabs>
                <w:tab w:val="num" w:pos="397"/>
              </w:tabs>
              <w:ind w:right="-31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05768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05501EF" w14:textId="77777777" w:rsidR="00163223" w:rsidRPr="00056BC6" w:rsidRDefault="00163223" w:rsidP="00163223">
            <w:pPr>
              <w:ind w:right="-3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400 C-R plus (SUGAR) </w:t>
            </w:r>
          </w:p>
        </w:tc>
      </w:tr>
      <w:tr w:rsidR="00163223" w:rsidRPr="00056BC6" w14:paraId="512EF11C" w14:textId="77777777" w:rsidTr="006F1D11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87F56F3" w14:textId="77777777" w:rsidR="00163223" w:rsidRPr="00163223" w:rsidRDefault="00163223" w:rsidP="00163223">
            <w:pPr>
              <w:keepNext/>
              <w:tabs>
                <w:tab w:val="num" w:pos="397"/>
              </w:tabs>
              <w:ind w:right="-31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05768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8376BCB" w14:textId="77777777" w:rsidR="00163223" w:rsidRPr="00056BC6" w:rsidRDefault="00163223" w:rsidP="0016322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IVERNA 2000</w:t>
            </w:r>
            <w:r w:rsidR="00231B1F">
              <w:rPr>
                <w:rFonts w:ascii="Arial" w:hAnsi="Arial" w:cs="Arial"/>
              </w:rPr>
              <w:t xml:space="preserve"> </w:t>
            </w:r>
            <w:r w:rsidR="00995311">
              <w:rPr>
                <w:rFonts w:ascii="Arial" w:hAnsi="Arial" w:cs="Arial"/>
              </w:rPr>
              <w:t>o similar</w:t>
            </w:r>
          </w:p>
        </w:tc>
      </w:tr>
      <w:tr w:rsidR="00163223" w:rsidRPr="00056BC6" w14:paraId="1684E73B" w14:textId="77777777" w:rsidTr="006F1D11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0E49904" w14:textId="77777777" w:rsidR="00163223" w:rsidRPr="00056BC6" w:rsidRDefault="00163223" w:rsidP="00163223">
            <w:pPr>
              <w:rPr>
                <w:rFonts w:ascii="Arial" w:hAnsi="Arial" w:cs="Arial"/>
                <w:b/>
                <w:bCs/>
              </w:rPr>
            </w:pPr>
            <w:r w:rsidRPr="00005768">
              <w:rPr>
                <w:rFonts w:ascii="Arial" w:hAnsi="Arial" w:cs="Arial"/>
                <w:b/>
                <w:bCs/>
                <w:u w:val="single"/>
              </w:rPr>
              <w:t>DISTRIBUÏDORS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CCED9C3" w14:textId="77777777" w:rsidR="00163223" w:rsidRPr="00056BC6" w:rsidRDefault="00163223" w:rsidP="0016322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MP4, HIDROTARRACO i altres</w:t>
            </w:r>
          </w:p>
        </w:tc>
      </w:tr>
    </w:tbl>
    <w:p w14:paraId="03A790AA" w14:textId="77777777" w:rsidR="00C931E0" w:rsidRDefault="00C931E0" w:rsidP="00A848C9">
      <w:pPr>
        <w:ind w:right="-31"/>
        <w:jc w:val="both"/>
        <w:rPr>
          <w:rFonts w:ascii="Arial" w:hAnsi="Arial" w:cs="Arial"/>
        </w:rPr>
      </w:pPr>
    </w:p>
    <w:p w14:paraId="4E656F25" w14:textId="77777777" w:rsidR="00A44FCB" w:rsidRDefault="00A44FCB" w:rsidP="00A848C9">
      <w:pPr>
        <w:ind w:right="-31"/>
        <w:jc w:val="both"/>
        <w:rPr>
          <w:rFonts w:ascii="Arial" w:hAnsi="Arial" w:cs="Arial"/>
        </w:rPr>
      </w:pPr>
    </w:p>
    <w:p w14:paraId="2465D0C9" w14:textId="77777777" w:rsidR="006537AF" w:rsidRDefault="006537AF" w:rsidP="00A848C9">
      <w:pPr>
        <w:ind w:right="-31"/>
        <w:jc w:val="both"/>
        <w:rPr>
          <w:rFonts w:ascii="Arial" w:hAnsi="Arial" w:cs="Arial"/>
        </w:rPr>
        <w:sectPr w:rsidR="006537A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7"/>
        <w:gridCol w:w="5470"/>
        <w:gridCol w:w="835"/>
        <w:gridCol w:w="1517"/>
      </w:tblGrid>
      <w:tr w:rsidR="00C931E0" w:rsidRPr="00C82493" w14:paraId="4468A7A7" w14:textId="77777777" w:rsidTr="00CC0098">
        <w:trPr>
          <w:trHeight w:val="284"/>
          <w:jc w:val="center"/>
        </w:trPr>
        <w:tc>
          <w:tcPr>
            <w:tcW w:w="9276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71076989" w14:textId="77777777" w:rsidR="00C931E0" w:rsidRPr="00C82493" w:rsidRDefault="007728E5" w:rsidP="00BE7FB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931E0" w:rsidRPr="00C82493" w14:paraId="23B938F3" w14:textId="77777777" w:rsidTr="00CC0098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7DF4874F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64" w:type="dxa"/>
          </w:tcPr>
          <w:p w14:paraId="28F7D324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ETG</w:t>
            </w:r>
          </w:p>
        </w:tc>
        <w:tc>
          <w:tcPr>
            <w:tcW w:w="804" w:type="dxa"/>
            <w:shd w:val="clear" w:color="auto" w:fill="E6E6E6"/>
          </w:tcPr>
          <w:p w14:paraId="466BE637" w14:textId="77777777" w:rsidR="00C931E0" w:rsidRPr="00C82493" w:rsidRDefault="00C931E0" w:rsidP="00BE7FB9">
            <w:pPr>
              <w:jc w:val="center"/>
              <w:rPr>
                <w:rFonts w:ascii="Arial" w:hAnsi="Arial" w:cs="Arial"/>
                <w:b/>
              </w:rPr>
            </w:pPr>
            <w:r w:rsidRPr="00C8249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40" w:type="dxa"/>
            <w:tcBorders>
              <w:right w:val="nil"/>
            </w:tcBorders>
          </w:tcPr>
          <w:p w14:paraId="346BB987" w14:textId="77777777" w:rsidR="00C931E0" w:rsidRPr="00C82493" w:rsidRDefault="00C931E0" w:rsidP="00BE7FB9">
            <w:pPr>
              <w:jc w:val="center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28/04/2011</w:t>
            </w:r>
          </w:p>
        </w:tc>
      </w:tr>
      <w:tr w:rsidR="00C931E0" w:rsidRPr="00C82493" w14:paraId="5E6B6F30" w14:textId="77777777" w:rsidTr="00CC0098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13CA9201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5D4FEE07" w14:textId="77777777" w:rsidR="00C931E0" w:rsidRPr="00C82493" w:rsidRDefault="00C931E0" w:rsidP="00BE7FB9">
            <w:pPr>
              <w:jc w:val="both"/>
              <w:outlineLvl w:val="0"/>
              <w:rPr>
                <w:rFonts w:ascii="Arial" w:hAnsi="Arial" w:cs="Arial"/>
              </w:rPr>
            </w:pPr>
            <w:bookmarkStart w:id="232" w:name="_Toc14429583"/>
            <w:bookmarkStart w:id="233" w:name="_Toc137214868"/>
            <w:r w:rsidRPr="00C82493">
              <w:rPr>
                <w:rFonts w:ascii="Arial" w:hAnsi="Arial" w:cs="Arial"/>
              </w:rPr>
              <w:t>P</w:t>
            </w:r>
            <w:r>
              <w:rPr>
                <w:rFonts w:ascii="Arial" w:hAnsi="Arial" w:cs="Arial"/>
              </w:rPr>
              <w:t>AVIMENT FUSTA VINÍLIC</w:t>
            </w:r>
            <w:bookmarkEnd w:id="232"/>
            <w:bookmarkEnd w:id="233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070B3C6A" w14:textId="77777777" w:rsidTr="00CC0098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5A956CD0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317C4260" w14:textId="77777777" w:rsidR="00C931E0" w:rsidRPr="00C82493" w:rsidRDefault="00C931E0" w:rsidP="00BE7FB9">
            <w:pPr>
              <w:jc w:val="both"/>
              <w:outlineLvl w:val="1"/>
              <w:rPr>
                <w:rFonts w:ascii="Arial" w:hAnsi="Arial" w:cs="Arial"/>
              </w:rPr>
            </w:pPr>
            <w:bookmarkStart w:id="234" w:name="_Toc14429584"/>
            <w:bookmarkStart w:id="235" w:name="_Toc137214869"/>
            <w:r w:rsidRPr="00C82493">
              <w:rPr>
                <w:rFonts w:ascii="Arial" w:hAnsi="Arial" w:cs="Arial"/>
              </w:rPr>
              <w:t>V</w:t>
            </w:r>
            <w:r>
              <w:rPr>
                <w:rFonts w:ascii="Arial" w:hAnsi="Arial" w:cs="Arial"/>
              </w:rPr>
              <w:t>INYL CONCEPT SENSES</w:t>
            </w:r>
            <w:r w:rsidRPr="00C82493">
              <w:rPr>
                <w:rFonts w:ascii="Arial" w:hAnsi="Arial" w:cs="Arial"/>
              </w:rPr>
              <w:t xml:space="preserve"> / L</w:t>
            </w:r>
            <w:r>
              <w:rPr>
                <w:rFonts w:ascii="Arial" w:hAnsi="Arial" w:cs="Arial"/>
              </w:rPr>
              <w:t>ONG PLANK WOOD</w:t>
            </w:r>
            <w:bookmarkEnd w:id="234"/>
            <w:bookmarkEnd w:id="235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63A11495" w14:textId="77777777" w:rsidTr="00CC0098">
        <w:trPr>
          <w:trHeight w:val="227"/>
          <w:jc w:val="center"/>
        </w:trPr>
        <w:tc>
          <w:tcPr>
            <w:tcW w:w="1748" w:type="dxa"/>
            <w:tcBorders>
              <w:left w:val="nil"/>
            </w:tcBorders>
            <w:shd w:val="clear" w:color="auto" w:fill="E6E6E6"/>
          </w:tcPr>
          <w:p w14:paraId="55195253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88" w:type="dxa"/>
            <w:gridSpan w:val="3"/>
            <w:tcBorders>
              <w:right w:val="nil"/>
            </w:tcBorders>
          </w:tcPr>
          <w:p w14:paraId="47780D3F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Paviment sintètic</w:t>
            </w:r>
            <w:r>
              <w:rPr>
                <w:rFonts w:ascii="Arial" w:hAnsi="Arial" w:cs="Arial"/>
              </w:rPr>
              <w:t xml:space="preserve"> </w:t>
            </w:r>
            <w:r w:rsidRPr="00C82493">
              <w:rPr>
                <w:rFonts w:ascii="Arial" w:hAnsi="Arial" w:cs="Arial"/>
              </w:rPr>
              <w:t>- fusta</w:t>
            </w:r>
          </w:p>
        </w:tc>
      </w:tr>
    </w:tbl>
    <w:p w14:paraId="359F8B25" w14:textId="77777777" w:rsidR="00C931E0" w:rsidRPr="00C82493" w:rsidRDefault="00C931E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4A9DD50" w14:textId="77777777" w:rsidR="00C931E0" w:rsidRPr="00CC0098" w:rsidRDefault="00377721" w:rsidP="00CC0098">
      <w:pPr>
        <w:widowControl/>
        <w:spacing w:line="600" w:lineRule="auto"/>
        <w:jc w:val="both"/>
        <w:rPr>
          <w:rFonts w:ascii="Arial" w:hAnsi="Arial" w:cs="Arial"/>
          <w:b/>
          <w:i/>
          <w:noProof/>
          <w:snapToGrid/>
          <w:lang w:eastAsia="ca-ES"/>
        </w:rPr>
      </w:pPr>
      <w:r w:rsidRPr="00CC0098">
        <w:rPr>
          <w:rFonts w:ascii="Arial" w:hAnsi="Arial" w:cs="Arial"/>
          <w:b/>
          <w:i/>
          <w:noProof/>
          <w:snapToGrid/>
          <w:lang w:val="es-ES"/>
        </w:rPr>
        <mc:AlternateContent>
          <mc:Choice Requires="wps">
            <w:drawing>
              <wp:anchor distT="4294967295" distB="4294967295" distL="114300" distR="114300" simplePos="0" relativeHeight="251687424" behindDoc="0" locked="0" layoutInCell="1" allowOverlap="1" wp14:anchorId="09B3693E" wp14:editId="42D91E6E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57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4E9CFB" id="Line 92" o:spid="_x0000_s1026" style="position:absolute;z-index:251687424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" strokeweight=".5pt"/>
            </w:pict>
          </mc:Fallback>
        </mc:AlternateContent>
      </w:r>
      <w:r w:rsidR="00C931E0" w:rsidRPr="00CC0098">
        <w:rPr>
          <w:rFonts w:ascii="Arial" w:hAnsi="Arial" w:cs="Arial"/>
          <w:b/>
          <w:i/>
          <w:noProof/>
          <w:snapToGrid/>
          <w:lang w:eastAsia="ca-ES"/>
        </w:rPr>
        <w:t>CARACTERÍSTIQUES</w:t>
      </w:r>
    </w:p>
    <w:p w14:paraId="439C1BDB" w14:textId="77777777" w:rsidR="00C931E0" w:rsidRPr="00C82493" w:rsidRDefault="00C931E0" w:rsidP="00C931E0">
      <w:pPr>
        <w:tabs>
          <w:tab w:val="left" w:pos="0"/>
          <w:tab w:val="left" w:pos="2835"/>
          <w:tab w:val="left" w:pos="5103"/>
          <w:tab w:val="left" w:pos="7088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  <w:r>
        <w:rPr>
          <w:rFonts w:ascii="Arial" w:hAnsi="Arial" w:cs="Arial"/>
          <w:b/>
          <w:bCs/>
          <w:snapToGrid/>
        </w:rPr>
        <w:tab/>
        <w:t xml:space="preserve">Norma </w:t>
      </w:r>
      <w:r>
        <w:rPr>
          <w:rFonts w:ascii="Arial" w:hAnsi="Arial" w:cs="Arial"/>
          <w:b/>
          <w:bCs/>
          <w:snapToGrid/>
        </w:rPr>
        <w:tab/>
        <w:t xml:space="preserve">Unitat </w:t>
      </w:r>
      <w:r w:rsidRPr="00C82493">
        <w:rPr>
          <w:rFonts w:ascii="Arial" w:hAnsi="Arial" w:cs="Arial"/>
          <w:b/>
          <w:bCs/>
          <w:snapToGrid/>
        </w:rPr>
        <w:tab/>
        <w:t>Resultat</w:t>
      </w:r>
    </w:p>
    <w:p w14:paraId="56E57993" w14:textId="77777777" w:rsidR="00C931E0" w:rsidRPr="00C82493" w:rsidRDefault="00C931E0" w:rsidP="00C931E0">
      <w:pPr>
        <w:tabs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Tipus de paviment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Long plank Wood 42</w:t>
      </w:r>
    </w:p>
    <w:p w14:paraId="3C75CE26" w14:textId="77777777" w:rsidR="00C931E0" w:rsidRPr="00C82493" w:rsidRDefault="00C931E0" w:rsidP="00C931E0">
      <w:pPr>
        <w:tabs>
          <w:tab w:val="left" w:pos="2835"/>
          <w:tab w:val="left" w:pos="5103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Gruix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EN 428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mm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10,8</w:t>
      </w:r>
    </w:p>
    <w:p w14:paraId="0E72682A" w14:textId="77777777" w:rsidR="00C931E0" w:rsidRPr="00C82493" w:rsidRDefault="00C931E0" w:rsidP="00C931E0">
      <w:pPr>
        <w:tabs>
          <w:tab w:val="left" w:pos="2835"/>
          <w:tab w:val="left" w:pos="5103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Pes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EN 430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kg/m2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10</w:t>
      </w:r>
    </w:p>
    <w:p w14:paraId="5612DD5C" w14:textId="77777777" w:rsidR="00C931E0" w:rsidRPr="00C82493" w:rsidRDefault="00C931E0" w:rsidP="00C931E0">
      <w:pPr>
        <w:tabs>
          <w:tab w:val="left" w:pos="2835"/>
          <w:tab w:val="left" w:pos="5103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Reducció al soroll d’impacte</w:t>
      </w:r>
      <w:r w:rsidRPr="00C82493">
        <w:rPr>
          <w:rFonts w:ascii="Arial" w:hAnsi="Arial" w:cs="Arial"/>
          <w:snapToGrid/>
        </w:rPr>
        <w:tab/>
        <w:t>DIN EN ISO 140-8</w:t>
      </w:r>
      <w:r w:rsidRPr="00C82493">
        <w:rPr>
          <w:rFonts w:ascii="Arial" w:hAnsi="Arial" w:cs="Arial"/>
          <w:snapToGrid/>
        </w:rPr>
        <w:tab/>
        <w:t>Db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18</w:t>
      </w:r>
    </w:p>
    <w:p w14:paraId="2CC304EA" w14:textId="77777777" w:rsidR="00C931E0" w:rsidRPr="00C82493" w:rsidRDefault="00C931E0" w:rsidP="00C931E0">
      <w:pPr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</w:p>
    <w:p w14:paraId="50A04D76" w14:textId="77777777" w:rsidR="00C931E0" w:rsidRPr="00C82493" w:rsidRDefault="00C931E0" w:rsidP="00C931E0">
      <w:pPr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  <w:r w:rsidRPr="00C82493">
        <w:rPr>
          <w:rFonts w:ascii="Arial" w:hAnsi="Arial" w:cs="Arial"/>
          <w:b/>
          <w:bCs/>
          <w:snapToGrid/>
        </w:rPr>
        <w:t>Seguretat</w:t>
      </w:r>
    </w:p>
    <w:p w14:paraId="30C89A82" w14:textId="77777777" w:rsidR="00C931E0" w:rsidRPr="00C82493" w:rsidRDefault="00C931E0" w:rsidP="00C931E0">
      <w:pPr>
        <w:tabs>
          <w:tab w:val="left" w:pos="2835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Resistència al foc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EN 13501-1/EN 14342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Bfls1</w:t>
      </w:r>
    </w:p>
    <w:p w14:paraId="1ADC439F" w14:textId="77777777" w:rsidR="00C931E0" w:rsidRPr="00C82493" w:rsidRDefault="00C931E0" w:rsidP="00C931E0">
      <w:pPr>
        <w:tabs>
          <w:tab w:val="left" w:pos="2835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Resistència a la flama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DIN 4102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B1</w:t>
      </w:r>
    </w:p>
    <w:p w14:paraId="0F1AEECD" w14:textId="77777777" w:rsidR="00C931E0" w:rsidRPr="00C82493" w:rsidRDefault="00C931E0" w:rsidP="00C931E0">
      <w:pPr>
        <w:tabs>
          <w:tab w:val="left" w:pos="2835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Estabilitat dimensional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EN434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0,1%</w:t>
      </w:r>
    </w:p>
    <w:p w14:paraId="1747DF41" w14:textId="77777777" w:rsidR="00C931E0" w:rsidRPr="00C82493" w:rsidRDefault="00C931E0" w:rsidP="00C931E0">
      <w:pPr>
        <w:tabs>
          <w:tab w:val="left" w:pos="2835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Resistència química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EN423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classe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 xml:space="preserve"> 0</w:t>
      </w:r>
    </w:p>
    <w:p w14:paraId="3B4C7D9B" w14:textId="77777777" w:rsidR="00C931E0" w:rsidRPr="00C82493" w:rsidRDefault="00C931E0" w:rsidP="00C931E0">
      <w:pPr>
        <w:tabs>
          <w:tab w:val="left" w:pos="2835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Resistència al lliscament</w:t>
      </w:r>
      <w:r w:rsidRPr="00C82493">
        <w:rPr>
          <w:rFonts w:ascii="Arial" w:hAnsi="Arial" w:cs="Arial"/>
          <w:snapToGrid/>
        </w:rPr>
        <w:tab/>
        <w:t>EN14041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classe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DS</w:t>
      </w:r>
    </w:p>
    <w:p w14:paraId="007B779B" w14:textId="77777777" w:rsidR="00C931E0" w:rsidRPr="00C82493" w:rsidRDefault="00C931E0" w:rsidP="00C931E0">
      <w:pPr>
        <w:autoSpaceDE w:val="0"/>
        <w:autoSpaceDN w:val="0"/>
        <w:adjustRightInd w:val="0"/>
        <w:rPr>
          <w:rFonts w:ascii="Arial" w:hAnsi="Arial" w:cs="Arial"/>
          <w:snapToGrid/>
        </w:rPr>
      </w:pPr>
    </w:p>
    <w:p w14:paraId="1BA8360D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Encaix de peces en clips</w:t>
      </w:r>
      <w:r>
        <w:rPr>
          <w:rFonts w:ascii="Arial" w:eastAsia="Times New Roman" w:hAnsi="Arial" w:cs="Arial"/>
        </w:rPr>
        <w:t xml:space="preserve">. </w:t>
      </w:r>
    </w:p>
    <w:p w14:paraId="1F2E41CE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Especial per àrees de tràfic alt.</w:t>
      </w:r>
    </w:p>
    <w:p w14:paraId="4C9F39D7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  <w:r w:rsidRPr="00C82493">
        <w:rPr>
          <w:rFonts w:ascii="Arial" w:eastAsia="Times New Roman" w:hAnsi="Arial" w:cs="Arial"/>
        </w:rPr>
        <w:t>Tacte i vista real de fusta natural.</w:t>
      </w:r>
    </w:p>
    <w:p w14:paraId="137ABF91" w14:textId="77777777" w:rsidR="00C931E0" w:rsidRDefault="00884E6E" w:rsidP="00C931E0">
      <w:pPr>
        <w:widowControl/>
        <w:spacing w:line="480" w:lineRule="auto"/>
        <w:jc w:val="both"/>
      </w:pP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1E713090" wp14:editId="7760CC8A">
            <wp:extent cx="3564000" cy="1195817"/>
            <wp:effectExtent l="0" t="0" r="0" b="4445"/>
            <wp:docPr id="6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119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31E0" w:rsidRPr="00C82493">
        <w:t xml:space="preserve"> </w:t>
      </w:r>
      <w:r>
        <w:rPr>
          <w:rFonts w:ascii="Arial" w:eastAsia="Times New Roman" w:hAnsi="Arial" w:cs="Arial"/>
          <w:noProof/>
          <w:snapToGrid/>
          <w:lang w:val="es-ES"/>
        </w:rPr>
        <w:drawing>
          <wp:inline distT="0" distB="0" distL="0" distR="0" wp14:anchorId="5793CE3B" wp14:editId="5C5B9043">
            <wp:extent cx="2376000" cy="1940225"/>
            <wp:effectExtent l="0" t="0" r="5715" b="3175"/>
            <wp:docPr id="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000" cy="194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13E05C" w14:textId="77777777" w:rsidR="00C931E0" w:rsidRPr="00C82493" w:rsidRDefault="00C931E0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753"/>
        <w:gridCol w:w="7886"/>
      </w:tblGrid>
      <w:tr w:rsidR="00C931E0" w:rsidRPr="009A0537" w14:paraId="299F6287" w14:textId="77777777" w:rsidTr="00CC0098">
        <w:trPr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931C97" w14:textId="77777777" w:rsidR="00C931E0" w:rsidRPr="008D088B" w:rsidRDefault="00C931E0" w:rsidP="00BE7FB9">
            <w:pPr>
              <w:keepNext/>
              <w:rPr>
                <w:rFonts w:ascii="Arial" w:hAnsi="Arial" w:cs="Arial"/>
                <w:b/>
                <w:bCs/>
                <w:u w:val="single"/>
              </w:rPr>
            </w:pPr>
            <w:r w:rsidRPr="009A0537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8D088B">
              <w:rPr>
                <w:rFonts w:ascii="Arial" w:hAnsi="Arial" w:cs="Arial"/>
                <w:b/>
                <w:bCs/>
                <w:u w:val="single"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26BC874D" w14:textId="77777777" w:rsidR="00C931E0" w:rsidRPr="009A0537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V</w:t>
            </w:r>
            <w:r>
              <w:rPr>
                <w:rFonts w:ascii="Arial" w:hAnsi="Arial" w:cs="Arial"/>
              </w:rPr>
              <w:t>INYL CONCEPT SENSES</w:t>
            </w:r>
            <w:r w:rsidRPr="00C82493">
              <w:rPr>
                <w:rFonts w:ascii="Arial" w:hAnsi="Arial" w:cs="Arial"/>
              </w:rPr>
              <w:t xml:space="preserve"> / L</w:t>
            </w:r>
            <w:r>
              <w:rPr>
                <w:rFonts w:ascii="Arial" w:hAnsi="Arial" w:cs="Arial"/>
              </w:rPr>
              <w:t>ONG PLANK WOOD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629393F2" w14:textId="77777777" w:rsidR="006537AF" w:rsidRDefault="006537AF" w:rsidP="00120E93">
      <w:pPr>
        <w:ind w:right="-31"/>
        <w:jc w:val="both"/>
        <w:rPr>
          <w:rFonts w:ascii="Arial" w:eastAsia="Times New Roman" w:hAnsi="Arial" w:cs="Arial"/>
        </w:rPr>
      </w:pPr>
    </w:p>
    <w:p w14:paraId="529F8444" w14:textId="77777777" w:rsidR="00120E93" w:rsidRPr="00C82493" w:rsidRDefault="00120E93" w:rsidP="00C931E0">
      <w:pPr>
        <w:widowControl/>
        <w:spacing w:line="480" w:lineRule="auto"/>
        <w:jc w:val="both"/>
        <w:rPr>
          <w:rFonts w:ascii="Arial" w:eastAsia="Times New Roman" w:hAnsi="Arial" w:cs="Arial"/>
        </w:rPr>
      </w:pPr>
    </w:p>
    <w:p w14:paraId="4CA202AA" w14:textId="77777777" w:rsidR="00A44FCB" w:rsidRDefault="00A44FCB" w:rsidP="00A848C9">
      <w:pPr>
        <w:ind w:right="-31"/>
        <w:jc w:val="both"/>
        <w:rPr>
          <w:rFonts w:ascii="Arial" w:hAnsi="Arial" w:cs="Arial"/>
        </w:rPr>
        <w:sectPr w:rsidR="00A44FCB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7"/>
        <w:gridCol w:w="5470"/>
        <w:gridCol w:w="835"/>
        <w:gridCol w:w="1517"/>
      </w:tblGrid>
      <w:tr w:rsidR="00C931E0" w:rsidRPr="00C82493" w14:paraId="6BC7C6FF" w14:textId="77777777" w:rsidTr="00CC0098">
        <w:trPr>
          <w:trHeight w:val="284"/>
          <w:jc w:val="center"/>
        </w:trPr>
        <w:tc>
          <w:tcPr>
            <w:tcW w:w="9276" w:type="dxa"/>
            <w:gridSpan w:val="4"/>
            <w:shd w:val="clear" w:color="auto" w:fill="C6D9F1" w:themeFill="text2" w:themeFillTint="33"/>
            <w:vAlign w:val="center"/>
          </w:tcPr>
          <w:p w14:paraId="7E4D050D" w14:textId="77777777" w:rsidR="00C931E0" w:rsidRPr="00C82493" w:rsidRDefault="007728E5" w:rsidP="00BE7FB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931E0" w:rsidRPr="00C82493" w14:paraId="4CF16AC8" w14:textId="77777777" w:rsidTr="00CC0098">
        <w:trPr>
          <w:trHeight w:val="227"/>
          <w:jc w:val="center"/>
        </w:trPr>
        <w:tc>
          <w:tcPr>
            <w:tcW w:w="1748" w:type="dxa"/>
            <w:shd w:val="clear" w:color="auto" w:fill="E6E6E6"/>
          </w:tcPr>
          <w:p w14:paraId="6A2A0777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64" w:type="dxa"/>
          </w:tcPr>
          <w:p w14:paraId="696D508C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ETG</w:t>
            </w:r>
          </w:p>
        </w:tc>
        <w:tc>
          <w:tcPr>
            <w:tcW w:w="804" w:type="dxa"/>
            <w:shd w:val="clear" w:color="auto" w:fill="E6E6E6"/>
          </w:tcPr>
          <w:p w14:paraId="21B7EF6A" w14:textId="77777777" w:rsidR="00C931E0" w:rsidRPr="00C82493" w:rsidRDefault="00C931E0" w:rsidP="00BE7FB9">
            <w:pPr>
              <w:jc w:val="center"/>
              <w:rPr>
                <w:rFonts w:ascii="Arial" w:hAnsi="Arial" w:cs="Arial"/>
                <w:b/>
              </w:rPr>
            </w:pPr>
            <w:r w:rsidRPr="00C82493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40" w:type="dxa"/>
          </w:tcPr>
          <w:p w14:paraId="28688635" w14:textId="77777777" w:rsidR="00C931E0" w:rsidRPr="00C82493" w:rsidRDefault="00C931E0" w:rsidP="00BE7FB9">
            <w:pPr>
              <w:jc w:val="center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28/04/2011</w:t>
            </w:r>
          </w:p>
        </w:tc>
      </w:tr>
      <w:tr w:rsidR="00C931E0" w:rsidRPr="00C82493" w14:paraId="76578256" w14:textId="77777777" w:rsidTr="00CC0098">
        <w:trPr>
          <w:trHeight w:val="227"/>
          <w:jc w:val="center"/>
        </w:trPr>
        <w:tc>
          <w:tcPr>
            <w:tcW w:w="1748" w:type="dxa"/>
            <w:shd w:val="clear" w:color="auto" w:fill="E6E6E6"/>
          </w:tcPr>
          <w:p w14:paraId="649A5817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88" w:type="dxa"/>
            <w:gridSpan w:val="3"/>
          </w:tcPr>
          <w:p w14:paraId="1032579B" w14:textId="77777777" w:rsidR="00C931E0" w:rsidRPr="00C82493" w:rsidRDefault="00C931E0" w:rsidP="00BE7FB9">
            <w:pPr>
              <w:jc w:val="both"/>
              <w:outlineLvl w:val="0"/>
              <w:rPr>
                <w:rFonts w:ascii="Arial" w:hAnsi="Arial" w:cs="Arial"/>
              </w:rPr>
            </w:pPr>
            <w:bookmarkStart w:id="236" w:name="_Toc14429585"/>
            <w:bookmarkStart w:id="237" w:name="_Toc137214870"/>
            <w:r>
              <w:rPr>
                <w:rFonts w:ascii="Arial" w:hAnsi="Arial" w:cs="Arial"/>
              </w:rPr>
              <w:t>PAVIMENT LINÒLEUM</w:t>
            </w:r>
            <w:bookmarkEnd w:id="236"/>
            <w:bookmarkEnd w:id="237"/>
            <w:r>
              <w:rPr>
                <w:rFonts w:ascii="Arial" w:hAnsi="Arial" w:cs="Arial"/>
              </w:rPr>
              <w:t xml:space="preserve"> </w:t>
            </w:r>
          </w:p>
        </w:tc>
      </w:tr>
      <w:tr w:rsidR="00C931E0" w:rsidRPr="00C82493" w14:paraId="16C7FE17" w14:textId="77777777" w:rsidTr="00CC0098">
        <w:trPr>
          <w:trHeight w:val="227"/>
          <w:jc w:val="center"/>
        </w:trPr>
        <w:tc>
          <w:tcPr>
            <w:tcW w:w="1748" w:type="dxa"/>
            <w:shd w:val="clear" w:color="auto" w:fill="E6E6E6"/>
          </w:tcPr>
          <w:p w14:paraId="163023D1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88" w:type="dxa"/>
            <w:gridSpan w:val="3"/>
          </w:tcPr>
          <w:p w14:paraId="4FDAC518" w14:textId="77777777" w:rsidR="00C931E0" w:rsidRPr="00C82493" w:rsidRDefault="00C931E0" w:rsidP="00BE7FB9">
            <w:pPr>
              <w:jc w:val="both"/>
              <w:outlineLvl w:val="1"/>
              <w:rPr>
                <w:rFonts w:ascii="Arial" w:hAnsi="Arial" w:cs="Arial"/>
              </w:rPr>
            </w:pPr>
            <w:bookmarkStart w:id="238" w:name="_Toc14429586"/>
            <w:bookmarkStart w:id="239" w:name="_Toc137214871"/>
            <w:r w:rsidRPr="00C82493">
              <w:rPr>
                <w:rFonts w:ascii="Arial" w:hAnsi="Arial" w:cs="Arial"/>
              </w:rPr>
              <w:t>ARMSTRONG</w:t>
            </w:r>
            <w:bookmarkEnd w:id="238"/>
            <w:bookmarkEnd w:id="239"/>
          </w:p>
        </w:tc>
      </w:tr>
      <w:tr w:rsidR="00C931E0" w:rsidRPr="00C82493" w14:paraId="3CF72697" w14:textId="77777777" w:rsidTr="00CC0098">
        <w:trPr>
          <w:trHeight w:val="227"/>
          <w:jc w:val="center"/>
        </w:trPr>
        <w:tc>
          <w:tcPr>
            <w:tcW w:w="1748" w:type="dxa"/>
            <w:shd w:val="clear" w:color="auto" w:fill="E6E6E6"/>
          </w:tcPr>
          <w:p w14:paraId="116B8011" w14:textId="77777777" w:rsidR="00C931E0" w:rsidRPr="00C82493" w:rsidRDefault="00C931E0" w:rsidP="00BE7FB9">
            <w:pPr>
              <w:rPr>
                <w:rFonts w:ascii="Arial" w:hAnsi="Arial" w:cs="Arial"/>
                <w:b/>
                <w:bCs/>
              </w:rPr>
            </w:pPr>
            <w:r w:rsidRPr="00C82493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88" w:type="dxa"/>
            <w:gridSpan w:val="3"/>
          </w:tcPr>
          <w:p w14:paraId="641CB922" w14:textId="77777777" w:rsidR="00C931E0" w:rsidRPr="00C82493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 xml:space="preserve">Paviment de linòleum Marmorette PUR </w:t>
            </w:r>
          </w:p>
        </w:tc>
      </w:tr>
    </w:tbl>
    <w:p w14:paraId="70905581" w14:textId="77777777" w:rsidR="00C931E0" w:rsidRPr="00C82493" w:rsidRDefault="00C931E0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C2D3038" w14:textId="77777777" w:rsidR="00C931E0" w:rsidRPr="00CC0098" w:rsidRDefault="00377721" w:rsidP="00CC0098">
      <w:pPr>
        <w:widowControl/>
        <w:spacing w:line="600" w:lineRule="auto"/>
        <w:jc w:val="both"/>
        <w:rPr>
          <w:rFonts w:ascii="Arial" w:hAnsi="Arial" w:cs="Arial"/>
          <w:b/>
          <w:i/>
          <w:noProof/>
          <w:snapToGrid/>
          <w:lang w:eastAsia="ca-ES"/>
        </w:rPr>
      </w:pPr>
      <w:r w:rsidRPr="00CC0098">
        <w:rPr>
          <w:rFonts w:ascii="Arial" w:hAnsi="Arial" w:cs="Arial"/>
          <w:b/>
          <w:i/>
          <w:noProof/>
          <w:snapToGrid/>
          <w:lang w:val="es-ES"/>
        </w:rPr>
        <mc:AlternateContent>
          <mc:Choice Requires="wps">
            <w:drawing>
              <wp:anchor distT="4294967295" distB="4294967295" distL="114300" distR="114300" simplePos="0" relativeHeight="251684352" behindDoc="0" locked="0" layoutInCell="1" allowOverlap="1" wp14:anchorId="3FBA4A95" wp14:editId="68CC13B6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56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A3DC1E" id="Line 92" o:spid="_x0000_s1026" style="position:absolute;z-index:251684352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" strokeweight=".5pt"/>
            </w:pict>
          </mc:Fallback>
        </mc:AlternateContent>
      </w:r>
      <w:r w:rsidR="00C931E0" w:rsidRPr="00CC0098">
        <w:rPr>
          <w:rFonts w:ascii="Arial" w:hAnsi="Arial" w:cs="Arial"/>
          <w:b/>
          <w:i/>
          <w:noProof/>
          <w:snapToGrid/>
          <w:lang w:eastAsia="ca-ES"/>
        </w:rPr>
        <w:t>CARACTERÍSTIQUES</w:t>
      </w:r>
    </w:p>
    <w:p w14:paraId="1C9FC603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ind w:left="3544"/>
        <w:rPr>
          <w:rFonts w:ascii="Arial" w:hAnsi="Arial" w:cs="Arial"/>
          <w:b/>
          <w:bCs/>
          <w:snapToGrid/>
        </w:rPr>
      </w:pPr>
      <w:r w:rsidRPr="00C82493">
        <w:rPr>
          <w:rFonts w:ascii="Arial" w:hAnsi="Arial" w:cs="Arial"/>
          <w:b/>
          <w:bCs/>
          <w:snapToGrid/>
        </w:rPr>
        <w:t xml:space="preserve">Norma </w:t>
      </w:r>
      <w:r w:rsidRPr="00C82493">
        <w:rPr>
          <w:rFonts w:ascii="Arial" w:hAnsi="Arial" w:cs="Arial"/>
          <w:b/>
          <w:bCs/>
          <w:snapToGrid/>
        </w:rPr>
        <w:tab/>
        <w:t>Unitat</w:t>
      </w:r>
      <w:r w:rsidRPr="00C82493">
        <w:rPr>
          <w:rFonts w:ascii="Arial" w:hAnsi="Arial" w:cs="Arial"/>
          <w:b/>
          <w:bCs/>
          <w:snapToGrid/>
        </w:rPr>
        <w:tab/>
        <w:t>Resultat</w:t>
      </w:r>
    </w:p>
    <w:p w14:paraId="387C29B2" w14:textId="77777777" w:rsidR="00C931E0" w:rsidRPr="00C82493" w:rsidRDefault="00C931E0" w:rsidP="00C931E0">
      <w:pPr>
        <w:tabs>
          <w:tab w:val="left" w:pos="3544"/>
          <w:tab w:val="left" w:pos="5245"/>
          <w:tab w:val="left" w:pos="7655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Tipus de paviment</w:t>
      </w:r>
      <w:r w:rsidRPr="00C82493">
        <w:rPr>
          <w:rFonts w:ascii="Arial" w:hAnsi="Arial" w:cs="Arial"/>
          <w:snapToGrid/>
        </w:rPr>
        <w:tab/>
        <w:t>EN 548</w:t>
      </w:r>
    </w:p>
    <w:p w14:paraId="0E586BE2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Gruix acabat poliuretà sistema </w:t>
      </w:r>
      <w:r w:rsidRPr="00C82493">
        <w:rPr>
          <w:rFonts w:ascii="Arial" w:hAnsi="Arial" w:cs="Arial"/>
          <w:snapToGrid/>
        </w:rPr>
        <w:tab/>
        <w:t xml:space="preserve">PUR ECO </w:t>
      </w:r>
      <w:r w:rsidRPr="00C82493">
        <w:rPr>
          <w:rFonts w:ascii="Arial" w:hAnsi="Arial" w:cs="Arial"/>
          <w:snapToGrid/>
        </w:rPr>
        <w:tab/>
        <w:t xml:space="preserve">μm </w:t>
      </w:r>
      <w:r w:rsidRPr="00C82493">
        <w:rPr>
          <w:rFonts w:ascii="Arial" w:hAnsi="Arial" w:cs="Arial"/>
          <w:snapToGrid/>
        </w:rPr>
        <w:tab/>
        <w:t>ca. 20</w:t>
      </w:r>
    </w:p>
    <w:p w14:paraId="712F64E3" w14:textId="77777777" w:rsidR="00C931E0" w:rsidRPr="00C82493" w:rsidRDefault="00C931E0" w:rsidP="00C931E0">
      <w:pPr>
        <w:tabs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Estampat </w:t>
      </w:r>
      <w:r w:rsidRPr="00C82493">
        <w:rPr>
          <w:rFonts w:ascii="Arial" w:hAnsi="Arial" w:cs="Arial"/>
          <w:snapToGrid/>
        </w:rPr>
        <w:tab/>
        <w:t>Revestit de marbre</w:t>
      </w:r>
    </w:p>
    <w:p w14:paraId="423E439D" w14:textId="77777777" w:rsidR="00C931E0" w:rsidRPr="00C82493" w:rsidRDefault="00C931E0" w:rsidP="00C931E0">
      <w:pPr>
        <w:tabs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Suport </w:t>
      </w:r>
      <w:r w:rsidRPr="00C82493">
        <w:rPr>
          <w:rFonts w:ascii="Arial" w:hAnsi="Arial" w:cs="Arial"/>
          <w:snapToGrid/>
        </w:rPr>
        <w:tab/>
        <w:t>Yute</w:t>
      </w:r>
    </w:p>
    <w:p w14:paraId="69B4AE48" w14:textId="77777777" w:rsidR="00C931E0" w:rsidRPr="00C82493" w:rsidRDefault="00C931E0" w:rsidP="00C931E0">
      <w:pPr>
        <w:tabs>
          <w:tab w:val="left" w:pos="3544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Propietat de descontaminació </w:t>
      </w:r>
      <w:r w:rsidRPr="00C82493">
        <w:rPr>
          <w:rFonts w:ascii="Arial" w:hAnsi="Arial" w:cs="Arial"/>
          <w:snapToGrid/>
        </w:rPr>
        <w:tab/>
        <w:t xml:space="preserve">ISO 8690 </w:t>
      </w:r>
      <w:r w:rsidRPr="00C82493">
        <w:rPr>
          <w:rFonts w:ascii="Arial" w:hAnsi="Arial" w:cs="Arial"/>
          <w:snapToGrid/>
        </w:rPr>
        <w:tab/>
        <w:t>moderat</w:t>
      </w:r>
    </w:p>
    <w:p w14:paraId="538EEE9A" w14:textId="77777777" w:rsidR="00C931E0" w:rsidRPr="00C82493" w:rsidRDefault="00C931E0" w:rsidP="00C931E0">
      <w:pPr>
        <w:tabs>
          <w:tab w:val="left" w:pos="3544"/>
          <w:tab w:val="left" w:pos="5245"/>
          <w:tab w:val="left" w:pos="7655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</w:p>
    <w:p w14:paraId="2D6459BF" w14:textId="77777777" w:rsidR="00C931E0" w:rsidRPr="00C82493" w:rsidRDefault="00C931E0" w:rsidP="00C931E0">
      <w:pPr>
        <w:tabs>
          <w:tab w:val="left" w:pos="3544"/>
          <w:tab w:val="left" w:pos="5245"/>
          <w:tab w:val="left" w:pos="7655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  <w:r w:rsidRPr="00C82493">
        <w:rPr>
          <w:rFonts w:ascii="Arial" w:hAnsi="Arial" w:cs="Arial"/>
          <w:b/>
          <w:bCs/>
          <w:snapToGrid/>
        </w:rPr>
        <w:t>Seguretat</w:t>
      </w:r>
    </w:p>
    <w:p w14:paraId="7DD3B905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>Comportam</w:t>
      </w:r>
      <w:r w:rsidRPr="00C82493">
        <w:rPr>
          <w:rFonts w:ascii="Arial" w:hAnsi="Arial" w:cs="Arial"/>
          <w:snapToGrid/>
        </w:rPr>
        <w:t xml:space="preserve">ent al foc </w:t>
      </w:r>
      <w:r w:rsidRPr="00C82493">
        <w:rPr>
          <w:rFonts w:ascii="Arial" w:hAnsi="Arial" w:cs="Arial"/>
          <w:snapToGrid/>
        </w:rPr>
        <w:tab/>
        <w:t xml:space="preserve">EN 13501-1 </w:t>
      </w:r>
      <w:r w:rsidRPr="00C82493">
        <w:rPr>
          <w:rFonts w:ascii="Arial" w:hAnsi="Arial" w:cs="Arial"/>
          <w:snapToGrid/>
        </w:rPr>
        <w:tab/>
        <w:t>Classe</w:t>
      </w:r>
      <w:r w:rsidRPr="00C82493">
        <w:rPr>
          <w:rFonts w:ascii="Arial" w:hAnsi="Arial" w:cs="Arial"/>
          <w:snapToGrid/>
        </w:rPr>
        <w:tab/>
        <w:t>Cfl - s1*</w:t>
      </w:r>
    </w:p>
    <w:p w14:paraId="3E6DDD58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Antilliscant </w:t>
      </w:r>
      <w:r w:rsidRPr="00C82493">
        <w:rPr>
          <w:rFonts w:ascii="Arial" w:hAnsi="Arial" w:cs="Arial"/>
          <w:snapToGrid/>
        </w:rPr>
        <w:tab/>
        <w:t xml:space="preserve">BGR 181 </w:t>
      </w:r>
      <w:r w:rsidRPr="00C82493">
        <w:rPr>
          <w:rFonts w:ascii="Arial" w:hAnsi="Arial" w:cs="Arial"/>
          <w:snapToGrid/>
        </w:rPr>
        <w:tab/>
        <w:t xml:space="preserve">Grupo </w:t>
      </w:r>
      <w:r w:rsidRPr="00C82493">
        <w:rPr>
          <w:rFonts w:ascii="Arial" w:hAnsi="Arial" w:cs="Arial"/>
          <w:snapToGrid/>
        </w:rPr>
        <w:tab/>
        <w:t>R9</w:t>
      </w:r>
    </w:p>
    <w:p w14:paraId="17D13B6F" w14:textId="77777777" w:rsidR="00C931E0" w:rsidRPr="00C82493" w:rsidRDefault="00C931E0" w:rsidP="00C931E0">
      <w:pPr>
        <w:tabs>
          <w:tab w:val="left" w:pos="3544"/>
          <w:tab w:val="left" w:pos="5387"/>
          <w:tab w:val="left" w:pos="7655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ab/>
        <w:t xml:space="preserve">NE-ENV 12633-A </w:t>
      </w:r>
      <w:r w:rsidRPr="00C82493">
        <w:rPr>
          <w:rFonts w:ascii="Arial" w:hAnsi="Arial" w:cs="Arial"/>
          <w:snapToGrid/>
        </w:rPr>
        <w:tab/>
        <w:t>Classe 1</w:t>
      </w:r>
    </w:p>
    <w:p w14:paraId="50E1C938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  <w:tab w:val="left" w:pos="7655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 xml:space="preserve">Coeficient dinàmic de fricció </w:t>
      </w:r>
      <w:r w:rsidRPr="00C82493">
        <w:rPr>
          <w:rFonts w:ascii="Arial" w:hAnsi="Arial" w:cs="Arial"/>
          <w:snapToGrid/>
        </w:rPr>
        <w:tab/>
        <w:t xml:space="preserve">EN 13893 </w:t>
      </w:r>
      <w:r w:rsidRPr="00C82493">
        <w:rPr>
          <w:rFonts w:ascii="Arial" w:hAnsi="Arial" w:cs="Arial"/>
          <w:snapToGrid/>
        </w:rPr>
        <w:tab/>
        <w:t>Classe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DS</w:t>
      </w:r>
    </w:p>
    <w:p w14:paraId="00F15685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Aïllament acústi</w:t>
      </w:r>
      <w:r>
        <w:rPr>
          <w:rFonts w:ascii="Arial" w:hAnsi="Arial" w:cs="Arial"/>
          <w:snapToGrid/>
        </w:rPr>
        <w:t xml:space="preserve">c de la petja </w:t>
      </w:r>
      <w:r>
        <w:rPr>
          <w:rFonts w:ascii="Arial" w:hAnsi="Arial" w:cs="Arial"/>
          <w:snapToGrid/>
        </w:rPr>
        <w:tab/>
        <w:t xml:space="preserve">ISO 140-8 </w:t>
      </w:r>
      <w:r>
        <w:rPr>
          <w:rFonts w:ascii="Arial" w:hAnsi="Arial" w:cs="Arial"/>
          <w:snapToGrid/>
        </w:rPr>
        <w:tab/>
        <w:t xml:space="preserve">dB </w:t>
      </w:r>
      <w:r>
        <w:rPr>
          <w:rFonts w:ascii="Arial" w:hAnsi="Arial" w:cs="Arial"/>
          <w:snapToGrid/>
        </w:rPr>
        <w:tab/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4</w:t>
      </w:r>
    </w:p>
    <w:p w14:paraId="4590D261" w14:textId="77777777" w:rsidR="00C931E0" w:rsidRPr="00C82493" w:rsidRDefault="00C931E0" w:rsidP="00C931E0">
      <w:pPr>
        <w:tabs>
          <w:tab w:val="left" w:pos="3544"/>
          <w:tab w:val="left" w:pos="5245"/>
          <w:tab w:val="left" w:pos="7655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</w:p>
    <w:p w14:paraId="5FE3B791" w14:textId="77777777" w:rsidR="00C931E0" w:rsidRPr="00C82493" w:rsidRDefault="00C931E0" w:rsidP="00C931E0">
      <w:pPr>
        <w:tabs>
          <w:tab w:val="left" w:pos="3544"/>
          <w:tab w:val="left" w:pos="5245"/>
          <w:tab w:val="left" w:pos="7655"/>
        </w:tabs>
        <w:autoSpaceDE w:val="0"/>
        <w:autoSpaceDN w:val="0"/>
        <w:adjustRightInd w:val="0"/>
        <w:rPr>
          <w:rFonts w:ascii="Arial" w:hAnsi="Arial" w:cs="Arial"/>
          <w:b/>
          <w:bCs/>
          <w:snapToGrid/>
        </w:rPr>
      </w:pPr>
      <w:r w:rsidRPr="00C82493">
        <w:rPr>
          <w:rFonts w:ascii="Arial" w:hAnsi="Arial" w:cs="Arial"/>
          <w:b/>
          <w:bCs/>
          <w:snapToGrid/>
        </w:rPr>
        <w:t>Requisits d’identificació</w:t>
      </w:r>
    </w:p>
    <w:p w14:paraId="3E06234C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Ample del rotlle </w:t>
      </w:r>
      <w:r>
        <w:rPr>
          <w:rFonts w:ascii="Arial" w:hAnsi="Arial" w:cs="Arial"/>
          <w:snapToGrid/>
        </w:rPr>
        <w:tab/>
        <w:t xml:space="preserve">EN 426 </w:t>
      </w:r>
      <w:r>
        <w:rPr>
          <w:rFonts w:ascii="Arial" w:hAnsi="Arial" w:cs="Arial"/>
          <w:snapToGrid/>
        </w:rPr>
        <w:tab/>
        <w:t xml:space="preserve">cm </w:t>
      </w:r>
      <w:r>
        <w:rPr>
          <w:rFonts w:ascii="Arial" w:hAnsi="Arial" w:cs="Arial"/>
          <w:snapToGrid/>
        </w:rPr>
        <w:tab/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200</w:t>
      </w:r>
    </w:p>
    <w:p w14:paraId="0C84EA7D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Llarg del rotlle </w:t>
      </w:r>
      <w:r>
        <w:rPr>
          <w:rFonts w:ascii="Arial" w:hAnsi="Arial" w:cs="Arial"/>
          <w:snapToGrid/>
        </w:rPr>
        <w:tab/>
        <w:t xml:space="preserve">EN 426 </w:t>
      </w:r>
      <w:r>
        <w:rPr>
          <w:rFonts w:ascii="Arial" w:hAnsi="Arial" w:cs="Arial"/>
          <w:snapToGrid/>
        </w:rPr>
        <w:tab/>
        <w:t xml:space="preserve">m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20 - 31</w:t>
      </w:r>
    </w:p>
    <w:p w14:paraId="622462A6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>Gruix total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 xml:space="preserve">EN 428 </w:t>
      </w:r>
      <w:r>
        <w:rPr>
          <w:rFonts w:ascii="Arial" w:hAnsi="Arial" w:cs="Arial"/>
          <w:snapToGrid/>
        </w:rPr>
        <w:tab/>
        <w:t xml:space="preserve">mm </w:t>
      </w:r>
      <w:r w:rsidRPr="00C82493"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ab/>
        <w:t>2,5</w:t>
      </w:r>
    </w:p>
    <w:p w14:paraId="28E95EB6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Pes total </w:t>
      </w:r>
      <w:r>
        <w:rPr>
          <w:rFonts w:ascii="Arial" w:hAnsi="Arial" w:cs="Arial"/>
          <w:snapToGrid/>
        </w:rPr>
        <w:tab/>
        <w:t xml:space="preserve">EN 430 </w:t>
      </w:r>
      <w:r>
        <w:rPr>
          <w:rFonts w:ascii="Arial" w:hAnsi="Arial" w:cs="Arial"/>
          <w:snapToGrid/>
        </w:rPr>
        <w:tab/>
        <w:t xml:space="preserve">g / m2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ab/>
        <w:t>2900</w:t>
      </w:r>
    </w:p>
    <w:p w14:paraId="1BE32EE1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Mella residual </w:t>
      </w:r>
      <w:r>
        <w:rPr>
          <w:rFonts w:ascii="Arial" w:hAnsi="Arial" w:cs="Arial"/>
          <w:snapToGrid/>
        </w:rPr>
        <w:tab/>
        <w:t xml:space="preserve">EN 433 </w:t>
      </w:r>
      <w:r>
        <w:rPr>
          <w:rFonts w:ascii="Arial" w:hAnsi="Arial" w:cs="Arial"/>
          <w:snapToGrid/>
        </w:rPr>
        <w:tab/>
        <w:t xml:space="preserve">mm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&lt; 0,15</w:t>
      </w:r>
    </w:p>
    <w:p w14:paraId="758A4181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Solidesa a la llum </w:t>
      </w:r>
      <w:r>
        <w:rPr>
          <w:rFonts w:ascii="Arial" w:hAnsi="Arial" w:cs="Arial"/>
          <w:snapToGrid/>
        </w:rPr>
        <w:tab/>
        <w:t xml:space="preserve">ISO 105 </w:t>
      </w:r>
      <w:r>
        <w:rPr>
          <w:rFonts w:ascii="Arial" w:hAnsi="Arial" w:cs="Arial"/>
          <w:snapToGrid/>
        </w:rPr>
        <w:tab/>
        <w:t xml:space="preserve">B02 </w:t>
      </w:r>
      <w:r>
        <w:rPr>
          <w:rFonts w:ascii="Arial" w:hAnsi="Arial" w:cs="Arial"/>
          <w:snapToGrid/>
        </w:rPr>
        <w:tab/>
        <w:t>Classificació</w:t>
      </w:r>
      <w:r w:rsidRPr="00C82493">
        <w:rPr>
          <w:rFonts w:ascii="Arial" w:hAnsi="Arial" w:cs="Arial"/>
          <w:snapToGrid/>
        </w:rPr>
        <w:t xml:space="preserve"> 6</w:t>
      </w:r>
    </w:p>
    <w:p w14:paraId="53FFF4E9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Resistència vertical </w:t>
      </w:r>
      <w:r>
        <w:rPr>
          <w:rFonts w:ascii="Arial" w:hAnsi="Arial" w:cs="Arial"/>
          <w:snapToGrid/>
        </w:rPr>
        <w:tab/>
        <w:t xml:space="preserve">EN 1081 </w:t>
      </w:r>
      <w:r>
        <w:rPr>
          <w:rFonts w:ascii="Arial" w:hAnsi="Arial" w:cs="Arial"/>
          <w:snapToGrid/>
        </w:rPr>
        <w:tab/>
        <w:t xml:space="preserve">Ohm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ab/>
        <w:t>-</w:t>
      </w:r>
    </w:p>
    <w:p w14:paraId="1D638303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Resistència de p</w:t>
      </w:r>
      <w:r>
        <w:rPr>
          <w:rFonts w:ascii="Arial" w:hAnsi="Arial" w:cs="Arial"/>
          <w:snapToGrid/>
        </w:rPr>
        <w:t xml:space="preserve">as (aïllament) </w:t>
      </w:r>
      <w:r>
        <w:rPr>
          <w:rFonts w:ascii="Arial" w:hAnsi="Arial" w:cs="Arial"/>
          <w:snapToGrid/>
        </w:rPr>
        <w:tab/>
        <w:t xml:space="preserve">VDE 0100 </w:t>
      </w:r>
      <w:r>
        <w:rPr>
          <w:rFonts w:ascii="Arial" w:hAnsi="Arial" w:cs="Arial"/>
          <w:snapToGrid/>
        </w:rPr>
        <w:tab/>
        <w:t xml:space="preserve">kOhm </w:t>
      </w:r>
      <w:r w:rsidRPr="00C82493">
        <w:rPr>
          <w:rFonts w:ascii="Arial" w:hAnsi="Arial" w:cs="Arial"/>
          <w:snapToGrid/>
        </w:rPr>
        <w:tab/>
        <w:t>&gt; 200</w:t>
      </w:r>
    </w:p>
    <w:p w14:paraId="0DA5C0F1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 w:rsidRPr="00C82493">
        <w:rPr>
          <w:rFonts w:ascii="Arial" w:hAnsi="Arial" w:cs="Arial"/>
          <w:snapToGrid/>
        </w:rPr>
        <w:t>Càrrega electrostàti</w:t>
      </w:r>
      <w:r>
        <w:rPr>
          <w:rFonts w:ascii="Arial" w:hAnsi="Arial" w:cs="Arial"/>
          <w:snapToGrid/>
        </w:rPr>
        <w:t xml:space="preserve">ca </w:t>
      </w:r>
      <w:r>
        <w:rPr>
          <w:rFonts w:ascii="Arial" w:hAnsi="Arial" w:cs="Arial"/>
          <w:snapToGrid/>
        </w:rPr>
        <w:tab/>
        <w:t>EN 1815</w:t>
      </w:r>
      <w:r>
        <w:rPr>
          <w:rFonts w:ascii="Arial" w:hAnsi="Arial" w:cs="Arial"/>
          <w:snapToGrid/>
        </w:rPr>
        <w:tab/>
        <w:t xml:space="preserve">kV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ca. 2,0</w:t>
      </w:r>
    </w:p>
    <w:p w14:paraId="2AE78F88" w14:textId="77777777" w:rsidR="00C931E0" w:rsidRPr="00C82493" w:rsidRDefault="00C931E0" w:rsidP="00C931E0">
      <w:pPr>
        <w:tabs>
          <w:tab w:val="left" w:pos="3544"/>
          <w:tab w:val="left" w:pos="5387"/>
          <w:tab w:val="left" w:pos="7088"/>
        </w:tabs>
        <w:autoSpaceDE w:val="0"/>
        <w:autoSpaceDN w:val="0"/>
        <w:adjustRightInd w:val="0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Resistència tèrmica </w:t>
      </w:r>
      <w:r>
        <w:rPr>
          <w:rFonts w:ascii="Arial" w:hAnsi="Arial" w:cs="Arial"/>
          <w:snapToGrid/>
        </w:rPr>
        <w:tab/>
        <w:t xml:space="preserve">EN 12667 </w:t>
      </w:r>
      <w:r>
        <w:rPr>
          <w:rFonts w:ascii="Arial" w:hAnsi="Arial" w:cs="Arial"/>
          <w:snapToGrid/>
        </w:rPr>
        <w:tab/>
        <w:t xml:space="preserve">m2 K / W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0,015</w:t>
      </w:r>
    </w:p>
    <w:p w14:paraId="107A0DCE" w14:textId="77777777" w:rsidR="00C931E0" w:rsidRDefault="00C931E0" w:rsidP="00C931E0">
      <w:pPr>
        <w:widowControl/>
        <w:tabs>
          <w:tab w:val="left" w:pos="3544"/>
          <w:tab w:val="left" w:pos="5387"/>
          <w:tab w:val="left" w:pos="7088"/>
        </w:tabs>
        <w:spacing w:line="480" w:lineRule="auto"/>
        <w:jc w:val="both"/>
        <w:rPr>
          <w:rFonts w:ascii="Arial" w:hAnsi="Arial" w:cs="Arial"/>
          <w:snapToGrid/>
        </w:rPr>
      </w:pPr>
      <w:r>
        <w:rPr>
          <w:rFonts w:ascii="Arial" w:hAnsi="Arial" w:cs="Arial"/>
          <w:snapToGrid/>
        </w:rPr>
        <w:t xml:space="preserve">Conductivitat tèrmica </w:t>
      </w:r>
      <w:r>
        <w:rPr>
          <w:rFonts w:ascii="Arial" w:hAnsi="Arial" w:cs="Arial"/>
          <w:snapToGrid/>
        </w:rPr>
        <w:tab/>
        <w:t xml:space="preserve">EN 12524 </w:t>
      </w:r>
      <w:r>
        <w:rPr>
          <w:rFonts w:ascii="Arial" w:hAnsi="Arial" w:cs="Arial"/>
          <w:snapToGrid/>
        </w:rPr>
        <w:tab/>
        <w:t xml:space="preserve">W / m K </w:t>
      </w:r>
      <w:r>
        <w:rPr>
          <w:rFonts w:ascii="Arial" w:hAnsi="Arial" w:cs="Arial"/>
          <w:snapToGrid/>
        </w:rPr>
        <w:tab/>
      </w:r>
      <w:r w:rsidRPr="00C82493">
        <w:rPr>
          <w:rFonts w:ascii="Arial" w:hAnsi="Arial" w:cs="Arial"/>
          <w:snapToGrid/>
        </w:rPr>
        <w:t>0,17</w:t>
      </w:r>
    </w:p>
    <w:p w14:paraId="3570508F" w14:textId="77777777" w:rsidR="00C931E0" w:rsidRPr="00C82493" w:rsidRDefault="00C931E0" w:rsidP="00C931E0">
      <w:pPr>
        <w:widowControl/>
        <w:tabs>
          <w:tab w:val="left" w:pos="3544"/>
          <w:tab w:val="left" w:pos="5387"/>
          <w:tab w:val="left" w:pos="7088"/>
        </w:tabs>
        <w:spacing w:line="480" w:lineRule="auto"/>
        <w:jc w:val="both"/>
        <w:rPr>
          <w:rFonts w:ascii="Arial" w:eastAsia="Times New Roman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1753"/>
        <w:gridCol w:w="7886"/>
      </w:tblGrid>
      <w:tr w:rsidR="00C931E0" w:rsidRPr="009A0537" w14:paraId="5603225B" w14:textId="77777777" w:rsidTr="00CC0098">
        <w:trPr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CF44AF" w14:textId="77777777" w:rsidR="00C931E0" w:rsidRPr="009A0537" w:rsidRDefault="00C931E0" w:rsidP="00BE7FB9">
            <w:pPr>
              <w:keepNext/>
              <w:rPr>
                <w:rFonts w:ascii="Arial" w:hAnsi="Arial" w:cs="Arial"/>
                <w:b/>
                <w:bCs/>
              </w:rPr>
            </w:pPr>
            <w:r w:rsidRPr="009A0537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9A0537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A8AB309" w14:textId="77777777" w:rsidR="00C931E0" w:rsidRPr="009A0537" w:rsidRDefault="00C931E0" w:rsidP="00BE7FB9">
            <w:pPr>
              <w:jc w:val="both"/>
              <w:rPr>
                <w:rFonts w:ascii="Arial" w:hAnsi="Arial" w:cs="Arial"/>
              </w:rPr>
            </w:pPr>
            <w:r w:rsidRPr="00C82493">
              <w:rPr>
                <w:rFonts w:ascii="Arial" w:hAnsi="Arial" w:cs="Arial"/>
              </w:rPr>
              <w:t>ARMSTRONG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5149DED7" w14:textId="77777777" w:rsidR="00C931E0" w:rsidRDefault="00C931E0" w:rsidP="00A848C9">
      <w:pPr>
        <w:ind w:right="-31"/>
        <w:jc w:val="both"/>
        <w:rPr>
          <w:rFonts w:ascii="Arial" w:eastAsia="Times New Roman" w:hAnsi="Arial" w:cs="Arial"/>
        </w:rPr>
      </w:pPr>
    </w:p>
    <w:p w14:paraId="19F6B985" w14:textId="77777777" w:rsidR="00A44FCB" w:rsidRDefault="00A44FCB" w:rsidP="00A848C9">
      <w:pPr>
        <w:ind w:right="-31"/>
        <w:jc w:val="both"/>
        <w:rPr>
          <w:rFonts w:ascii="Arial" w:eastAsia="Times New Roman" w:hAnsi="Arial" w:cs="Arial"/>
        </w:rPr>
      </w:pPr>
    </w:p>
    <w:p w14:paraId="2937EDDF" w14:textId="77777777" w:rsidR="006537AF" w:rsidRDefault="006537AF" w:rsidP="00A848C9">
      <w:pPr>
        <w:ind w:right="-31"/>
        <w:jc w:val="both"/>
        <w:rPr>
          <w:rFonts w:ascii="Arial" w:eastAsia="Times New Roman" w:hAnsi="Arial" w:cs="Arial"/>
        </w:rPr>
        <w:sectPr w:rsidR="006537A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666A7" w:rsidRPr="00056BC6" w14:paraId="516C7796" w14:textId="77777777" w:rsidTr="00CC0098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1AD5395" w14:textId="77777777" w:rsidR="001666A7" w:rsidRPr="00056BC6" w:rsidRDefault="001666A7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3F5301" w:rsidRPr="00056BC6" w14:paraId="2E2F3D1E" w14:textId="77777777" w:rsidTr="00CC009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9348404" w14:textId="77777777" w:rsidR="003F5301" w:rsidRPr="00056BC6" w:rsidRDefault="003F5301" w:rsidP="003F53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EB97513" w14:textId="77777777" w:rsidR="003F5301" w:rsidRPr="00056BC6" w:rsidRDefault="003F5301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BCD6220" w14:textId="77777777" w:rsidR="003F5301" w:rsidRPr="00056BC6" w:rsidRDefault="003F5301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13A21CC" w14:textId="77777777" w:rsidR="003F5301" w:rsidRPr="00056BC6" w:rsidRDefault="00D46EC2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01</w:t>
            </w:r>
            <w:r w:rsidR="003F5301" w:rsidRPr="00056BC6">
              <w:rPr>
                <w:rFonts w:ascii="Arial" w:hAnsi="Arial" w:cs="Arial"/>
              </w:rPr>
              <w:t>/1</w:t>
            </w:r>
            <w:r w:rsidRPr="00056BC6">
              <w:rPr>
                <w:rFonts w:ascii="Arial" w:hAnsi="Arial" w:cs="Arial"/>
              </w:rPr>
              <w:t>1</w:t>
            </w:r>
            <w:r w:rsidR="003F5301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1666A7" w:rsidRPr="00056BC6" w14:paraId="23B715D7" w14:textId="77777777" w:rsidTr="00CC009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5486F9B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6EE6C22" w14:textId="77777777" w:rsidR="001666A7" w:rsidRPr="00056BC6" w:rsidRDefault="001666A7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40" w:name="_Toc99257987"/>
            <w:bookmarkStart w:id="241" w:name="_Toc14429587"/>
            <w:bookmarkStart w:id="242" w:name="_Toc137214872"/>
            <w:r w:rsidRPr="00056BC6">
              <w:rPr>
                <w:rFonts w:ascii="Arial" w:hAnsi="Arial" w:cs="Arial"/>
              </w:rPr>
              <w:t>PONT GRUA</w:t>
            </w:r>
            <w:bookmarkEnd w:id="240"/>
            <w:bookmarkEnd w:id="241"/>
            <w:bookmarkEnd w:id="242"/>
          </w:p>
        </w:tc>
      </w:tr>
      <w:tr w:rsidR="00F42B16" w:rsidRPr="00365A28" w14:paraId="535898A8" w14:textId="77777777" w:rsidTr="00CC009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1CDA981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9EC8FE2" w14:textId="77777777" w:rsidR="00F42B16" w:rsidRPr="00365A28" w:rsidRDefault="00F42B1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43" w:name="_Toc14429588"/>
            <w:bookmarkStart w:id="244" w:name="_Toc137214873"/>
            <w:r>
              <w:rPr>
                <w:rFonts w:ascii="Arial" w:hAnsi="Arial" w:cs="Arial"/>
              </w:rPr>
              <w:t>JASO</w:t>
            </w:r>
            <w:bookmarkEnd w:id="243"/>
            <w:bookmarkEnd w:id="244"/>
          </w:p>
        </w:tc>
      </w:tr>
      <w:tr w:rsidR="001666A7" w:rsidRPr="00056BC6" w14:paraId="485B68D5" w14:textId="77777777" w:rsidTr="00CC009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8E550C8" w14:textId="77777777" w:rsidR="001666A7" w:rsidRPr="00056BC6" w:rsidRDefault="001666A7" w:rsidP="001666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6058C3C6" w14:textId="77777777" w:rsidR="001666A7" w:rsidRPr="00056BC6" w:rsidRDefault="001666A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Muntatge i manteniment</w:t>
            </w:r>
          </w:p>
        </w:tc>
      </w:tr>
      <w:tr w:rsidR="001666A7" w:rsidRPr="00056BC6" w14:paraId="03516CF3" w14:textId="77777777" w:rsidTr="00CC0098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75D18E6A" w14:textId="77777777" w:rsidR="001666A7" w:rsidRPr="00056BC6" w:rsidRDefault="001666A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Pont grua amb carro birail, amb doble velocitat en elevació i tra</w:t>
            </w:r>
            <w:r w:rsidR="0024146C" w:rsidRPr="00056BC6">
              <w:rPr>
                <w:rFonts w:ascii="Arial" w:hAnsi="Arial" w:cs="Arial"/>
              </w:rPr>
              <w:t>n</w:t>
            </w:r>
            <w:r w:rsidRPr="00056BC6">
              <w:rPr>
                <w:rFonts w:ascii="Arial" w:hAnsi="Arial" w:cs="Arial"/>
              </w:rPr>
              <w:t>sl</w:t>
            </w:r>
            <w:r w:rsidR="0024146C" w:rsidRPr="00056BC6">
              <w:rPr>
                <w:rFonts w:ascii="Arial" w:hAnsi="Arial" w:cs="Arial"/>
              </w:rPr>
              <w:t>a</w:t>
            </w:r>
            <w:r w:rsidRPr="00056BC6">
              <w:rPr>
                <w:rFonts w:ascii="Arial" w:hAnsi="Arial" w:cs="Arial"/>
              </w:rPr>
              <w:t>ció per a muntatge i manteniment d’equips a estacions de bombament.</w:t>
            </w:r>
          </w:p>
        </w:tc>
      </w:tr>
    </w:tbl>
    <w:p w14:paraId="65CD643E" w14:textId="77777777" w:rsidR="001666A7" w:rsidRPr="002610A3" w:rsidRDefault="001666A7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38B80AF" w14:textId="77777777" w:rsidR="001666A7" w:rsidRPr="00CC0098" w:rsidRDefault="00377721" w:rsidP="00CC009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C009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781D284C" wp14:editId="119FDD2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55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689BF8" id="Line 22" o:spid="_x0000_s1026" style="position:absolute;z-index:25163622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aSZ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jumkm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1666A7" w:rsidRPr="00CC009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921"/>
        <w:gridCol w:w="6718"/>
      </w:tblGrid>
      <w:tr w:rsidR="0075235C" w:rsidRPr="00056BC6" w14:paraId="6B1E005B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69D4821A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  <w:r w:rsidR="0075235C" w:rsidRPr="00056BC6">
              <w:rPr>
                <w:rFonts w:ascii="Arial" w:hAnsi="Arial" w:cs="Arial"/>
                <w:b/>
                <w:bCs/>
              </w:rPr>
              <w:t xml:space="preserve"> p</w:t>
            </w:r>
            <w:r w:rsidRPr="00056BC6">
              <w:rPr>
                <w:rFonts w:ascii="Arial" w:hAnsi="Arial" w:cs="Arial"/>
                <w:b/>
                <w:bCs/>
              </w:rPr>
              <w:t xml:space="preserve">alanquí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890190F" w14:textId="77777777" w:rsidR="0075235C" w:rsidRPr="00056BC6" w:rsidRDefault="00AA6F3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Carro bi</w:t>
            </w:r>
            <w:r w:rsidR="0075235C" w:rsidRPr="00056BC6">
              <w:rPr>
                <w:rFonts w:ascii="Arial" w:hAnsi="Arial" w:cs="Arial"/>
              </w:rPr>
              <w:t xml:space="preserve">rail. Motor </w:t>
            </w:r>
            <w:r w:rsidRPr="00056BC6">
              <w:rPr>
                <w:rFonts w:ascii="Arial" w:hAnsi="Arial" w:cs="Arial"/>
              </w:rPr>
              <w:t>amb fre electromagnètic. Reductor d’engranatges helicoïdals en constant bany d’oli. Coixinet d’acer</w:t>
            </w:r>
            <w:r w:rsidR="00EB7895" w:rsidRPr="00056BC6">
              <w:rPr>
                <w:rFonts w:ascii="Arial" w:hAnsi="Arial" w:cs="Arial"/>
              </w:rPr>
              <w:t xml:space="preserve">. </w:t>
            </w:r>
          </w:p>
        </w:tc>
      </w:tr>
      <w:tr w:rsidR="0075235C" w:rsidRPr="00056BC6" w14:paraId="3B32C6B2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9008DD4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Capacitat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54DF813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Com</w:t>
            </w:r>
            <w:r w:rsidR="00EB7895" w:rsidRPr="00056BC6">
              <w:rPr>
                <w:rFonts w:ascii="Arial" w:hAnsi="Arial" w:cs="Arial"/>
              </w:rPr>
              <w:t xml:space="preserve"> a</w:t>
            </w:r>
            <w:r w:rsidRPr="00056BC6">
              <w:rPr>
                <w:rFonts w:ascii="Arial" w:hAnsi="Arial" w:cs="Arial"/>
              </w:rPr>
              <w:t xml:space="preserve"> la bomba </w:t>
            </w:r>
            <w:r w:rsidR="00EB7895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/o el motor </w:t>
            </w:r>
            <w:r w:rsidR="00EB7895" w:rsidRPr="00056BC6">
              <w:rPr>
                <w:rFonts w:ascii="Arial" w:hAnsi="Arial" w:cs="Arial"/>
              </w:rPr>
              <w:t xml:space="preserve">amb </w:t>
            </w:r>
            <w:smartTag w:uri="urn:schemas-microsoft-com:office:smarttags" w:element="PersonName">
              <w:smartTagPr>
                <w:attr w:name="ProductID" w:val="la bancada. M￭nima"/>
              </w:smartTagPr>
              <w:r w:rsidRPr="00056BC6">
                <w:rPr>
                  <w:rFonts w:ascii="Arial" w:hAnsi="Arial" w:cs="Arial"/>
                </w:rPr>
                <w:t>la bancada. Mínima</w:t>
              </w:r>
            </w:smartTag>
            <w:r w:rsidRPr="00056BC6">
              <w:rPr>
                <w:rFonts w:ascii="Arial" w:hAnsi="Arial" w:cs="Arial"/>
              </w:rPr>
              <w:t xml:space="preserve"> 2 Tn</w:t>
            </w:r>
          </w:p>
        </w:tc>
      </w:tr>
      <w:tr w:rsidR="0075235C" w:rsidRPr="00056BC6" w14:paraId="7D10B65C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25FD73AE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Elevació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74BABF6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</w:t>
            </w:r>
            <w:r w:rsidR="00EB7895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 cable</w:t>
            </w:r>
          </w:p>
        </w:tc>
      </w:tr>
      <w:tr w:rsidR="0075235C" w:rsidRPr="00056BC6" w14:paraId="7EDB8C54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530D7E5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Ramal</w:t>
            </w:r>
            <w:r w:rsidR="005B4D07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DD71208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4/1</w:t>
            </w:r>
          </w:p>
        </w:tc>
      </w:tr>
      <w:tr w:rsidR="0075235C" w:rsidRPr="00056BC6" w14:paraId="473CB904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7A36109" w14:textId="77777777" w:rsidR="0075235C" w:rsidRPr="00056BC6" w:rsidRDefault="005B4D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Recor</w:t>
            </w:r>
            <w:r w:rsidR="00AA6F36" w:rsidRPr="00056BC6">
              <w:rPr>
                <w:rFonts w:ascii="Arial" w:hAnsi="Arial" w:cs="Arial"/>
                <w:b/>
                <w:bCs/>
              </w:rPr>
              <w:t xml:space="preserve">regut de ganxet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1CE6D1C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6, 10 ó </w:t>
            </w:r>
            <w:smartTag w:uri="urn:schemas-microsoft-com:office:smarttags" w:element="metricconverter">
              <w:smartTagPr>
                <w:attr w:name="ProductID" w:val="14 m"/>
              </w:smartTagPr>
              <w:r w:rsidRPr="00056BC6">
                <w:rPr>
                  <w:rFonts w:ascii="Arial" w:hAnsi="Arial" w:cs="Arial"/>
                </w:rPr>
                <w:t>14 m</w:t>
              </w:r>
            </w:smartTag>
          </w:p>
        </w:tc>
      </w:tr>
      <w:tr w:rsidR="0075235C" w:rsidRPr="00056BC6" w14:paraId="02DBDAAC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F92B33A" w14:textId="77777777" w:rsidR="000C422E" w:rsidRDefault="005B4D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Mecanism</w:t>
            </w:r>
            <w:r w:rsidR="00AA6F36" w:rsidRPr="00056BC6">
              <w:rPr>
                <w:rFonts w:ascii="Arial" w:hAnsi="Arial" w:cs="Arial"/>
                <w:b/>
                <w:bCs/>
              </w:rPr>
              <w:t>e</w:t>
            </w:r>
            <w:r w:rsidRPr="00056BC6">
              <w:rPr>
                <w:rFonts w:ascii="Arial" w:hAnsi="Arial" w:cs="Arial"/>
                <w:b/>
                <w:bCs/>
              </w:rPr>
              <w:t xml:space="preserve"> tra</w:t>
            </w:r>
            <w:r w:rsidR="00891125" w:rsidRPr="00056BC6">
              <w:rPr>
                <w:rFonts w:ascii="Arial" w:hAnsi="Arial" w:cs="Arial"/>
                <w:b/>
                <w:bCs/>
              </w:rPr>
              <w:t>n</w:t>
            </w:r>
            <w:r w:rsidRPr="00056BC6">
              <w:rPr>
                <w:rFonts w:ascii="Arial" w:hAnsi="Arial" w:cs="Arial"/>
                <w:b/>
                <w:bCs/>
              </w:rPr>
              <w:t>sl</w:t>
            </w:r>
            <w:r w:rsidR="00AA6F36" w:rsidRPr="00056BC6">
              <w:rPr>
                <w:rFonts w:ascii="Arial" w:hAnsi="Arial" w:cs="Arial"/>
                <w:b/>
                <w:bCs/>
              </w:rPr>
              <w:t>ació</w:t>
            </w:r>
          </w:p>
          <w:p w14:paraId="39F2C409" w14:textId="77777777" w:rsidR="0075235C" w:rsidRPr="00056BC6" w:rsidRDefault="005B4D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carro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15772CC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Motor </w:t>
            </w:r>
            <w:r w:rsidR="00EB7895" w:rsidRPr="00056BC6">
              <w:rPr>
                <w:rFonts w:ascii="Arial" w:hAnsi="Arial" w:cs="Arial"/>
              </w:rPr>
              <w:t xml:space="preserve">amb fre electromagnètic. Reductor d’engranatges helicoïdals en constant bany d’oli. Coixinet d’acer. </w:t>
            </w:r>
          </w:p>
        </w:tc>
      </w:tr>
      <w:tr w:rsidR="0075235C" w:rsidRPr="00056BC6" w14:paraId="2EAF1520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760B4CD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Velocitat</w:t>
            </w:r>
            <w:r w:rsidR="005B4D07" w:rsidRPr="00056BC6">
              <w:rPr>
                <w:rFonts w:ascii="Arial" w:hAnsi="Arial" w:cs="Arial"/>
                <w:b/>
                <w:bCs/>
              </w:rPr>
              <w:t xml:space="preserve"> tra</w:t>
            </w:r>
            <w:r w:rsidR="00891125" w:rsidRPr="00056BC6">
              <w:rPr>
                <w:rFonts w:ascii="Arial" w:hAnsi="Arial" w:cs="Arial"/>
                <w:b/>
                <w:bCs/>
              </w:rPr>
              <w:t>n</w:t>
            </w:r>
            <w:r w:rsidR="005B4D07" w:rsidRPr="00056BC6">
              <w:rPr>
                <w:rFonts w:ascii="Arial" w:hAnsi="Arial" w:cs="Arial"/>
                <w:b/>
                <w:bCs/>
              </w:rPr>
              <w:t>s</w:t>
            </w:r>
            <w:r w:rsidRPr="00056BC6">
              <w:rPr>
                <w:rFonts w:ascii="Arial" w:hAnsi="Arial" w:cs="Arial"/>
                <w:b/>
                <w:bCs/>
              </w:rPr>
              <w:t xml:space="preserve">lació </w:t>
            </w:r>
            <w:r w:rsidR="005B4D07" w:rsidRPr="00056BC6">
              <w:rPr>
                <w:rFonts w:ascii="Arial" w:hAnsi="Arial" w:cs="Arial"/>
                <w:b/>
                <w:bCs/>
              </w:rPr>
              <w:t>carro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404FEC7" w14:textId="77777777" w:rsidR="0075235C" w:rsidRPr="00056BC6" w:rsidRDefault="005B4D07" w:rsidP="00B246D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20/5 rpm</w:t>
            </w:r>
          </w:p>
        </w:tc>
      </w:tr>
      <w:tr w:rsidR="0075235C" w:rsidRPr="00056BC6" w14:paraId="3D3C8BC7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0DCA37A2" w14:textId="77777777" w:rsidR="000C422E" w:rsidRDefault="005B4D0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Mecanism</w:t>
            </w:r>
            <w:r w:rsidR="00AA6F36" w:rsidRPr="00056BC6">
              <w:rPr>
                <w:rFonts w:ascii="Arial" w:hAnsi="Arial" w:cs="Arial"/>
                <w:b/>
                <w:bCs/>
              </w:rPr>
              <w:t>e</w:t>
            </w:r>
            <w:r w:rsidRPr="00056BC6">
              <w:rPr>
                <w:rFonts w:ascii="Arial" w:hAnsi="Arial" w:cs="Arial"/>
                <w:b/>
                <w:bCs/>
              </w:rPr>
              <w:t xml:space="preserve"> tra</w:t>
            </w:r>
            <w:r w:rsidR="00891125" w:rsidRPr="00056BC6">
              <w:rPr>
                <w:rFonts w:ascii="Arial" w:hAnsi="Arial" w:cs="Arial"/>
                <w:b/>
                <w:bCs/>
              </w:rPr>
              <w:t>n</w:t>
            </w:r>
            <w:r w:rsidRPr="00056BC6">
              <w:rPr>
                <w:rFonts w:ascii="Arial" w:hAnsi="Arial" w:cs="Arial"/>
                <w:b/>
                <w:bCs/>
              </w:rPr>
              <w:t>s</w:t>
            </w:r>
            <w:r w:rsidR="00AA6F36" w:rsidRPr="00056BC6">
              <w:rPr>
                <w:rFonts w:ascii="Arial" w:hAnsi="Arial" w:cs="Arial"/>
                <w:b/>
                <w:bCs/>
              </w:rPr>
              <w:t>lació</w:t>
            </w:r>
          </w:p>
          <w:p w14:paraId="21C4EE83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pont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AFED4F5" w14:textId="77777777" w:rsidR="0075235C" w:rsidRPr="00056BC6" w:rsidRDefault="005B4D0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Cada </w:t>
            </w:r>
            <w:r w:rsidR="00DD7348" w:rsidRPr="00056BC6">
              <w:rPr>
                <w:rFonts w:ascii="Arial" w:hAnsi="Arial" w:cs="Arial"/>
              </w:rPr>
              <w:t>tester</w:t>
            </w:r>
            <w:r w:rsidR="0018130F" w:rsidRPr="00056BC6">
              <w:rPr>
                <w:rFonts w:ascii="Arial" w:hAnsi="Arial" w:cs="Arial"/>
              </w:rPr>
              <w:t>a</w:t>
            </w:r>
            <w:r w:rsidR="00DD7348" w:rsidRPr="00056BC6">
              <w:rPr>
                <w:rFonts w:ascii="Arial" w:hAnsi="Arial" w:cs="Arial"/>
              </w:rPr>
              <w:t xml:space="preserve"> </w:t>
            </w:r>
            <w:r w:rsidR="0018130F" w:rsidRPr="00056BC6">
              <w:rPr>
                <w:rFonts w:ascii="Arial" w:hAnsi="Arial" w:cs="Arial"/>
              </w:rPr>
              <w:t xml:space="preserve">amb </w:t>
            </w:r>
            <w:r w:rsidR="00DD7348" w:rsidRPr="00056BC6">
              <w:rPr>
                <w:rFonts w:ascii="Arial" w:hAnsi="Arial" w:cs="Arial"/>
              </w:rPr>
              <w:t xml:space="preserve">motor-reductor </w:t>
            </w:r>
            <w:r w:rsidR="0018130F" w:rsidRPr="00056BC6">
              <w:rPr>
                <w:rFonts w:ascii="Arial" w:hAnsi="Arial" w:cs="Arial"/>
              </w:rPr>
              <w:t xml:space="preserve">amb engranatges helicoïdals en constant bany d’oli girant sobre coixinets d’acer. Topalls de cautxú als extrems. </w:t>
            </w:r>
          </w:p>
        </w:tc>
      </w:tr>
      <w:tr w:rsidR="0075235C" w:rsidRPr="00056BC6" w14:paraId="71EA02BA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6CB23CA" w14:textId="77777777" w:rsidR="0075235C" w:rsidRPr="00056BC6" w:rsidRDefault="00AA6F3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Accessoris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A28D5B2" w14:textId="77777777" w:rsidR="0075235C" w:rsidRPr="00056BC6" w:rsidRDefault="00DD7348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Botonera </w:t>
            </w:r>
            <w:r w:rsidR="000C5A8A" w:rsidRPr="00056BC6">
              <w:rPr>
                <w:rFonts w:ascii="Arial" w:hAnsi="Arial" w:cs="Arial"/>
              </w:rPr>
              <w:t>desplaçable</w:t>
            </w:r>
            <w:r w:rsidRPr="00056BC6">
              <w:rPr>
                <w:rFonts w:ascii="Arial" w:hAnsi="Arial" w:cs="Arial"/>
              </w:rPr>
              <w:t xml:space="preserve"> </w:t>
            </w:r>
            <w:r w:rsidR="000C5A8A" w:rsidRPr="00056BC6">
              <w:rPr>
                <w:rFonts w:ascii="Arial" w:hAnsi="Arial" w:cs="Arial"/>
              </w:rPr>
              <w:t>independent</w:t>
            </w:r>
            <w:r w:rsidRPr="00056BC6">
              <w:rPr>
                <w:rFonts w:ascii="Arial" w:hAnsi="Arial" w:cs="Arial"/>
              </w:rPr>
              <w:t xml:space="preserve"> del carro</w:t>
            </w:r>
            <w:r w:rsidR="00061E93" w:rsidRPr="00056BC6">
              <w:rPr>
                <w:rFonts w:ascii="Arial" w:hAnsi="Arial" w:cs="Arial"/>
              </w:rPr>
              <w:t>.</w:t>
            </w:r>
          </w:p>
          <w:p w14:paraId="1B9AFB49" w14:textId="77777777" w:rsidR="00061E93" w:rsidRPr="00056BC6" w:rsidRDefault="000C5A8A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Tensió</w:t>
            </w:r>
            <w:r w:rsidR="00061E93" w:rsidRPr="00056BC6">
              <w:rPr>
                <w:rFonts w:ascii="Arial" w:hAnsi="Arial" w:cs="Arial"/>
              </w:rPr>
              <w:t xml:space="preserve"> maniobra 24</w:t>
            </w:r>
            <w:r w:rsidR="00C93689" w:rsidRPr="00056BC6">
              <w:rPr>
                <w:rFonts w:ascii="Arial" w:hAnsi="Arial" w:cs="Arial"/>
              </w:rPr>
              <w:t xml:space="preserve"> o 48 </w:t>
            </w:r>
            <w:r w:rsidR="00061E93" w:rsidRPr="00056BC6">
              <w:rPr>
                <w:rFonts w:ascii="Arial" w:hAnsi="Arial" w:cs="Arial"/>
              </w:rPr>
              <w:t>Vca</w:t>
            </w:r>
          </w:p>
          <w:p w14:paraId="23A6EF65" w14:textId="77777777" w:rsidR="00061E93" w:rsidRPr="00056BC6" w:rsidRDefault="000C5A8A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Finals</w:t>
            </w:r>
            <w:r w:rsidR="00061E93" w:rsidRPr="00056BC6">
              <w:rPr>
                <w:rFonts w:ascii="Arial" w:hAnsi="Arial" w:cs="Arial"/>
              </w:rPr>
              <w:t xml:space="preserve"> carrera </w:t>
            </w:r>
            <w:r w:rsidRPr="00056BC6">
              <w:rPr>
                <w:rFonts w:ascii="Arial" w:hAnsi="Arial" w:cs="Arial"/>
              </w:rPr>
              <w:t>elèctrics</w:t>
            </w:r>
            <w:r w:rsidR="00061E93" w:rsidRPr="00056BC6">
              <w:rPr>
                <w:rFonts w:ascii="Arial" w:hAnsi="Arial" w:cs="Arial"/>
              </w:rPr>
              <w:t xml:space="preserve"> en </w:t>
            </w:r>
            <w:r w:rsidRPr="00056BC6">
              <w:rPr>
                <w:rFonts w:ascii="Arial" w:hAnsi="Arial" w:cs="Arial"/>
              </w:rPr>
              <w:t>elevació</w:t>
            </w:r>
            <w:r w:rsidR="00061E93" w:rsidRPr="00056BC6">
              <w:rPr>
                <w:rFonts w:ascii="Arial" w:hAnsi="Arial" w:cs="Arial"/>
              </w:rPr>
              <w:t>, tra</w:t>
            </w:r>
            <w:r w:rsidR="00891125" w:rsidRPr="00056BC6">
              <w:rPr>
                <w:rFonts w:ascii="Arial" w:hAnsi="Arial" w:cs="Arial"/>
              </w:rPr>
              <w:t>nslació</w:t>
            </w:r>
            <w:r w:rsidRPr="00056BC6">
              <w:rPr>
                <w:rFonts w:ascii="Arial" w:hAnsi="Arial" w:cs="Arial"/>
              </w:rPr>
              <w:t xml:space="preserve"> </w:t>
            </w:r>
            <w:r w:rsidR="00061E93" w:rsidRPr="00056BC6">
              <w:rPr>
                <w:rFonts w:ascii="Arial" w:hAnsi="Arial" w:cs="Arial"/>
              </w:rPr>
              <w:t xml:space="preserve">carro </w:t>
            </w:r>
            <w:r w:rsidRPr="00056BC6">
              <w:rPr>
                <w:rFonts w:ascii="Arial" w:hAnsi="Arial" w:cs="Arial"/>
              </w:rPr>
              <w:t>i tra</w:t>
            </w:r>
            <w:r w:rsidR="00891125" w:rsidRPr="00056BC6">
              <w:rPr>
                <w:rFonts w:ascii="Arial" w:hAnsi="Arial" w:cs="Arial"/>
              </w:rPr>
              <w:t>n</w:t>
            </w:r>
            <w:r w:rsidRPr="00056BC6">
              <w:rPr>
                <w:rFonts w:ascii="Arial" w:hAnsi="Arial" w:cs="Arial"/>
              </w:rPr>
              <w:t xml:space="preserve">slació </w:t>
            </w:r>
            <w:r w:rsidR="00061E93" w:rsidRPr="00056BC6">
              <w:rPr>
                <w:rFonts w:ascii="Arial" w:hAnsi="Arial" w:cs="Arial"/>
              </w:rPr>
              <w:t>p</w:t>
            </w:r>
            <w:r w:rsidRPr="00056BC6">
              <w:rPr>
                <w:rFonts w:ascii="Arial" w:hAnsi="Arial" w:cs="Arial"/>
              </w:rPr>
              <w:t>ont en ambdós sentit</w:t>
            </w:r>
            <w:r w:rsidR="00061E93" w:rsidRPr="00056BC6">
              <w:rPr>
                <w:rFonts w:ascii="Arial" w:hAnsi="Arial" w:cs="Arial"/>
              </w:rPr>
              <w:t>s</w:t>
            </w:r>
          </w:p>
          <w:p w14:paraId="563AC14B" w14:textId="77777777" w:rsidR="00061E93" w:rsidRPr="00056BC6" w:rsidRDefault="00061E93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Top</w:t>
            </w:r>
            <w:r w:rsidR="00A22E86" w:rsidRPr="00056BC6">
              <w:rPr>
                <w:rFonts w:ascii="Arial" w:hAnsi="Arial" w:cs="Arial"/>
              </w:rPr>
              <w:t>alls mecànics en tra</w:t>
            </w:r>
            <w:r w:rsidR="00891125" w:rsidRPr="00056BC6">
              <w:rPr>
                <w:rFonts w:ascii="Arial" w:hAnsi="Arial" w:cs="Arial"/>
              </w:rPr>
              <w:t>nslació</w:t>
            </w:r>
            <w:r w:rsidR="00A22E86" w:rsidRPr="00056BC6">
              <w:rPr>
                <w:rFonts w:ascii="Arial" w:hAnsi="Arial" w:cs="Arial"/>
              </w:rPr>
              <w:t xml:space="preserve"> carro i pont </w:t>
            </w:r>
          </w:p>
          <w:p w14:paraId="27163EA7" w14:textId="77777777" w:rsidR="00061E93" w:rsidRPr="00056BC6" w:rsidRDefault="00DD6364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Instal·lació</w:t>
            </w:r>
            <w:r w:rsidR="00061E9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elèctrica</w:t>
            </w:r>
            <w:r w:rsidR="00061E9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amb cable pla</w:t>
            </w:r>
            <w:r w:rsidR="00061E93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i </w:t>
            </w:r>
            <w:r w:rsidR="00061E93" w:rsidRPr="00056BC6">
              <w:rPr>
                <w:rFonts w:ascii="Arial" w:hAnsi="Arial" w:cs="Arial"/>
              </w:rPr>
              <w:t>carros de tra</w:t>
            </w:r>
            <w:r w:rsidR="00891125" w:rsidRPr="00056BC6">
              <w:rPr>
                <w:rFonts w:ascii="Arial" w:hAnsi="Arial" w:cs="Arial"/>
              </w:rPr>
              <w:t>nslació</w:t>
            </w:r>
            <w:r w:rsidRPr="00056BC6">
              <w:rPr>
                <w:rFonts w:ascii="Arial" w:hAnsi="Arial" w:cs="Arial"/>
              </w:rPr>
              <w:t xml:space="preserve"> mànega, </w:t>
            </w:r>
            <w:r w:rsidR="00061E93" w:rsidRPr="00056BC6">
              <w:rPr>
                <w:rFonts w:ascii="Arial" w:hAnsi="Arial" w:cs="Arial"/>
              </w:rPr>
              <w:t xml:space="preserve"> j</w:t>
            </w:r>
            <w:r w:rsidRPr="00056BC6">
              <w:rPr>
                <w:rFonts w:ascii="Arial" w:hAnsi="Arial" w:cs="Arial"/>
              </w:rPr>
              <w:t xml:space="preserve">àsseres de trànsit i </w:t>
            </w:r>
            <w:r w:rsidR="00061E93" w:rsidRPr="00056BC6">
              <w:rPr>
                <w:rFonts w:ascii="Arial" w:hAnsi="Arial" w:cs="Arial"/>
              </w:rPr>
              <w:t>cuadr</w:t>
            </w:r>
            <w:r w:rsidR="00891125" w:rsidRPr="00056BC6">
              <w:rPr>
                <w:rFonts w:ascii="Arial" w:hAnsi="Arial" w:cs="Arial"/>
              </w:rPr>
              <w:t>et</w:t>
            </w:r>
          </w:p>
          <w:p w14:paraId="1B6E4F6E" w14:textId="77777777" w:rsidR="00061E93" w:rsidRPr="00056BC6" w:rsidRDefault="00AB6099" w:rsidP="00377721">
            <w:pPr>
              <w:numPr>
                <w:ilvl w:val="0"/>
                <w:numId w:val="4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  <w:r w:rsidR="00EA3093" w:rsidRPr="00056BC6">
              <w:rPr>
                <w:rFonts w:ascii="Arial" w:hAnsi="Arial" w:cs="Arial"/>
              </w:rPr>
              <w:t>rmari elèctric</w:t>
            </w:r>
            <w:r w:rsidR="00061E93" w:rsidRPr="00056BC6">
              <w:rPr>
                <w:rFonts w:ascii="Arial" w:hAnsi="Arial" w:cs="Arial"/>
              </w:rPr>
              <w:t xml:space="preserve"> compact</w:t>
            </w:r>
            <w:r w:rsidR="00EA3093" w:rsidRPr="00056BC6">
              <w:rPr>
                <w:rFonts w:ascii="Arial" w:hAnsi="Arial" w:cs="Arial"/>
              </w:rPr>
              <w:t>e</w:t>
            </w:r>
            <w:r w:rsidR="00061E93" w:rsidRPr="00056BC6">
              <w:rPr>
                <w:rFonts w:ascii="Arial" w:hAnsi="Arial" w:cs="Arial"/>
              </w:rPr>
              <w:t xml:space="preserve"> sobredimensiona</w:t>
            </w:r>
            <w:r w:rsidR="00EA3093" w:rsidRPr="00056BC6">
              <w:rPr>
                <w:rFonts w:ascii="Arial" w:hAnsi="Arial" w:cs="Arial"/>
              </w:rPr>
              <w:t xml:space="preserve">t incloent tot l’aparellament elèctric de potència, protecció i control </w:t>
            </w:r>
          </w:p>
        </w:tc>
      </w:tr>
      <w:tr w:rsidR="00C93689" w:rsidRPr="00056BC6" w14:paraId="54C3CB92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39779C9F" w14:textId="77777777" w:rsidR="00C93689" w:rsidRPr="00056BC6" w:rsidRDefault="00C93689" w:rsidP="00BE4B2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Equipament de seguretat: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CC04DC3" w14:textId="77777777" w:rsidR="00C93689" w:rsidRPr="00056BC6" w:rsidRDefault="00C93689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Línia de vida en el xassís per al manteniment dels punts de llum</w:t>
            </w:r>
          </w:p>
          <w:p w14:paraId="38740F0D" w14:textId="77777777" w:rsidR="00C93689" w:rsidRPr="00056BC6" w:rsidRDefault="00C93689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Escala d’accés a l’armari amb plataforma de manteniment</w:t>
            </w:r>
          </w:p>
          <w:p w14:paraId="2D744BB1" w14:textId="77777777" w:rsidR="00C93689" w:rsidRDefault="00C93689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Punts d’ancoratge alineats a les lluminàries</w:t>
            </w:r>
          </w:p>
          <w:p w14:paraId="57723E10" w14:textId="3177FF27" w:rsidR="007667BD" w:rsidRPr="00056BC6" w:rsidRDefault="007667BD" w:rsidP="00377721">
            <w:pPr>
              <w:numPr>
                <w:ilvl w:val="0"/>
                <w:numId w:val="21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Avisos lluminosos i acústics segons legislació vigent.</w:t>
            </w:r>
          </w:p>
        </w:tc>
      </w:tr>
      <w:tr w:rsidR="0075235C" w:rsidRPr="00056BC6" w14:paraId="319C4FE2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6657F1F" w14:textId="0A3A7198" w:rsidR="0075235C" w:rsidRPr="00056BC6" w:rsidRDefault="007667BD" w:rsidP="008E0B83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Període Funcionament Segur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ECAB55C" w14:textId="5B4093C1" w:rsidR="0075235C" w:rsidRPr="00056BC6" w:rsidRDefault="007667BD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Mínim 10 anys</w:t>
            </w:r>
          </w:p>
        </w:tc>
      </w:tr>
      <w:tr w:rsidR="00911324" w:rsidRPr="00056BC6" w14:paraId="42B351C2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54B15330" w14:textId="77777777" w:rsidR="00911324" w:rsidRPr="00056BC6" w:rsidRDefault="00AA6F36" w:rsidP="00911324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1D13A38" w14:textId="77777777" w:rsidR="00911324" w:rsidRPr="00056BC6" w:rsidRDefault="00911324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911324" w:rsidRPr="00056BC6" w14:paraId="4A5218ED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74544A07" w14:textId="77777777" w:rsidR="00911324" w:rsidRPr="00056BC6" w:rsidRDefault="00911324" w:rsidP="0091132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0A8E47A" w14:textId="77777777" w:rsidR="00911324" w:rsidRPr="00056BC6" w:rsidRDefault="0091132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JASO o similar</w:t>
            </w:r>
          </w:p>
        </w:tc>
      </w:tr>
      <w:tr w:rsidR="00911324" w:rsidRPr="00056BC6" w14:paraId="1C33707D" w14:textId="77777777" w:rsidTr="00CC0098">
        <w:trPr>
          <w:jc w:val="center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</w:tcPr>
          <w:p w14:paraId="4A93188F" w14:textId="77777777" w:rsidR="00911324" w:rsidRPr="00056BC6" w:rsidRDefault="00AA6F36" w:rsidP="0091132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Subministrador</w:t>
            </w:r>
            <w:r w:rsidR="00911324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8220556" w14:textId="77777777" w:rsidR="00911324" w:rsidRPr="00056BC6" w:rsidRDefault="0091132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 definir </w:t>
            </w:r>
            <w:r w:rsidR="00EA3093" w:rsidRPr="00056BC6">
              <w:rPr>
                <w:rFonts w:ascii="Arial" w:hAnsi="Arial" w:cs="Arial"/>
              </w:rPr>
              <w:t>segons càrregues i recorreguts de ganxo</w:t>
            </w:r>
          </w:p>
        </w:tc>
      </w:tr>
    </w:tbl>
    <w:p w14:paraId="7C6F2062" w14:textId="77777777" w:rsidR="007E5526" w:rsidRDefault="007E5526" w:rsidP="00422C28">
      <w:pPr>
        <w:jc w:val="both"/>
        <w:rPr>
          <w:rFonts w:ascii="Arial" w:hAnsi="Arial" w:cs="Arial"/>
        </w:rPr>
      </w:pPr>
    </w:p>
    <w:p w14:paraId="4E3A398D" w14:textId="77777777" w:rsidR="006537AF" w:rsidRDefault="006537AF" w:rsidP="00422C28">
      <w:pPr>
        <w:jc w:val="both"/>
        <w:rPr>
          <w:rFonts w:ascii="Arial" w:hAnsi="Arial" w:cs="Arial"/>
        </w:rPr>
      </w:pPr>
    </w:p>
    <w:p w14:paraId="2ABEAA12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F0C8C" w:rsidRPr="00056BC6" w14:paraId="6377822E" w14:textId="77777777" w:rsidTr="00A26EE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F8F31D4" w14:textId="77777777" w:rsidR="005F0C8C" w:rsidRPr="00056BC6" w:rsidRDefault="005F0C8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9D6B60" w:rsidRPr="00056BC6" w14:paraId="5DA45C3D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ACA1BC3" w14:textId="77777777" w:rsidR="009D6B60" w:rsidRPr="00056BC6" w:rsidRDefault="009D6B60" w:rsidP="009D6B6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6980E1D" w14:textId="77777777" w:rsidR="009D6B60" w:rsidRPr="00056BC6" w:rsidRDefault="009D6B6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2623532" w14:textId="77777777" w:rsidR="009D6B60" w:rsidRPr="00056BC6" w:rsidRDefault="009D6B60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C9F7DA8" w14:textId="77777777" w:rsidR="009D6B60" w:rsidRPr="00056BC6" w:rsidRDefault="009D6B60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5F0C8C" w:rsidRPr="00056BC6" w14:paraId="1B23A914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5738890" w14:textId="77777777" w:rsidR="005F0C8C" w:rsidRPr="00056BC6" w:rsidRDefault="005F0C8C" w:rsidP="005F0C8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C4AC2E5" w14:textId="77777777" w:rsidR="005F0C8C" w:rsidRPr="00056BC6" w:rsidRDefault="0024146C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45" w:name="_Toc99257991"/>
            <w:bookmarkStart w:id="246" w:name="_Toc14429589"/>
            <w:bookmarkStart w:id="247" w:name="_Toc137214874"/>
            <w:r w:rsidRPr="00056BC6">
              <w:rPr>
                <w:rFonts w:ascii="Arial" w:hAnsi="Arial" w:cs="Arial"/>
              </w:rPr>
              <w:t>PRESSÒSTAT</w:t>
            </w:r>
            <w:r w:rsidR="005F0C8C" w:rsidRPr="00056BC6">
              <w:rPr>
                <w:rFonts w:ascii="Arial" w:hAnsi="Arial" w:cs="Arial"/>
              </w:rPr>
              <w:t xml:space="preserve"> </w:t>
            </w:r>
            <w:r w:rsidR="00C951E1" w:rsidRPr="00056BC6">
              <w:rPr>
                <w:rFonts w:ascii="Arial" w:hAnsi="Arial" w:cs="Arial"/>
              </w:rPr>
              <w:t>(</w:t>
            </w:r>
            <w:r w:rsidR="005F0C8C" w:rsidRPr="00056BC6">
              <w:rPr>
                <w:rFonts w:ascii="Arial" w:hAnsi="Arial" w:cs="Arial"/>
              </w:rPr>
              <w:t>FINS A 16 BAR</w:t>
            </w:r>
            <w:bookmarkEnd w:id="245"/>
            <w:r w:rsidR="00C951E1" w:rsidRPr="00056BC6">
              <w:rPr>
                <w:rFonts w:ascii="Arial" w:hAnsi="Arial" w:cs="Arial"/>
              </w:rPr>
              <w:t>)</w:t>
            </w:r>
            <w:bookmarkEnd w:id="246"/>
            <w:bookmarkEnd w:id="247"/>
          </w:p>
        </w:tc>
      </w:tr>
      <w:tr w:rsidR="00F42B16" w:rsidRPr="00365A28" w14:paraId="4E7E9FB5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21A2E98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17A5E41" w14:textId="77777777" w:rsidR="00F42B16" w:rsidRPr="00365A28" w:rsidRDefault="00B0648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48" w:name="_Toc14429590"/>
            <w:bookmarkStart w:id="249" w:name="_Toc137214875"/>
            <w:r>
              <w:rPr>
                <w:rFonts w:ascii="Arial" w:hAnsi="Arial" w:cs="Arial"/>
              </w:rPr>
              <w:t>WIKA</w:t>
            </w:r>
            <w:bookmarkEnd w:id="248"/>
            <w:bookmarkEnd w:id="249"/>
          </w:p>
        </w:tc>
      </w:tr>
      <w:tr w:rsidR="005F0C8C" w:rsidRPr="00056BC6" w14:paraId="5DA4FA94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AC1B027" w14:textId="77777777" w:rsidR="005F0C8C" w:rsidRPr="00056BC6" w:rsidRDefault="005F0C8C" w:rsidP="005F0C8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238FC5D3" w14:textId="77777777" w:rsidR="005F0C8C" w:rsidRPr="00056BC6" w:rsidRDefault="005F0C8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de pressions límits</w:t>
            </w:r>
          </w:p>
        </w:tc>
      </w:tr>
    </w:tbl>
    <w:p w14:paraId="1D2DF22F" w14:textId="77777777" w:rsidR="005F0C8C" w:rsidRPr="002610A3" w:rsidRDefault="005F0C8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06B0B691" w14:textId="77777777" w:rsidR="005F0C8C" w:rsidRPr="00A26EE4" w:rsidRDefault="00377721" w:rsidP="00A26EE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A26EE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CF2F5A8" wp14:editId="4FC7107D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54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A79C4C" id="Line 23" o:spid="_x0000_s1026" style="position:absolute;z-index:25163724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SjEg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5dbko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5F0C8C" w:rsidRPr="00A26EE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746"/>
        <w:gridCol w:w="1248"/>
        <w:gridCol w:w="5645"/>
      </w:tblGrid>
      <w:tr w:rsidR="00ED0DFA" w:rsidRPr="00056BC6" w14:paraId="6C444445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45882B6" w14:textId="77777777" w:rsidR="00ED0DFA" w:rsidRPr="00056BC6" w:rsidRDefault="00ED0DFA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Sistema de me</w:t>
            </w:r>
            <w:r w:rsidR="0033522D" w:rsidRPr="00056BC6">
              <w:rPr>
                <w:rFonts w:ascii="Arial" w:hAnsi="Arial" w:cs="Arial"/>
                <w:b/>
                <w:bCs/>
              </w:rPr>
              <w:t xml:space="preserve">sura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9B5623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Membrana </w:t>
            </w:r>
            <w:r w:rsidR="0033522D" w:rsidRPr="00056BC6">
              <w:rPr>
                <w:rFonts w:ascii="Arial" w:hAnsi="Arial" w:cs="Arial"/>
              </w:rPr>
              <w:t>elàstica</w:t>
            </w:r>
          </w:p>
        </w:tc>
      </w:tr>
      <w:tr w:rsidR="00ED0DFA" w:rsidRPr="00056BC6" w14:paraId="31752AA4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1FBF6D1" w14:textId="77777777" w:rsidR="00ED0DFA" w:rsidRPr="00056BC6" w:rsidRDefault="0033522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386B33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Estanca, </w:t>
            </w:r>
            <w:r w:rsidR="0033522D" w:rsidRPr="00056BC6">
              <w:rPr>
                <w:rFonts w:ascii="Arial" w:hAnsi="Arial" w:cs="Arial"/>
              </w:rPr>
              <w:t>segons</w:t>
            </w:r>
            <w:r w:rsidR="00A2239F">
              <w:rPr>
                <w:rFonts w:ascii="Arial" w:hAnsi="Arial" w:cs="Arial"/>
              </w:rPr>
              <w:t xml:space="preserve"> IEC IP-6</w:t>
            </w:r>
            <w:r w:rsidRPr="00056BC6">
              <w:rPr>
                <w:rFonts w:ascii="Arial" w:hAnsi="Arial" w:cs="Arial"/>
              </w:rPr>
              <w:t>5</w:t>
            </w:r>
          </w:p>
        </w:tc>
      </w:tr>
      <w:tr w:rsidR="00ED0DFA" w:rsidRPr="00056BC6" w14:paraId="2722FDB9" w14:textId="77777777" w:rsidTr="00A26EE4">
        <w:trPr>
          <w:jc w:val="center"/>
        </w:trPr>
        <w:tc>
          <w:tcPr>
            <w:tcW w:w="38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F1A85F" w14:textId="77777777" w:rsidR="00ED0DFA" w:rsidRPr="00056BC6" w:rsidRDefault="0033522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Límits d’utilització</w:t>
            </w:r>
          </w:p>
          <w:p w14:paraId="2FD539B3" w14:textId="77777777" w:rsidR="00ED0DFA" w:rsidRPr="00056BC6" w:rsidRDefault="0033522D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Pressió</w:t>
            </w:r>
            <w:r w:rsidR="005A76DD" w:rsidRPr="00056BC6">
              <w:rPr>
                <w:rFonts w:ascii="Arial" w:hAnsi="Arial" w:cs="Arial"/>
              </w:rPr>
              <w:t>:</w:t>
            </w:r>
          </w:p>
          <w:p w14:paraId="2213652A" w14:textId="77777777" w:rsidR="00ED0DFA" w:rsidRPr="00056BC6" w:rsidRDefault="00ED0DFA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Sobrepres</w:t>
            </w:r>
            <w:r w:rsidR="0033522D" w:rsidRPr="00056BC6">
              <w:rPr>
                <w:rFonts w:ascii="Arial" w:hAnsi="Arial" w:cs="Arial"/>
              </w:rPr>
              <w:t>sió admesa</w:t>
            </w:r>
            <w:r w:rsidR="005A76DD" w:rsidRPr="00056BC6">
              <w:rPr>
                <w:rFonts w:ascii="Arial" w:hAnsi="Arial" w:cs="Arial"/>
              </w:rPr>
              <w:t>:</w:t>
            </w:r>
          </w:p>
          <w:p w14:paraId="5D1CCDA1" w14:textId="77777777" w:rsidR="00ED0DFA" w:rsidRPr="00056BC6" w:rsidRDefault="00ED0DFA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Temperatura amb</w:t>
            </w:r>
            <w:r w:rsidR="00C863BD" w:rsidRPr="00056BC6">
              <w:rPr>
                <w:rFonts w:ascii="Arial" w:hAnsi="Arial" w:cs="Arial"/>
              </w:rPr>
              <w:t>ie</w:t>
            </w:r>
            <w:r w:rsidR="0033522D" w:rsidRPr="00056BC6">
              <w:rPr>
                <w:rFonts w:ascii="Arial" w:hAnsi="Arial" w:cs="Arial"/>
              </w:rPr>
              <w:t xml:space="preserve">nt i de treball: </w:t>
            </w:r>
          </w:p>
        </w:tc>
        <w:tc>
          <w:tcPr>
            <w:tcW w:w="5428" w:type="dxa"/>
            <w:tcBorders>
              <w:top w:val="nil"/>
              <w:left w:val="nil"/>
              <w:bottom w:val="nil"/>
              <w:right w:val="nil"/>
            </w:tcBorders>
          </w:tcPr>
          <w:p w14:paraId="35097D5E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  <w:p w14:paraId="481B5DDC" w14:textId="77777777" w:rsidR="005A76DD" w:rsidRPr="00056BC6" w:rsidRDefault="0033522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</w:t>
            </w:r>
            <w:r w:rsidR="005A76DD" w:rsidRPr="00056BC6">
              <w:rPr>
                <w:rFonts w:ascii="Arial" w:hAnsi="Arial" w:cs="Arial"/>
              </w:rPr>
              <w:t>es</w:t>
            </w:r>
            <w:r w:rsidRPr="00056BC6">
              <w:rPr>
                <w:rFonts w:ascii="Arial" w:hAnsi="Arial" w:cs="Arial"/>
              </w:rPr>
              <w:t xml:space="preserve"> </w:t>
            </w:r>
            <w:r w:rsidR="005A76DD" w:rsidRPr="00056BC6">
              <w:rPr>
                <w:rFonts w:ascii="Arial" w:hAnsi="Arial" w:cs="Arial"/>
              </w:rPr>
              <w:t>de 16 mbar a 16 bar</w:t>
            </w:r>
          </w:p>
          <w:p w14:paraId="5CEC8B2D" w14:textId="77777777" w:rsidR="005A76DD" w:rsidRPr="00056BC6" w:rsidRDefault="0033522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Fins a</w:t>
            </w:r>
            <w:r w:rsidR="005A76DD" w:rsidRPr="00056BC6">
              <w:rPr>
                <w:rFonts w:ascii="Arial" w:hAnsi="Arial" w:cs="Arial"/>
              </w:rPr>
              <w:t>l valor de pr</w:t>
            </w:r>
            <w:r w:rsidRPr="00056BC6">
              <w:rPr>
                <w:rFonts w:ascii="Arial" w:hAnsi="Arial" w:cs="Arial"/>
              </w:rPr>
              <w:t xml:space="preserve">ova </w:t>
            </w:r>
          </w:p>
          <w:p w14:paraId="79A41769" w14:textId="77777777" w:rsidR="005A76DD" w:rsidRPr="00056BC6" w:rsidRDefault="005A76D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-20  +</w:t>
            </w:r>
            <w:smartTag w:uri="urn:schemas-microsoft-com:office:smarttags" w:element="metricconverter">
              <w:smartTagPr>
                <w:attr w:name="ProductID" w:val="70ﾰC"/>
              </w:smartTagPr>
              <w:r w:rsidRPr="00056BC6">
                <w:rPr>
                  <w:rFonts w:ascii="Arial" w:hAnsi="Arial" w:cs="Arial"/>
                </w:rPr>
                <w:t>70°C</w:t>
              </w:r>
            </w:smartTag>
          </w:p>
        </w:tc>
      </w:tr>
      <w:tr w:rsidR="00ED0DFA" w:rsidRPr="00056BC6" w14:paraId="74C87CE1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46C6F50" w14:textId="77777777" w:rsidR="00ED0DFA" w:rsidRPr="00056BC6" w:rsidRDefault="008A4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</w:t>
            </w:r>
            <w:r w:rsidR="00E11ED4" w:rsidRPr="00056BC6">
              <w:rPr>
                <w:rFonts w:ascii="Arial" w:hAnsi="Arial" w:cs="Arial"/>
                <w:b/>
                <w:bCs/>
              </w:rPr>
              <w:t xml:space="preserve">untatge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F70004" w14:textId="77777777" w:rsidR="00ED0DFA" w:rsidRPr="00056BC6" w:rsidRDefault="008A4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Local o </w:t>
            </w:r>
            <w:r w:rsidR="00E11ED4" w:rsidRPr="00056BC6">
              <w:rPr>
                <w:rFonts w:ascii="Arial" w:hAnsi="Arial" w:cs="Arial"/>
              </w:rPr>
              <w:t>paret</w:t>
            </w:r>
            <w:r w:rsidRPr="00056BC6">
              <w:rPr>
                <w:rFonts w:ascii="Arial" w:hAnsi="Arial" w:cs="Arial"/>
              </w:rPr>
              <w:t xml:space="preserve"> </w:t>
            </w:r>
            <w:r w:rsidR="00E11ED4" w:rsidRPr="00056BC6">
              <w:rPr>
                <w:rFonts w:ascii="Arial" w:hAnsi="Arial" w:cs="Arial"/>
              </w:rPr>
              <w:t>indistintament</w:t>
            </w:r>
          </w:p>
        </w:tc>
      </w:tr>
      <w:tr w:rsidR="00ED0DFA" w:rsidRPr="00056BC6" w14:paraId="6928EDC2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A6BC55D" w14:textId="77777777" w:rsidR="00ED0DFA" w:rsidRPr="00056BC6" w:rsidRDefault="00E11ED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Contactes elèctrics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7F63EB" w14:textId="77777777" w:rsidR="00ED0DFA" w:rsidRPr="00056BC6" w:rsidRDefault="00E11ED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ó 2 microruptor</w:t>
            </w:r>
            <w:r w:rsidR="008A4CAE" w:rsidRPr="00056BC6">
              <w:rPr>
                <w:rFonts w:ascii="Arial" w:hAnsi="Arial" w:cs="Arial"/>
              </w:rPr>
              <w:t xml:space="preserve">s, </w:t>
            </w:r>
            <w:r w:rsidRPr="00056BC6">
              <w:rPr>
                <w:rFonts w:ascii="Arial" w:hAnsi="Arial" w:cs="Arial"/>
              </w:rPr>
              <w:t>acció</w:t>
            </w:r>
            <w:r w:rsidR="008A4CAE" w:rsidRPr="00056BC6">
              <w:rPr>
                <w:rFonts w:ascii="Arial" w:hAnsi="Arial" w:cs="Arial"/>
              </w:rPr>
              <w:t xml:space="preserve"> SPDT, d</w:t>
            </w:r>
            <w:r w:rsidRPr="00056BC6">
              <w:rPr>
                <w:rFonts w:ascii="Arial" w:hAnsi="Arial" w:cs="Arial"/>
              </w:rPr>
              <w:t>’ajust independent</w:t>
            </w:r>
          </w:p>
        </w:tc>
      </w:tr>
      <w:tr w:rsidR="00ED0DFA" w:rsidRPr="00056BC6" w14:paraId="643911FA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2361EF0" w14:textId="77777777" w:rsidR="00ED0DFA" w:rsidRPr="00056BC6" w:rsidRDefault="008A4CAE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Diferencial</w:t>
            </w:r>
          </w:p>
          <w:p w14:paraId="514DD9DE" w14:textId="77777777" w:rsidR="008A4CAE" w:rsidRPr="00056BC6" w:rsidRDefault="008A4CAE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</w:t>
            </w:r>
            <w:r w:rsidR="00E11ED4" w:rsidRPr="00056BC6">
              <w:rPr>
                <w:rFonts w:ascii="Arial" w:hAnsi="Arial" w:cs="Arial"/>
              </w:rPr>
              <w:t>x</w:t>
            </w:r>
            <w:r w:rsidRPr="00056BC6">
              <w:rPr>
                <w:rFonts w:ascii="Arial" w:hAnsi="Arial" w:cs="Arial"/>
              </w:rPr>
              <w:t>:</w:t>
            </w:r>
          </w:p>
          <w:p w14:paraId="32ABFD14" w14:textId="77777777" w:rsidR="008A4CAE" w:rsidRPr="00056BC6" w:rsidRDefault="008A4CAE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Regulable: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18C388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  <w:p w14:paraId="5011F506" w14:textId="77777777" w:rsidR="008A4CAE" w:rsidRPr="00056BC6" w:rsidRDefault="008A4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ó 2 contact</w:t>
            </w:r>
            <w:r w:rsidR="00E11ED4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s</w:t>
            </w:r>
          </w:p>
          <w:p w14:paraId="5BF1BEFF" w14:textId="77777777" w:rsidR="008A4CAE" w:rsidRPr="00056BC6" w:rsidRDefault="008A4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s</w:t>
            </w:r>
            <w:r w:rsidR="00F679D7" w:rsidRPr="00056BC6">
              <w:rPr>
                <w:rFonts w:ascii="Arial" w:hAnsi="Arial" w:cs="Arial"/>
              </w:rPr>
              <w:t xml:space="preserve">ol </w:t>
            </w:r>
            <w:r w:rsidRPr="00056BC6">
              <w:rPr>
                <w:rFonts w:ascii="Arial" w:hAnsi="Arial" w:cs="Arial"/>
              </w:rPr>
              <w:t>contact</w:t>
            </w:r>
            <w:r w:rsidR="00F679D7" w:rsidRPr="00056BC6">
              <w:rPr>
                <w:rFonts w:ascii="Arial" w:hAnsi="Arial" w:cs="Arial"/>
              </w:rPr>
              <w:t>e</w:t>
            </w:r>
          </w:p>
        </w:tc>
      </w:tr>
      <w:tr w:rsidR="00ED0DFA" w:rsidRPr="00056BC6" w14:paraId="69CF4B99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7C739FC0" w14:textId="77777777" w:rsidR="00ED0DFA" w:rsidRPr="00056BC6" w:rsidRDefault="00AB659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Punt d’actuació </w:t>
            </w:r>
          </w:p>
          <w:p w14:paraId="7AC47338" w14:textId="77777777" w:rsidR="008A4CAE" w:rsidRPr="00056BC6" w:rsidRDefault="008A4CAE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Ajustable:</w:t>
            </w:r>
          </w:p>
          <w:p w14:paraId="5D852FE4" w14:textId="77777777" w:rsidR="008A4CAE" w:rsidRPr="00056BC6" w:rsidRDefault="00AB6594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 xml:space="preserve">Resolució d’ajust: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8B241B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  <w:p w14:paraId="49F4F753" w14:textId="77777777" w:rsidR="008A4CAE" w:rsidRPr="00056BC6" w:rsidRDefault="008A4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</w:t>
            </w:r>
            <w:r w:rsidR="00AB6594" w:rsidRPr="00056BC6">
              <w:rPr>
                <w:rFonts w:ascii="Arial" w:hAnsi="Arial" w:cs="Arial"/>
              </w:rPr>
              <w:t xml:space="preserve">t el camp de regulació, sense indicació </w:t>
            </w:r>
          </w:p>
          <w:p w14:paraId="55C10AFC" w14:textId="77777777" w:rsidR="008A4CAE" w:rsidRPr="00056BC6" w:rsidRDefault="008A4CA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</w:t>
            </w:r>
            <w:r w:rsidR="00AB6594" w:rsidRPr="00056BC6">
              <w:rPr>
                <w:rFonts w:ascii="Arial" w:hAnsi="Arial" w:cs="Arial"/>
              </w:rPr>
              <w:t>illor del 0,25% de l’amplitud del camp</w:t>
            </w:r>
            <w:r w:rsidRPr="00056BC6">
              <w:rPr>
                <w:rFonts w:ascii="Arial" w:hAnsi="Arial" w:cs="Arial"/>
              </w:rPr>
              <w:t xml:space="preserve"> de </w:t>
            </w:r>
            <w:r w:rsidR="00AB6594" w:rsidRPr="00056BC6">
              <w:rPr>
                <w:rFonts w:ascii="Arial" w:hAnsi="Arial" w:cs="Arial"/>
              </w:rPr>
              <w:t>regulació</w:t>
            </w:r>
          </w:p>
        </w:tc>
      </w:tr>
      <w:tr w:rsidR="00ED0DFA" w:rsidRPr="00056BC6" w14:paraId="53FB1EFF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5094158E" w14:textId="77777777" w:rsidR="00ED0DFA" w:rsidRPr="00056BC6" w:rsidRDefault="00C62D2C" w:rsidP="008E0B83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  <w:p w14:paraId="5C0BD4C8" w14:textId="77777777" w:rsidR="008A4CAE" w:rsidRPr="00056BC6" w:rsidRDefault="00C62D2C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Procés</w:t>
            </w:r>
            <w:r w:rsidR="008A4CAE" w:rsidRPr="00056BC6">
              <w:rPr>
                <w:rFonts w:ascii="Arial" w:hAnsi="Arial" w:cs="Arial"/>
              </w:rPr>
              <w:t>:</w:t>
            </w:r>
          </w:p>
          <w:p w14:paraId="4CEEE196" w14:textId="77777777" w:rsidR="008A4CAE" w:rsidRPr="00056BC6" w:rsidRDefault="00C62D2C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Elèctrica</w:t>
            </w:r>
            <w:r w:rsidR="008A4CAE" w:rsidRPr="00056BC6">
              <w:rPr>
                <w:rFonts w:ascii="Arial" w:hAnsi="Arial" w:cs="Arial"/>
              </w:rPr>
              <w:t>: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5104AC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  <w:p w14:paraId="562CF168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¼” NPTH</w:t>
            </w:r>
          </w:p>
          <w:p w14:paraId="15360218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½” NPTH</w:t>
            </w:r>
          </w:p>
        </w:tc>
      </w:tr>
      <w:tr w:rsidR="00ED0DFA" w:rsidRPr="00056BC6" w14:paraId="4DCD1DB1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3E0F307" w14:textId="77777777" w:rsidR="00ED0DFA" w:rsidRPr="00056BC6" w:rsidRDefault="00D86580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</w:t>
            </w:r>
            <w:r w:rsidR="00E0333D" w:rsidRPr="00056BC6">
              <w:rPr>
                <w:rFonts w:ascii="Arial" w:hAnsi="Arial" w:cs="Arial"/>
                <w:b/>
                <w:bCs/>
              </w:rPr>
              <w:t>p</w:t>
            </w:r>
            <w:r w:rsidRPr="00056BC6">
              <w:rPr>
                <w:rFonts w:ascii="Arial" w:hAnsi="Arial" w:cs="Arial"/>
                <w:b/>
                <w:bCs/>
              </w:rPr>
              <w:t>etibili</w:t>
            </w:r>
            <w:r w:rsidR="00C62D2C" w:rsidRPr="00056BC6">
              <w:rPr>
                <w:rFonts w:ascii="Arial" w:hAnsi="Arial" w:cs="Arial"/>
                <w:b/>
                <w:bCs/>
              </w:rPr>
              <w:t xml:space="preserve">tat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D83DF1" w14:textId="77777777" w:rsidR="00ED0DFA" w:rsidRPr="00056BC6" w:rsidRDefault="00C62D2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1% de l’</w:t>
            </w:r>
            <w:r w:rsidR="00D86580" w:rsidRPr="00056BC6">
              <w:rPr>
                <w:rFonts w:ascii="Arial" w:hAnsi="Arial" w:cs="Arial"/>
              </w:rPr>
              <w:t>amplitud del camp</w:t>
            </w:r>
          </w:p>
        </w:tc>
      </w:tr>
      <w:tr w:rsidR="00ED0DFA" w:rsidRPr="00056BC6" w14:paraId="082DB642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50F8F2A8" w14:textId="77777777" w:rsidR="00ED0DFA" w:rsidRPr="00056BC6" w:rsidRDefault="00ED0DFA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81EB53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D0DFA" w:rsidRPr="00056BC6" w14:paraId="24356C74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5CB5B30E" w14:textId="77777777" w:rsidR="00ED0DFA" w:rsidRPr="00056BC6" w:rsidRDefault="000E1977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</w:t>
            </w:r>
            <w:r w:rsidR="00D86580" w:rsidRPr="00056BC6">
              <w:rPr>
                <w:rFonts w:ascii="Arial" w:hAnsi="Arial" w:cs="Arial"/>
                <w:b/>
                <w:bCs/>
                <w:u w:val="single"/>
              </w:rPr>
              <w:t>S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A2F8F3" w14:textId="77777777" w:rsidR="00ED0DFA" w:rsidRPr="00056BC6" w:rsidRDefault="00ED0DF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D0DFA" w:rsidRPr="00056BC6" w14:paraId="5EE5C463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308E6061" w14:textId="77777777" w:rsidR="00ED0DFA" w:rsidRPr="00056BC6" w:rsidRDefault="000E197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Caixa</w:t>
            </w:r>
            <w:r w:rsidR="00D86580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 xml:space="preserve">i </w:t>
            </w:r>
            <w:r w:rsidR="00D86580" w:rsidRPr="00056BC6">
              <w:rPr>
                <w:rFonts w:ascii="Arial" w:hAnsi="Arial" w:cs="Arial"/>
                <w:b/>
                <w:bCs/>
              </w:rPr>
              <w:t>tapa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143297" w14:textId="77777777" w:rsidR="00ED0DFA" w:rsidRPr="00056BC6" w:rsidRDefault="000E197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Estampades</w:t>
            </w:r>
            <w:r w:rsidR="00D86580" w:rsidRPr="00056BC6">
              <w:rPr>
                <w:rFonts w:ascii="Arial" w:hAnsi="Arial" w:cs="Arial"/>
              </w:rPr>
              <w:t xml:space="preserve"> en AISI-316. </w:t>
            </w:r>
            <w:r w:rsidRPr="00056BC6">
              <w:rPr>
                <w:rFonts w:ascii="Arial" w:hAnsi="Arial" w:cs="Arial"/>
              </w:rPr>
              <w:t>Tancament si</w:t>
            </w:r>
            <w:r w:rsidR="00D86580" w:rsidRPr="00056BC6">
              <w:rPr>
                <w:rFonts w:ascii="Arial" w:hAnsi="Arial" w:cs="Arial"/>
              </w:rPr>
              <w:t>stema ba</w:t>
            </w:r>
            <w:r w:rsidRPr="00056BC6">
              <w:rPr>
                <w:rFonts w:ascii="Arial" w:hAnsi="Arial" w:cs="Arial"/>
              </w:rPr>
              <w:t xml:space="preserve">ioneta, amb junta tòrica d’estanquitat en neoprè. Tapa proveïda de dispositiu de blocatge. </w:t>
            </w:r>
          </w:p>
        </w:tc>
      </w:tr>
      <w:tr w:rsidR="00D86580" w:rsidRPr="00056BC6" w14:paraId="232308D9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2FABFBA2" w14:textId="77777777" w:rsidR="00D86580" w:rsidRPr="00056BC6" w:rsidRDefault="00DE72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Element manomètric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E13E61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Membrana </w:t>
            </w:r>
            <w:r w:rsidR="00DE72E4" w:rsidRPr="00056BC6">
              <w:rPr>
                <w:rFonts w:ascii="Arial" w:hAnsi="Arial" w:cs="Arial"/>
              </w:rPr>
              <w:t>elàstica</w:t>
            </w:r>
            <w:r w:rsidRPr="00056BC6">
              <w:rPr>
                <w:rFonts w:ascii="Arial" w:hAnsi="Arial" w:cs="Arial"/>
              </w:rPr>
              <w:t>, enve</w:t>
            </w:r>
            <w:r w:rsidR="00DE72E4" w:rsidRPr="00056BC6">
              <w:rPr>
                <w:rFonts w:ascii="Arial" w:hAnsi="Arial" w:cs="Arial"/>
              </w:rPr>
              <w:t xml:space="preserve">llida artificialment </w:t>
            </w:r>
          </w:p>
        </w:tc>
      </w:tr>
      <w:tr w:rsidR="00D86580" w:rsidRPr="00056BC6" w14:paraId="3C1AA8DB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12173F2E" w14:textId="77777777" w:rsidR="00D86580" w:rsidRPr="00056BC6" w:rsidRDefault="00DE72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Part</w:t>
            </w:r>
            <w:r w:rsidR="00D86580" w:rsidRPr="00056BC6">
              <w:rPr>
                <w:rFonts w:ascii="Arial" w:hAnsi="Arial" w:cs="Arial"/>
                <w:b/>
                <w:bCs/>
              </w:rPr>
              <w:t xml:space="preserve">s </w:t>
            </w:r>
            <w:r w:rsidRPr="00056BC6">
              <w:rPr>
                <w:rFonts w:ascii="Arial" w:hAnsi="Arial" w:cs="Arial"/>
                <w:b/>
                <w:bCs/>
              </w:rPr>
              <w:t>internes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DF9317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</w:t>
            </w:r>
            <w:r w:rsidR="00DE72E4" w:rsidRPr="00056BC6">
              <w:rPr>
                <w:rFonts w:ascii="Arial" w:hAnsi="Arial" w:cs="Arial"/>
              </w:rPr>
              <w:t xml:space="preserve">uport del microruptor, en acer per a molles protegit galvànicament. Altres components, en acer amb protecció galvànica o acer inoxidable. </w:t>
            </w:r>
          </w:p>
        </w:tc>
      </w:tr>
      <w:tr w:rsidR="00D86580" w:rsidRPr="00056BC6" w14:paraId="21C48F99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5CCA8AE" w14:textId="77777777" w:rsidR="00D86580" w:rsidRPr="00056BC6" w:rsidRDefault="00DE72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Reglet elèctric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701438" w14:textId="77777777" w:rsidR="00D86580" w:rsidRPr="00056BC6" w:rsidRDefault="00DE72E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Terminals</w:t>
            </w:r>
            <w:r w:rsidR="00D86580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cargolats, material aïllant </w:t>
            </w:r>
            <w:r w:rsidR="00D86580" w:rsidRPr="00056BC6">
              <w:rPr>
                <w:rFonts w:ascii="Arial" w:hAnsi="Arial" w:cs="Arial"/>
              </w:rPr>
              <w:t xml:space="preserve">Plaskon 446, </w:t>
            </w:r>
            <w:r w:rsidRPr="00056BC6">
              <w:rPr>
                <w:rFonts w:ascii="Arial" w:hAnsi="Arial" w:cs="Arial"/>
              </w:rPr>
              <w:t>segons</w:t>
            </w:r>
            <w:r w:rsidR="00D86580" w:rsidRPr="00056BC6">
              <w:rPr>
                <w:rFonts w:ascii="Arial" w:hAnsi="Arial" w:cs="Arial"/>
              </w:rPr>
              <w:t xml:space="preserve"> norma MIL-UL</w:t>
            </w:r>
          </w:p>
        </w:tc>
      </w:tr>
      <w:tr w:rsidR="00D86580" w:rsidRPr="00056BC6" w14:paraId="305E6699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CC59FC0" w14:textId="77777777" w:rsidR="00D86580" w:rsidRPr="00056BC6" w:rsidRDefault="00DE72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Regulació del punt d’actuació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8E40F3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</w:t>
            </w:r>
            <w:r w:rsidR="00DE72E4" w:rsidRPr="00056BC6">
              <w:rPr>
                <w:rFonts w:ascii="Arial" w:hAnsi="Arial" w:cs="Arial"/>
              </w:rPr>
              <w:t>tern</w:t>
            </w:r>
            <w:r w:rsidRPr="00056BC6">
              <w:rPr>
                <w:rFonts w:ascii="Arial" w:hAnsi="Arial" w:cs="Arial"/>
              </w:rPr>
              <w:t>, m</w:t>
            </w:r>
            <w:r w:rsidR="00DE72E4" w:rsidRPr="00056BC6">
              <w:rPr>
                <w:rFonts w:ascii="Arial" w:hAnsi="Arial" w:cs="Arial"/>
              </w:rPr>
              <w:t>itjançant cargol autoblocant</w:t>
            </w:r>
            <w:r w:rsidRPr="00056BC6">
              <w:rPr>
                <w:rFonts w:ascii="Arial" w:hAnsi="Arial" w:cs="Arial"/>
              </w:rPr>
              <w:t xml:space="preserve"> </w:t>
            </w:r>
            <w:r w:rsidR="00DE72E4" w:rsidRPr="00056BC6">
              <w:rPr>
                <w:rFonts w:ascii="Arial" w:hAnsi="Arial" w:cs="Arial"/>
              </w:rPr>
              <w:t>accessible</w:t>
            </w:r>
            <w:r w:rsidRPr="00056BC6">
              <w:rPr>
                <w:rFonts w:ascii="Arial" w:hAnsi="Arial" w:cs="Arial"/>
              </w:rPr>
              <w:t xml:space="preserve"> des</w:t>
            </w:r>
            <w:r w:rsidR="00DE72E4" w:rsidRPr="00056BC6">
              <w:rPr>
                <w:rFonts w:ascii="Arial" w:hAnsi="Arial" w:cs="Arial"/>
              </w:rPr>
              <w:t xml:space="preserve"> de l’</w:t>
            </w:r>
            <w:r w:rsidRPr="00056BC6">
              <w:rPr>
                <w:rFonts w:ascii="Arial" w:hAnsi="Arial" w:cs="Arial"/>
              </w:rPr>
              <w:t>exterior.</w:t>
            </w:r>
          </w:p>
        </w:tc>
      </w:tr>
      <w:tr w:rsidR="00D86580" w:rsidRPr="00056BC6" w14:paraId="5883D04C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3092B787" w14:textId="77777777" w:rsidR="00D86580" w:rsidRPr="00056BC6" w:rsidRDefault="00D86580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977583" w14:textId="77777777" w:rsidR="00D86580" w:rsidRPr="00056BC6" w:rsidRDefault="00D8658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07147A" w:rsidRPr="00056BC6" w14:paraId="0AE353A5" w14:textId="77777777" w:rsidTr="00A26EE4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3DAC5CE" w14:textId="77777777" w:rsidR="0007147A" w:rsidRPr="00056BC6" w:rsidRDefault="00DE72E4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CARACTERÍSTIQUES</w:t>
            </w:r>
            <w:r w:rsidR="0007147A"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>ELÈCTRIQUES</w:t>
            </w:r>
          </w:p>
        </w:tc>
      </w:tr>
      <w:tr w:rsidR="00640548" w:rsidRPr="00056BC6" w14:paraId="2A697EF3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E0C9252" w14:textId="77777777" w:rsidR="00640548" w:rsidRPr="00056BC6" w:rsidRDefault="00DE72E4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 de microruptor</w:t>
            </w:r>
            <w:r w:rsidR="00640548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56222A" w14:textId="77777777" w:rsidR="00640548" w:rsidRPr="00056BC6" w:rsidRDefault="00DE72E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Estàndard, diferencial fix</w:t>
            </w:r>
          </w:p>
        </w:tc>
      </w:tr>
      <w:tr w:rsidR="00640548" w:rsidRPr="00056BC6" w14:paraId="4F12E1C7" w14:textId="77777777" w:rsidTr="00A26EE4">
        <w:trPr>
          <w:trHeight w:val="922"/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2C37F404" w14:textId="77777777" w:rsidR="00640548" w:rsidRPr="00056BC6" w:rsidRDefault="002D7298" w:rsidP="00640548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lastRenderedPageBreak/>
              <w:t>Valors elèctrics</w:t>
            </w:r>
          </w:p>
          <w:p w14:paraId="7998F8B8" w14:textId="77777777" w:rsidR="00640548" w:rsidRPr="00056BC6" w:rsidRDefault="00640548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C. alterna</w:t>
            </w:r>
          </w:p>
          <w:p w14:paraId="7C8A9EAE" w14:textId="77777777" w:rsidR="00640548" w:rsidRPr="00056BC6" w:rsidRDefault="00640548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C. cont</w:t>
            </w:r>
            <w:r w:rsidR="002D7298" w:rsidRPr="00056BC6">
              <w:rPr>
                <w:rFonts w:ascii="Arial" w:hAnsi="Arial" w:cs="Arial"/>
              </w:rPr>
              <w:t>í</w:t>
            </w:r>
            <w:r w:rsidRPr="00056BC6">
              <w:rPr>
                <w:rFonts w:ascii="Arial" w:hAnsi="Arial" w:cs="Arial"/>
              </w:rPr>
              <w:t>nua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F67284" w14:textId="77777777" w:rsidR="00640548" w:rsidRPr="00056BC6" w:rsidRDefault="00640548" w:rsidP="00056BC6">
            <w:pPr>
              <w:jc w:val="both"/>
              <w:rPr>
                <w:rFonts w:ascii="Arial" w:hAnsi="Arial" w:cs="Arial"/>
              </w:rPr>
            </w:pPr>
          </w:p>
          <w:p w14:paraId="45943527" w14:textId="77777777" w:rsidR="00640548" w:rsidRPr="00056BC6" w:rsidRDefault="0064054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220/380 V, </w:t>
            </w:r>
            <w:smartTag w:uri="urn:schemas-microsoft-com:office:smarttags" w:element="metricconverter">
              <w:smartTagPr>
                <w:attr w:name="ProductID" w:val="15 A"/>
              </w:smartTagPr>
              <w:r w:rsidRPr="00056BC6">
                <w:rPr>
                  <w:rFonts w:ascii="Arial" w:hAnsi="Arial" w:cs="Arial"/>
                </w:rPr>
                <w:t>15 A</w:t>
              </w:r>
            </w:smartTag>
          </w:p>
          <w:p w14:paraId="61C7F51A" w14:textId="77777777" w:rsidR="00640548" w:rsidRPr="00056BC6" w:rsidRDefault="0064054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125 V, </w:t>
            </w:r>
            <w:smartTag w:uri="urn:schemas-microsoft-com:office:smarttags" w:element="metricconverter">
              <w:smartTagPr>
                <w:attr w:name="ProductID" w:val="0,2 A"/>
              </w:smartTagPr>
              <w:r w:rsidRPr="00056BC6">
                <w:rPr>
                  <w:rFonts w:ascii="Arial" w:hAnsi="Arial" w:cs="Arial"/>
                </w:rPr>
                <w:t>0,2 A</w:t>
              </w:r>
            </w:smartTag>
            <w:r w:rsidRPr="00056BC6">
              <w:rPr>
                <w:rFonts w:ascii="Arial" w:hAnsi="Arial" w:cs="Arial"/>
              </w:rPr>
              <w:t xml:space="preserve"> (</w:t>
            </w:r>
            <w:r w:rsidR="002D7298" w:rsidRPr="00056BC6">
              <w:rPr>
                <w:rFonts w:ascii="Arial" w:hAnsi="Arial" w:cs="Arial"/>
              </w:rPr>
              <w:t>càrrega</w:t>
            </w:r>
            <w:r w:rsidRPr="00056BC6">
              <w:rPr>
                <w:rFonts w:ascii="Arial" w:hAnsi="Arial" w:cs="Arial"/>
              </w:rPr>
              <w:t xml:space="preserve"> resistiva)</w:t>
            </w:r>
          </w:p>
        </w:tc>
      </w:tr>
      <w:tr w:rsidR="001B4250" w:rsidRPr="00056BC6" w14:paraId="322F0FAA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226C6863" w14:textId="77777777" w:rsidR="001B4250" w:rsidRPr="00056BC6" w:rsidRDefault="002D7298" w:rsidP="0064054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Presa de ter</w:t>
            </w:r>
            <w:r w:rsidR="001B4250" w:rsidRPr="00056BC6">
              <w:rPr>
                <w:rFonts w:ascii="Arial" w:hAnsi="Arial" w:cs="Arial"/>
                <w:b/>
                <w:bCs/>
              </w:rPr>
              <w:t>ra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ED5051" w14:textId="77777777" w:rsidR="001B4250" w:rsidRPr="00056BC6" w:rsidRDefault="001B425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Interna </w:t>
            </w:r>
            <w:r w:rsidR="002D7298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externa</w:t>
            </w:r>
          </w:p>
        </w:tc>
      </w:tr>
      <w:tr w:rsidR="001B4250" w:rsidRPr="00056BC6" w14:paraId="1C0BA46B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5278B73C" w14:textId="77777777" w:rsidR="001B4250" w:rsidRPr="00056BC6" w:rsidRDefault="002D7298" w:rsidP="0064054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Rigidesa dielèctrica 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1A67C3" w14:textId="77777777" w:rsidR="001B4250" w:rsidRPr="00056BC6" w:rsidRDefault="001B425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2000 Vca entre </w:t>
            </w:r>
            <w:r w:rsidR="0045534E" w:rsidRPr="00056BC6">
              <w:rPr>
                <w:rFonts w:ascii="Arial" w:hAnsi="Arial" w:cs="Arial"/>
              </w:rPr>
              <w:t>connector elèctric</w:t>
            </w:r>
            <w:r w:rsidRPr="00056BC6">
              <w:rPr>
                <w:rFonts w:ascii="Arial" w:hAnsi="Arial" w:cs="Arial"/>
              </w:rPr>
              <w:t xml:space="preserve"> </w:t>
            </w:r>
            <w:r w:rsidR="0045534E" w:rsidRPr="00056BC6">
              <w:rPr>
                <w:rFonts w:ascii="Arial" w:hAnsi="Arial" w:cs="Arial"/>
              </w:rPr>
              <w:t>i cargol de ter</w:t>
            </w:r>
            <w:r w:rsidRPr="00056BC6">
              <w:rPr>
                <w:rFonts w:ascii="Arial" w:hAnsi="Arial" w:cs="Arial"/>
              </w:rPr>
              <w:t>ra</w:t>
            </w:r>
          </w:p>
        </w:tc>
      </w:tr>
      <w:tr w:rsidR="001B4250" w:rsidRPr="00056BC6" w14:paraId="441E98D4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5AF6B06" w14:textId="77777777" w:rsidR="001B4250" w:rsidRPr="00056BC6" w:rsidRDefault="001B4250" w:rsidP="00640548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989F7" w14:textId="77777777" w:rsidR="001B4250" w:rsidRPr="00056BC6" w:rsidRDefault="001B425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1B4250" w:rsidRPr="00056BC6" w14:paraId="435DBE18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64D9DD85" w14:textId="77777777" w:rsidR="001B4250" w:rsidRPr="00056BC6" w:rsidRDefault="0045534E" w:rsidP="00640548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ACCESSORIS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1435B9" w14:textId="77777777" w:rsidR="001B4250" w:rsidRPr="00056BC6" w:rsidRDefault="001B425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1B4250" w:rsidRPr="00056BC6" w14:paraId="3A69B455" w14:textId="77777777" w:rsidTr="00A26EE4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E5267EC" w14:textId="77777777" w:rsidR="001B4250" w:rsidRPr="00056BC6" w:rsidRDefault="0045534E" w:rsidP="00C93370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Amortidor i altres segons esquemes i relació d’</w:t>
            </w:r>
            <w:r w:rsidR="0046395F" w:rsidRPr="00056BC6">
              <w:rPr>
                <w:rFonts w:ascii="Arial" w:hAnsi="Arial" w:cs="Arial"/>
              </w:rPr>
              <w:t>A</w:t>
            </w:r>
            <w:r w:rsidR="001B4250" w:rsidRPr="00056BC6">
              <w:rPr>
                <w:rFonts w:ascii="Arial" w:hAnsi="Arial" w:cs="Arial"/>
              </w:rPr>
              <w:t>cces</w:t>
            </w:r>
            <w:r w:rsidRPr="00056BC6">
              <w:rPr>
                <w:rFonts w:ascii="Arial" w:hAnsi="Arial" w:cs="Arial"/>
              </w:rPr>
              <w:t>soris per a la instrumentació</w:t>
            </w:r>
            <w:r w:rsidR="001B4250" w:rsidRPr="00056BC6">
              <w:rPr>
                <w:rFonts w:ascii="Arial" w:hAnsi="Arial" w:cs="Arial"/>
              </w:rPr>
              <w:t xml:space="preserve"> de </w:t>
            </w:r>
            <w:r w:rsidRPr="00056BC6">
              <w:rPr>
                <w:rFonts w:ascii="Arial" w:hAnsi="Arial" w:cs="Arial"/>
              </w:rPr>
              <w:t>pressió</w:t>
            </w:r>
            <w:r w:rsidR="001B4250" w:rsidRPr="00056BC6">
              <w:rPr>
                <w:rFonts w:ascii="Arial" w:hAnsi="Arial" w:cs="Arial"/>
              </w:rPr>
              <w:t>”.</w:t>
            </w:r>
          </w:p>
        </w:tc>
      </w:tr>
      <w:tr w:rsidR="001B4250" w:rsidRPr="00056BC6" w14:paraId="720F8086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437F46E" w14:textId="77777777" w:rsidR="001B4250" w:rsidRPr="00056BC6" w:rsidRDefault="001B4250" w:rsidP="00640548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A8C160" w14:textId="77777777" w:rsidR="001B4250" w:rsidRPr="00056BC6" w:rsidRDefault="001B425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B732DF" w:rsidRPr="00056BC6" w14:paraId="2F1986F8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57C2903C" w14:textId="77777777" w:rsidR="00B732DF" w:rsidRPr="00056BC6" w:rsidRDefault="00B732DF" w:rsidP="00B732D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243BDD" w14:textId="77777777" w:rsidR="00B732DF" w:rsidRPr="00056BC6" w:rsidRDefault="00B732DF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B732DF" w:rsidRPr="00056BC6" w14:paraId="134E6568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015BB156" w14:textId="77777777" w:rsidR="00B732DF" w:rsidRPr="00056BC6" w:rsidRDefault="00B732DF" w:rsidP="00B732D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EF088" w14:textId="77777777" w:rsidR="00B732DF" w:rsidRPr="00056BC6" w:rsidRDefault="00B06486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WIKA</w:t>
            </w:r>
            <w:r w:rsidR="00B732DF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B732DF" w:rsidRPr="00056BC6" w14:paraId="76252208" w14:textId="77777777" w:rsidTr="00A26EE4">
        <w:trPr>
          <w:jc w:val="center"/>
        </w:trPr>
        <w:tc>
          <w:tcPr>
            <w:tcW w:w="2640" w:type="dxa"/>
            <w:tcBorders>
              <w:top w:val="nil"/>
              <w:left w:val="nil"/>
              <w:bottom w:val="nil"/>
              <w:right w:val="nil"/>
            </w:tcBorders>
          </w:tcPr>
          <w:p w14:paraId="4194F71C" w14:textId="77777777" w:rsidR="00B732DF" w:rsidRPr="00056BC6" w:rsidRDefault="0045534E" w:rsidP="00B732D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  <w:r w:rsidR="00B732DF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6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D8CD15" w14:textId="77777777" w:rsidR="00B732DF" w:rsidRPr="00056BC6" w:rsidRDefault="00B732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MWXX-UN (1 s</w:t>
            </w:r>
            <w:r w:rsidR="0045534E" w:rsidRPr="00056BC6">
              <w:rPr>
                <w:rFonts w:ascii="Arial" w:hAnsi="Arial" w:cs="Arial"/>
              </w:rPr>
              <w:t>ol</w:t>
            </w:r>
            <w:r w:rsidRPr="00056BC6">
              <w:rPr>
                <w:rFonts w:ascii="Arial" w:hAnsi="Arial" w:cs="Arial"/>
              </w:rPr>
              <w:t xml:space="preserve"> contact</w:t>
            </w:r>
            <w:r w:rsidR="0045534E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). </w:t>
            </w:r>
            <w:r w:rsidR="0045534E" w:rsidRPr="00056BC6">
              <w:rPr>
                <w:rFonts w:ascii="Arial" w:hAnsi="Arial" w:cs="Arial"/>
              </w:rPr>
              <w:t>Pressió</w:t>
            </w:r>
          </w:p>
          <w:p w14:paraId="3A406549" w14:textId="77777777" w:rsidR="00B732DF" w:rsidRPr="00056BC6" w:rsidRDefault="00B732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MWXX-DN (2 contact</w:t>
            </w:r>
            <w:r w:rsidR="0045534E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s). </w:t>
            </w:r>
            <w:r w:rsidR="0045534E" w:rsidRPr="00056BC6">
              <w:rPr>
                <w:rFonts w:ascii="Arial" w:hAnsi="Arial" w:cs="Arial"/>
              </w:rPr>
              <w:t>Pressió</w:t>
            </w:r>
          </w:p>
          <w:p w14:paraId="537A865F" w14:textId="77777777" w:rsidR="00B732DF" w:rsidRPr="00056BC6" w:rsidRDefault="0045534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DPW-UN (1 sol</w:t>
            </w:r>
            <w:r w:rsidR="00B732DF" w:rsidRPr="00056BC6">
              <w:rPr>
                <w:rFonts w:ascii="Arial" w:hAnsi="Arial" w:cs="Arial"/>
              </w:rPr>
              <w:t xml:space="preserve"> contact</w:t>
            </w:r>
            <w:r w:rsidRPr="00056BC6">
              <w:rPr>
                <w:rFonts w:ascii="Arial" w:hAnsi="Arial" w:cs="Arial"/>
              </w:rPr>
              <w:t>e</w:t>
            </w:r>
            <w:r w:rsidR="00B732DF" w:rsidRPr="00056BC6">
              <w:rPr>
                <w:rFonts w:ascii="Arial" w:hAnsi="Arial" w:cs="Arial"/>
              </w:rPr>
              <w:t xml:space="preserve">). </w:t>
            </w:r>
            <w:r w:rsidRPr="00056BC6">
              <w:rPr>
                <w:rFonts w:ascii="Arial" w:hAnsi="Arial" w:cs="Arial"/>
              </w:rPr>
              <w:t>Pressió</w:t>
            </w:r>
            <w:r w:rsidR="00B732DF" w:rsidRPr="00056BC6">
              <w:rPr>
                <w:rFonts w:ascii="Arial" w:hAnsi="Arial" w:cs="Arial"/>
              </w:rPr>
              <w:t xml:space="preserve"> diferencial</w:t>
            </w:r>
          </w:p>
          <w:p w14:paraId="1E81D716" w14:textId="77777777" w:rsidR="00B732DF" w:rsidRPr="00056BC6" w:rsidRDefault="00B732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DPW-DN (2 contact</w:t>
            </w:r>
            <w:r w:rsidR="0045534E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s). </w:t>
            </w:r>
            <w:r w:rsidR="0045534E" w:rsidRPr="00056BC6">
              <w:rPr>
                <w:rFonts w:ascii="Arial" w:hAnsi="Arial" w:cs="Arial"/>
              </w:rPr>
              <w:t>Pressió</w:t>
            </w:r>
            <w:r w:rsidRPr="00056BC6">
              <w:rPr>
                <w:rFonts w:ascii="Arial" w:hAnsi="Arial" w:cs="Arial"/>
              </w:rPr>
              <w:t xml:space="preserve"> diferencial</w:t>
            </w:r>
          </w:p>
        </w:tc>
      </w:tr>
    </w:tbl>
    <w:p w14:paraId="09979235" w14:textId="77777777" w:rsidR="00ED0DFA" w:rsidRPr="002610A3" w:rsidRDefault="00ED0DFA" w:rsidP="00422C28">
      <w:pPr>
        <w:jc w:val="both"/>
        <w:rPr>
          <w:rFonts w:ascii="Arial" w:hAnsi="Arial" w:cs="Arial"/>
        </w:rPr>
      </w:pPr>
    </w:p>
    <w:p w14:paraId="16D0B421" w14:textId="77777777" w:rsidR="00ED0DFA" w:rsidRDefault="00ED0DFA" w:rsidP="00422C28">
      <w:pPr>
        <w:jc w:val="both"/>
        <w:rPr>
          <w:rFonts w:ascii="Arial" w:hAnsi="Arial" w:cs="Arial"/>
        </w:rPr>
      </w:pPr>
    </w:p>
    <w:p w14:paraId="5F9B044B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F0C8C" w:rsidRPr="00056BC6" w14:paraId="065A4BDB" w14:textId="77777777" w:rsidTr="00A26EE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90094D3" w14:textId="77777777" w:rsidR="005F0C8C" w:rsidRPr="00056BC6" w:rsidRDefault="005F0C8C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24BC5" w:rsidRPr="00056BC6" w14:paraId="18DA117A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11CC4EF" w14:textId="77777777" w:rsidR="00E24BC5" w:rsidRPr="00056BC6" w:rsidRDefault="00E24BC5" w:rsidP="0084104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7BBDD63" w14:textId="77777777" w:rsidR="00E24BC5" w:rsidRPr="00056BC6" w:rsidRDefault="00E24BC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5D2913A0" w14:textId="77777777" w:rsidR="00E24BC5" w:rsidRPr="00056BC6" w:rsidRDefault="00E24BC5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BE2DA36" w14:textId="77777777" w:rsidR="00E24BC5" w:rsidRPr="00056BC6" w:rsidRDefault="00E24BC5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5F0C8C" w:rsidRPr="00056BC6" w14:paraId="5C072439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0DD3038" w14:textId="77777777" w:rsidR="005F0C8C" w:rsidRPr="00056BC6" w:rsidRDefault="005F0C8C" w:rsidP="005F0C8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08F7EFA" w14:textId="77777777" w:rsidR="005F0C8C" w:rsidRPr="00056BC6" w:rsidRDefault="00891125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50" w:name="_Toc99257992"/>
            <w:bookmarkStart w:id="251" w:name="_Toc14429591"/>
            <w:bookmarkStart w:id="252" w:name="_Toc137214876"/>
            <w:r w:rsidRPr="00056BC6">
              <w:rPr>
                <w:rFonts w:ascii="Arial" w:hAnsi="Arial" w:cs="Arial"/>
              </w:rPr>
              <w:t>PRESSÒSTAT</w:t>
            </w:r>
            <w:r w:rsidR="005F0C8C" w:rsidRPr="00056BC6">
              <w:rPr>
                <w:rFonts w:ascii="Arial" w:hAnsi="Arial" w:cs="Arial"/>
              </w:rPr>
              <w:t xml:space="preserve"> </w:t>
            </w:r>
            <w:r w:rsidR="00C951E1" w:rsidRPr="00056BC6">
              <w:rPr>
                <w:rFonts w:ascii="Arial" w:hAnsi="Arial" w:cs="Arial"/>
              </w:rPr>
              <w:t>(</w:t>
            </w:r>
            <w:r w:rsidR="005F0C8C" w:rsidRPr="00056BC6">
              <w:rPr>
                <w:rFonts w:ascii="Arial" w:hAnsi="Arial" w:cs="Arial"/>
              </w:rPr>
              <w:t>SUPERIOR A 16 BAR</w:t>
            </w:r>
            <w:bookmarkEnd w:id="250"/>
            <w:r w:rsidR="00C951E1" w:rsidRPr="00056BC6">
              <w:rPr>
                <w:rFonts w:ascii="Arial" w:hAnsi="Arial" w:cs="Arial"/>
              </w:rPr>
              <w:t>)</w:t>
            </w:r>
            <w:bookmarkEnd w:id="251"/>
            <w:bookmarkEnd w:id="252"/>
            <w:r w:rsidR="00C951E1" w:rsidRPr="00056BC6">
              <w:rPr>
                <w:rFonts w:ascii="Arial" w:hAnsi="Arial" w:cs="Arial"/>
              </w:rPr>
              <w:t xml:space="preserve"> </w:t>
            </w:r>
          </w:p>
        </w:tc>
      </w:tr>
      <w:tr w:rsidR="00F42B16" w:rsidRPr="00365A28" w14:paraId="0259B2E1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9057720" w14:textId="77777777" w:rsidR="00F42B16" w:rsidRPr="00365A28" w:rsidRDefault="00F42B16" w:rsidP="00F42B1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1B7C6FE" w14:textId="77777777" w:rsidR="00F42B16" w:rsidRPr="00365A28" w:rsidRDefault="00B06486" w:rsidP="00F42B16">
            <w:pPr>
              <w:jc w:val="both"/>
              <w:outlineLvl w:val="1"/>
              <w:rPr>
                <w:rFonts w:ascii="Arial" w:hAnsi="Arial" w:cs="Arial"/>
              </w:rPr>
            </w:pPr>
            <w:bookmarkStart w:id="253" w:name="_Toc14429592"/>
            <w:bookmarkStart w:id="254" w:name="_Toc137214877"/>
            <w:r>
              <w:rPr>
                <w:rFonts w:ascii="Arial" w:hAnsi="Arial" w:cs="Arial"/>
              </w:rPr>
              <w:t>WIKA</w:t>
            </w:r>
            <w:bookmarkEnd w:id="253"/>
            <w:bookmarkEnd w:id="254"/>
          </w:p>
        </w:tc>
      </w:tr>
      <w:tr w:rsidR="005F0C8C" w:rsidRPr="00056BC6" w14:paraId="2AF6B1AF" w14:textId="77777777" w:rsidTr="00A26EE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630027C" w14:textId="77777777" w:rsidR="005F0C8C" w:rsidRPr="00056BC6" w:rsidRDefault="005F0C8C" w:rsidP="005F0C8C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ADC27FC" w14:textId="77777777" w:rsidR="005F0C8C" w:rsidRPr="00056BC6" w:rsidRDefault="005F0C8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de pressions límits</w:t>
            </w:r>
          </w:p>
        </w:tc>
      </w:tr>
    </w:tbl>
    <w:p w14:paraId="550B56D2" w14:textId="77777777" w:rsidR="005F0C8C" w:rsidRPr="002610A3" w:rsidRDefault="005F0C8C" w:rsidP="00F14E0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F0EA4BC" w14:textId="77777777" w:rsidR="005F0C8C" w:rsidRPr="00A26EE4" w:rsidRDefault="00377721" w:rsidP="00A26EE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A26EE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22D058D0" wp14:editId="2DEBEF6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53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9BAAD" id="Line 24" o:spid="_x0000_s1026" style="position:absolute;z-index:2516382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iQEEg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9GokB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5F0C8C" w:rsidRPr="00A26EE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2921"/>
        <w:gridCol w:w="198"/>
        <w:gridCol w:w="6520"/>
      </w:tblGrid>
      <w:tr w:rsidR="00A44BB2" w:rsidRPr="00056BC6" w14:paraId="043CFC02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D29018" w14:textId="77777777" w:rsidR="00A44BB2" w:rsidRPr="00056BC6" w:rsidRDefault="00A44BB2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Sistema de me</w:t>
            </w:r>
            <w:r w:rsidR="00B67993" w:rsidRPr="00056BC6">
              <w:rPr>
                <w:rFonts w:ascii="Arial" w:hAnsi="Arial" w:cs="Arial"/>
                <w:b/>
                <w:bCs/>
              </w:rPr>
              <w:t xml:space="preserve">sura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2BEED3B8" w14:textId="77777777" w:rsidR="00A44BB2" w:rsidRPr="00056BC6" w:rsidRDefault="00A44BB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Turbo Bourdon en “C”</w:t>
            </w:r>
          </w:p>
        </w:tc>
      </w:tr>
      <w:tr w:rsidR="00A44BB2" w:rsidRPr="00056BC6" w14:paraId="7DC955F1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9C9B1D" w14:textId="77777777" w:rsidR="00A44BB2" w:rsidRPr="00056BC6" w:rsidRDefault="00B6799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CF77ED4" w14:textId="77777777" w:rsidR="00A44BB2" w:rsidRPr="00056BC6" w:rsidRDefault="00A44BB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Estanca, gra</w:t>
            </w:r>
            <w:r w:rsidR="00B67993" w:rsidRPr="00056BC6">
              <w:rPr>
                <w:rFonts w:ascii="Arial" w:hAnsi="Arial" w:cs="Arial"/>
              </w:rPr>
              <w:t>u de protecció segons</w:t>
            </w:r>
            <w:r w:rsidR="00A2239F">
              <w:rPr>
                <w:rFonts w:ascii="Arial" w:hAnsi="Arial" w:cs="Arial"/>
              </w:rPr>
              <w:t xml:space="preserve"> IEC IP-6</w:t>
            </w:r>
            <w:r w:rsidRPr="00056BC6">
              <w:rPr>
                <w:rFonts w:ascii="Arial" w:hAnsi="Arial" w:cs="Arial"/>
              </w:rPr>
              <w:t>5</w:t>
            </w:r>
          </w:p>
        </w:tc>
      </w:tr>
      <w:tr w:rsidR="00A44BB2" w:rsidRPr="00056BC6" w14:paraId="5ABF8E7F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F2F0F8" w14:textId="77777777" w:rsidR="00A44BB2" w:rsidRPr="00056BC6" w:rsidRDefault="00B67993" w:rsidP="00A55AF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Límits d’utilització</w:t>
            </w:r>
          </w:p>
          <w:p w14:paraId="16131BA9" w14:textId="77777777" w:rsidR="00A44BB2" w:rsidRPr="00056BC6" w:rsidRDefault="00B67993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Pressió</w:t>
            </w:r>
            <w:r w:rsidR="00A44BB2" w:rsidRPr="00056BC6">
              <w:rPr>
                <w:rFonts w:ascii="Arial" w:hAnsi="Arial" w:cs="Arial"/>
              </w:rPr>
              <w:t>:</w:t>
            </w:r>
          </w:p>
          <w:p w14:paraId="7618D365" w14:textId="77777777" w:rsidR="00A44BB2" w:rsidRPr="00056BC6" w:rsidRDefault="00A44BB2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Sobrepres</w:t>
            </w:r>
            <w:r w:rsidR="00B67993" w:rsidRPr="00056BC6">
              <w:rPr>
                <w:rFonts w:ascii="Arial" w:hAnsi="Arial" w:cs="Arial"/>
              </w:rPr>
              <w:t>sió admesa</w:t>
            </w:r>
            <w:r w:rsidRPr="00056BC6">
              <w:rPr>
                <w:rFonts w:ascii="Arial" w:hAnsi="Arial" w:cs="Arial"/>
              </w:rPr>
              <w:t>:</w:t>
            </w:r>
          </w:p>
          <w:p w14:paraId="3172C1F4" w14:textId="77777777" w:rsidR="00A44BB2" w:rsidRPr="00056BC6" w:rsidRDefault="00A44BB2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Temperatura </w:t>
            </w:r>
            <w:r w:rsidR="00B67993" w:rsidRPr="00056BC6">
              <w:rPr>
                <w:rFonts w:ascii="Arial" w:hAnsi="Arial" w:cs="Arial"/>
              </w:rPr>
              <w:t xml:space="preserve">ambient: </w:t>
            </w:r>
          </w:p>
          <w:p w14:paraId="1A8775A6" w14:textId="77777777" w:rsidR="00A44BB2" w:rsidRPr="00056BC6" w:rsidRDefault="00A44BB2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Temperatura de tr</w:t>
            </w:r>
            <w:r w:rsidR="00B67993" w:rsidRPr="00056BC6">
              <w:rPr>
                <w:rFonts w:ascii="Arial" w:hAnsi="Arial" w:cs="Arial"/>
              </w:rPr>
              <w:t xml:space="preserve">eball: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9B92A22" w14:textId="77777777" w:rsidR="00A44BB2" w:rsidRPr="00056BC6" w:rsidRDefault="00A44BB2" w:rsidP="00A55AF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2F924979" w14:textId="77777777" w:rsidR="00B05BDF" w:rsidRPr="00056BC6" w:rsidRDefault="00B6799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</w:t>
            </w:r>
            <w:r w:rsidR="00B05BDF" w:rsidRPr="00056BC6">
              <w:rPr>
                <w:rFonts w:ascii="Arial" w:hAnsi="Arial" w:cs="Arial"/>
              </w:rPr>
              <w:t>es</w:t>
            </w:r>
            <w:r w:rsidRPr="00056BC6">
              <w:rPr>
                <w:rFonts w:ascii="Arial" w:hAnsi="Arial" w:cs="Arial"/>
              </w:rPr>
              <w:t xml:space="preserve"> </w:t>
            </w:r>
            <w:r w:rsidR="00B05BDF" w:rsidRPr="00056BC6">
              <w:rPr>
                <w:rFonts w:ascii="Arial" w:hAnsi="Arial" w:cs="Arial"/>
              </w:rPr>
              <w:t>de -1/1,5 a 600 bar</w:t>
            </w:r>
          </w:p>
          <w:p w14:paraId="1A1968BF" w14:textId="77777777" w:rsidR="00B05BDF" w:rsidRPr="00056BC6" w:rsidRDefault="00B6799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Fins a</w:t>
            </w:r>
            <w:r w:rsidR="00B05BDF" w:rsidRPr="00056BC6">
              <w:rPr>
                <w:rFonts w:ascii="Arial" w:hAnsi="Arial" w:cs="Arial"/>
              </w:rPr>
              <w:t>l valor de pr</w:t>
            </w:r>
            <w:r w:rsidRPr="00056BC6">
              <w:rPr>
                <w:rFonts w:ascii="Arial" w:hAnsi="Arial" w:cs="Arial"/>
              </w:rPr>
              <w:t xml:space="preserve">ova </w:t>
            </w:r>
          </w:p>
          <w:p w14:paraId="5BD42D4B" w14:textId="77777777" w:rsidR="00B05BDF" w:rsidRPr="00056BC6" w:rsidRDefault="00B05B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-20 + </w:t>
            </w:r>
            <w:smartTag w:uri="urn:schemas-microsoft-com:office:smarttags" w:element="metricconverter">
              <w:smartTagPr>
                <w:attr w:name="ProductID" w:val="70ﾰC"/>
              </w:smartTagPr>
              <w:r w:rsidRPr="00056BC6">
                <w:rPr>
                  <w:rFonts w:ascii="Arial" w:hAnsi="Arial" w:cs="Arial"/>
                </w:rPr>
                <w:t>70°C</w:t>
              </w:r>
            </w:smartTag>
          </w:p>
          <w:p w14:paraId="75DA8224" w14:textId="77777777" w:rsidR="00B05BDF" w:rsidRPr="00056BC6" w:rsidRDefault="00B05B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</w:t>
            </w:r>
            <w:r w:rsidR="00B67993" w:rsidRPr="00056BC6">
              <w:rPr>
                <w:rFonts w:ascii="Arial" w:hAnsi="Arial" w:cs="Arial"/>
              </w:rPr>
              <w:t>í</w:t>
            </w:r>
            <w:r w:rsidRPr="00056BC6">
              <w:rPr>
                <w:rFonts w:ascii="Arial" w:hAnsi="Arial" w:cs="Arial"/>
              </w:rPr>
              <w:t>nua de -20 +</w:t>
            </w:r>
            <w:smartTag w:uri="urn:schemas-microsoft-com:office:smarttags" w:element="metricconverter">
              <w:smartTagPr>
                <w:attr w:name="ProductID" w:val="70ﾰC"/>
              </w:smartTagPr>
              <w:r w:rsidRPr="00056BC6">
                <w:rPr>
                  <w:rFonts w:ascii="Arial" w:hAnsi="Arial" w:cs="Arial"/>
                </w:rPr>
                <w:t>70°C</w:t>
              </w:r>
            </w:smartTag>
          </w:p>
        </w:tc>
      </w:tr>
      <w:tr w:rsidR="00A44BB2" w:rsidRPr="00056BC6" w14:paraId="0433D47C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CA7BE0" w14:textId="77777777" w:rsidR="00A44BB2" w:rsidRPr="00056BC6" w:rsidRDefault="00624E9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</w:t>
            </w:r>
            <w:r w:rsidR="00B67993" w:rsidRPr="00056BC6">
              <w:rPr>
                <w:rFonts w:ascii="Arial" w:hAnsi="Arial" w:cs="Arial"/>
                <w:b/>
                <w:bCs/>
              </w:rPr>
              <w:t xml:space="preserve">untatge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FFEFCC4" w14:textId="77777777" w:rsidR="00A44BB2" w:rsidRPr="00056BC6" w:rsidRDefault="00624E9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Local o </w:t>
            </w:r>
            <w:r w:rsidR="00B67993" w:rsidRPr="00056BC6">
              <w:rPr>
                <w:rFonts w:ascii="Arial" w:hAnsi="Arial" w:cs="Arial"/>
              </w:rPr>
              <w:t>preferiblement</w:t>
            </w:r>
            <w:r w:rsidRPr="00056BC6">
              <w:rPr>
                <w:rFonts w:ascii="Arial" w:hAnsi="Arial" w:cs="Arial"/>
              </w:rPr>
              <w:t xml:space="preserve"> pare</w:t>
            </w:r>
            <w:r w:rsidR="00B67993" w:rsidRPr="00056BC6">
              <w:rPr>
                <w:rFonts w:ascii="Arial" w:hAnsi="Arial" w:cs="Arial"/>
              </w:rPr>
              <w:t>t</w:t>
            </w:r>
          </w:p>
        </w:tc>
      </w:tr>
      <w:tr w:rsidR="00A44BB2" w:rsidRPr="00056BC6" w14:paraId="2F0B3305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6B4507" w14:textId="77777777" w:rsidR="00A44BB2" w:rsidRPr="00056BC6" w:rsidRDefault="00B6799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Contactes</w:t>
            </w:r>
            <w:r w:rsidR="00624E99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elèctrics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5440F48" w14:textId="77777777" w:rsidR="00A44BB2" w:rsidRPr="00056BC6" w:rsidRDefault="00B6799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ó 2 microruptor</w:t>
            </w:r>
            <w:r w:rsidR="00624E99" w:rsidRPr="00056BC6">
              <w:rPr>
                <w:rFonts w:ascii="Arial" w:hAnsi="Arial" w:cs="Arial"/>
              </w:rPr>
              <w:t xml:space="preserve">s, </w:t>
            </w:r>
            <w:r w:rsidRPr="00056BC6">
              <w:rPr>
                <w:rFonts w:ascii="Arial" w:hAnsi="Arial" w:cs="Arial"/>
              </w:rPr>
              <w:t>acció SPDT, d’ajust independent</w:t>
            </w:r>
          </w:p>
        </w:tc>
      </w:tr>
      <w:tr w:rsidR="007E4F65" w:rsidRPr="00056BC6" w14:paraId="21586291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B115F0" w14:textId="77777777" w:rsidR="007E4F65" w:rsidRPr="00056BC6" w:rsidRDefault="007E4F65" w:rsidP="00A55AF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Diferencial</w:t>
            </w:r>
          </w:p>
          <w:p w14:paraId="33A39133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</w:t>
            </w:r>
            <w:r w:rsidR="00301861" w:rsidRPr="00056BC6">
              <w:rPr>
                <w:rFonts w:ascii="Arial" w:hAnsi="Arial" w:cs="Arial"/>
              </w:rPr>
              <w:t>x</w:t>
            </w:r>
            <w:r w:rsidRPr="00056BC6">
              <w:rPr>
                <w:rFonts w:ascii="Arial" w:hAnsi="Arial" w:cs="Arial"/>
              </w:rPr>
              <w:t>:</w:t>
            </w:r>
          </w:p>
          <w:p w14:paraId="2506126B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Regulable: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4FD51E2" w14:textId="77777777" w:rsidR="007E4F65" w:rsidRPr="00056BC6" w:rsidRDefault="007E4F65" w:rsidP="00A55AF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353B4217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ó 2 contact</w:t>
            </w:r>
            <w:r w:rsidR="00301861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s</w:t>
            </w:r>
          </w:p>
          <w:p w14:paraId="3D6330EA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s</w:t>
            </w:r>
            <w:r w:rsidR="00301861" w:rsidRPr="00056BC6">
              <w:rPr>
                <w:rFonts w:ascii="Arial" w:hAnsi="Arial" w:cs="Arial"/>
              </w:rPr>
              <w:t xml:space="preserve">ol contacte </w:t>
            </w:r>
          </w:p>
        </w:tc>
      </w:tr>
      <w:tr w:rsidR="007E4F65" w:rsidRPr="00056BC6" w14:paraId="3B072B49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CA1B2F" w14:textId="77777777" w:rsidR="007E4F65" w:rsidRPr="00056BC6" w:rsidRDefault="001B159A" w:rsidP="00A55AFA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Punt</w:t>
            </w:r>
            <w:r w:rsidR="007E4F65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d’actuació</w:t>
            </w:r>
          </w:p>
          <w:p w14:paraId="2281B0FE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Ajustable:</w:t>
            </w:r>
          </w:p>
          <w:p w14:paraId="646FCEB9" w14:textId="77777777" w:rsidR="007E4F65" w:rsidRPr="00056BC6" w:rsidRDefault="001B159A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 xml:space="preserve">Resolució d’ajust: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05A6FDE" w14:textId="77777777" w:rsidR="007E4F65" w:rsidRPr="00056BC6" w:rsidRDefault="007E4F65" w:rsidP="00A55AF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18825744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</w:t>
            </w:r>
            <w:r w:rsidR="001B159A" w:rsidRPr="00056BC6">
              <w:rPr>
                <w:rFonts w:ascii="Arial" w:hAnsi="Arial" w:cs="Arial"/>
              </w:rPr>
              <w:t xml:space="preserve">t el camp de regulació, sense indicació </w:t>
            </w:r>
          </w:p>
          <w:p w14:paraId="5B5A8758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</w:t>
            </w:r>
            <w:r w:rsidR="001B159A" w:rsidRPr="00056BC6">
              <w:rPr>
                <w:rFonts w:ascii="Arial" w:hAnsi="Arial" w:cs="Arial"/>
              </w:rPr>
              <w:t>illor del 0,25% de l’amplitud del camp</w:t>
            </w:r>
            <w:r w:rsidRPr="00056BC6">
              <w:rPr>
                <w:rFonts w:ascii="Arial" w:hAnsi="Arial" w:cs="Arial"/>
              </w:rPr>
              <w:t xml:space="preserve"> de </w:t>
            </w:r>
            <w:r w:rsidR="001B159A" w:rsidRPr="00056BC6">
              <w:rPr>
                <w:rFonts w:ascii="Arial" w:hAnsi="Arial" w:cs="Arial"/>
              </w:rPr>
              <w:t>regulació</w:t>
            </w:r>
          </w:p>
        </w:tc>
      </w:tr>
      <w:tr w:rsidR="007E4F65" w:rsidRPr="00056BC6" w14:paraId="65CF6851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147413" w14:textId="77777777" w:rsidR="007E4F65" w:rsidRPr="00056BC6" w:rsidRDefault="001B159A" w:rsidP="00A55AFA">
            <w:pPr>
              <w:spacing w:line="276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  <w:p w14:paraId="34B5CD9A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Proc</w:t>
            </w:r>
            <w:r w:rsidR="001B159A" w:rsidRPr="00056BC6">
              <w:rPr>
                <w:rFonts w:ascii="Arial" w:hAnsi="Arial" w:cs="Arial"/>
              </w:rPr>
              <w:t>és</w:t>
            </w:r>
            <w:r w:rsidRPr="00056BC6">
              <w:rPr>
                <w:rFonts w:ascii="Arial" w:hAnsi="Arial" w:cs="Arial"/>
              </w:rPr>
              <w:t>:</w:t>
            </w:r>
          </w:p>
          <w:p w14:paraId="3D9D5879" w14:textId="77777777" w:rsidR="007E4F65" w:rsidRPr="00056BC6" w:rsidRDefault="001B159A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Elèctrica</w:t>
            </w:r>
            <w:r w:rsidR="007E4F65" w:rsidRPr="00056BC6">
              <w:rPr>
                <w:rFonts w:ascii="Arial" w:hAnsi="Arial" w:cs="Arial"/>
              </w:rPr>
              <w:t>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857F764" w14:textId="77777777" w:rsidR="007E4F65" w:rsidRPr="00056BC6" w:rsidRDefault="007E4F65" w:rsidP="00A55AFA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41BAA493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¼” NPTH</w:t>
            </w:r>
          </w:p>
          <w:p w14:paraId="30486ECC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½” NPTH</w:t>
            </w:r>
          </w:p>
        </w:tc>
      </w:tr>
      <w:tr w:rsidR="007E4F65" w:rsidRPr="00056BC6" w14:paraId="0F5F9E96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E1CDF4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Repetibili</w:t>
            </w:r>
            <w:r w:rsidR="001B159A" w:rsidRPr="00056BC6">
              <w:rPr>
                <w:rFonts w:ascii="Arial" w:hAnsi="Arial" w:cs="Arial"/>
                <w:b/>
                <w:bCs/>
              </w:rPr>
              <w:t xml:space="preserve">tat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51A7045F" w14:textId="77777777" w:rsidR="007E4F65" w:rsidRPr="00056BC6" w:rsidRDefault="00716F5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0,5</w:t>
            </w:r>
            <w:r w:rsidR="001B159A" w:rsidRPr="00056BC6">
              <w:rPr>
                <w:rFonts w:ascii="Arial" w:hAnsi="Arial" w:cs="Arial"/>
              </w:rPr>
              <w:t>% de l’amplitud del camp</w:t>
            </w:r>
          </w:p>
        </w:tc>
      </w:tr>
      <w:tr w:rsidR="00716F50" w:rsidRPr="00056BC6" w14:paraId="01CBD61C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538D73" w14:textId="77777777" w:rsidR="00716F50" w:rsidRPr="00056BC6" w:rsidRDefault="00716F50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Deriva </w:t>
            </w:r>
            <w:r w:rsidR="001B159A" w:rsidRPr="00056BC6">
              <w:rPr>
                <w:rFonts w:ascii="Arial" w:hAnsi="Arial" w:cs="Arial"/>
                <w:b/>
                <w:bCs/>
              </w:rPr>
              <w:t>tèrmica del punt d’actuació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A664E05" w14:textId="77777777" w:rsidR="00716F50" w:rsidRPr="00056BC6" w:rsidRDefault="001B159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Màxima ± 0,20% de l’</w:t>
            </w:r>
            <w:r w:rsidR="00716F50" w:rsidRPr="00056BC6">
              <w:rPr>
                <w:rFonts w:ascii="Arial" w:hAnsi="Arial" w:cs="Arial"/>
              </w:rPr>
              <w:t>ampli</w:t>
            </w:r>
            <w:r w:rsidRPr="00056BC6">
              <w:rPr>
                <w:rFonts w:ascii="Arial" w:hAnsi="Arial" w:cs="Arial"/>
              </w:rPr>
              <w:t>tud del camp</w:t>
            </w:r>
            <w:r w:rsidR="00716F50" w:rsidRPr="00056BC6">
              <w:rPr>
                <w:rFonts w:ascii="Arial" w:hAnsi="Arial" w:cs="Arial"/>
              </w:rPr>
              <w:t xml:space="preserve"> x 10 K de difer</w:t>
            </w:r>
            <w:r w:rsidRPr="00056BC6">
              <w:rPr>
                <w:rFonts w:ascii="Arial" w:hAnsi="Arial" w:cs="Arial"/>
              </w:rPr>
              <w:t>è</w:t>
            </w:r>
            <w:r w:rsidR="00716F50" w:rsidRPr="00056BC6">
              <w:rPr>
                <w:rFonts w:ascii="Arial" w:hAnsi="Arial" w:cs="Arial"/>
              </w:rPr>
              <w:t xml:space="preserve">ncia </w:t>
            </w:r>
            <w:r w:rsidRPr="00056BC6">
              <w:rPr>
                <w:rFonts w:ascii="Arial" w:hAnsi="Arial" w:cs="Arial"/>
              </w:rPr>
              <w:t>amb</w:t>
            </w:r>
            <w:r w:rsidR="00716F50" w:rsidRPr="00056BC6">
              <w:rPr>
                <w:rFonts w:ascii="Arial" w:hAnsi="Arial" w:cs="Arial"/>
              </w:rPr>
              <w:t xml:space="preserve"> la temperatura de tara</w:t>
            </w:r>
            <w:r w:rsidRPr="00056BC6">
              <w:rPr>
                <w:rFonts w:ascii="Arial" w:hAnsi="Arial" w:cs="Arial"/>
              </w:rPr>
              <w:t xml:space="preserve">t </w:t>
            </w:r>
          </w:p>
        </w:tc>
      </w:tr>
      <w:tr w:rsidR="007E4F65" w:rsidRPr="00056BC6" w14:paraId="35356BBC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E19DCF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16FB312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20EE3761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72CA57" w14:textId="77777777" w:rsidR="007E4F65" w:rsidRPr="00056BC6" w:rsidRDefault="0055505A" w:rsidP="007E4F65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7C94F27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39D9F928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CF3E28" w14:textId="77777777" w:rsidR="007E4F65" w:rsidRPr="00056BC6" w:rsidRDefault="0055505A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Caixa</w:t>
            </w:r>
            <w:r w:rsidR="007E4F65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i</w:t>
            </w:r>
            <w:r w:rsidR="007E4F65" w:rsidRPr="00056BC6">
              <w:rPr>
                <w:rFonts w:ascii="Arial" w:hAnsi="Arial" w:cs="Arial"/>
                <w:b/>
                <w:bCs/>
              </w:rPr>
              <w:t xml:space="preserve"> tapa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2906E08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Estampad</w:t>
            </w:r>
            <w:r w:rsidR="0055505A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s en AISI-316. </w:t>
            </w:r>
            <w:r w:rsidR="0055505A" w:rsidRPr="00056BC6">
              <w:rPr>
                <w:rFonts w:ascii="Arial" w:hAnsi="Arial" w:cs="Arial"/>
              </w:rPr>
              <w:t>Tancament</w:t>
            </w:r>
            <w:r w:rsidRPr="00056BC6">
              <w:rPr>
                <w:rFonts w:ascii="Arial" w:hAnsi="Arial" w:cs="Arial"/>
              </w:rPr>
              <w:t xml:space="preserve"> sistema </w:t>
            </w:r>
            <w:r w:rsidR="0055505A" w:rsidRPr="00056BC6">
              <w:rPr>
                <w:rFonts w:ascii="Arial" w:hAnsi="Arial" w:cs="Arial"/>
              </w:rPr>
              <w:t>baioneta</w:t>
            </w:r>
            <w:r w:rsidRPr="00056BC6">
              <w:rPr>
                <w:rFonts w:ascii="Arial" w:hAnsi="Arial" w:cs="Arial"/>
              </w:rPr>
              <w:t xml:space="preserve">, </w:t>
            </w:r>
            <w:r w:rsidR="0055505A" w:rsidRPr="00056BC6">
              <w:rPr>
                <w:rFonts w:ascii="Arial" w:hAnsi="Arial" w:cs="Arial"/>
              </w:rPr>
              <w:t xml:space="preserve">amb </w:t>
            </w:r>
            <w:r w:rsidRPr="00056BC6">
              <w:rPr>
                <w:rFonts w:ascii="Arial" w:hAnsi="Arial" w:cs="Arial"/>
              </w:rPr>
              <w:t xml:space="preserve">junta </w:t>
            </w:r>
            <w:r w:rsidR="0055505A" w:rsidRPr="00056BC6">
              <w:rPr>
                <w:rFonts w:ascii="Arial" w:hAnsi="Arial" w:cs="Arial"/>
              </w:rPr>
              <w:t>tòrica d’</w:t>
            </w:r>
            <w:r w:rsidRPr="00056BC6">
              <w:rPr>
                <w:rFonts w:ascii="Arial" w:hAnsi="Arial" w:cs="Arial"/>
              </w:rPr>
              <w:t>estanqu</w:t>
            </w:r>
            <w:r w:rsidR="0055505A" w:rsidRPr="00056BC6">
              <w:rPr>
                <w:rFonts w:ascii="Arial" w:hAnsi="Arial" w:cs="Arial"/>
              </w:rPr>
              <w:t xml:space="preserve">itat en neoprè. Tapa proveïda de dispositiu de blocatge. </w:t>
            </w:r>
          </w:p>
        </w:tc>
      </w:tr>
      <w:tr w:rsidR="007E4F65" w:rsidRPr="00056BC6" w14:paraId="6374E463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383B9C" w14:textId="77777777" w:rsidR="007E4F65" w:rsidRPr="00056BC6" w:rsidRDefault="0055505A" w:rsidP="00056BC6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Element manomètric</w:t>
            </w:r>
          </w:p>
          <w:p w14:paraId="5A53C5D5" w14:textId="77777777" w:rsidR="00020A42" w:rsidRPr="00056BC6" w:rsidRDefault="0055505A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Tub</w:t>
            </w:r>
            <w:r w:rsidR="00020A42" w:rsidRPr="00056BC6">
              <w:rPr>
                <w:rFonts w:ascii="Arial" w:hAnsi="Arial" w:cs="Arial"/>
              </w:rPr>
              <w:t xml:space="preserve"> Bourdon:</w:t>
            </w:r>
          </w:p>
          <w:p w14:paraId="5AD96773" w14:textId="77777777" w:rsidR="00020A42" w:rsidRPr="00056BC6" w:rsidRDefault="00020A42" w:rsidP="00056BC6">
            <w:pPr>
              <w:ind w:left="240"/>
              <w:rPr>
                <w:rFonts w:ascii="Arial" w:hAnsi="Arial" w:cs="Arial"/>
              </w:rPr>
            </w:pPr>
          </w:p>
          <w:p w14:paraId="61629645" w14:textId="77777777" w:rsidR="00020A42" w:rsidRPr="00056BC6" w:rsidRDefault="00020A42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</w:t>
            </w:r>
            <w:r w:rsidR="0055505A" w:rsidRPr="00056BC6">
              <w:rPr>
                <w:rFonts w:ascii="Arial" w:hAnsi="Arial" w:cs="Arial"/>
              </w:rPr>
              <w:t>à</w:t>
            </w:r>
            <w:r w:rsidRPr="00056BC6">
              <w:rPr>
                <w:rFonts w:ascii="Arial" w:hAnsi="Arial" w:cs="Arial"/>
              </w:rPr>
              <w:t>cord:</w:t>
            </w:r>
          </w:p>
          <w:p w14:paraId="1E2BB9B3" w14:textId="77777777" w:rsidR="00020A42" w:rsidRPr="00056BC6" w:rsidRDefault="0055505A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Union</w:t>
            </w:r>
            <w:r w:rsidR="00020A42" w:rsidRPr="00056BC6">
              <w:rPr>
                <w:rFonts w:ascii="Arial" w:hAnsi="Arial" w:cs="Arial"/>
              </w:rPr>
              <w:t>s: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E7FB955" w14:textId="77777777" w:rsidR="007E4F65" w:rsidRPr="00056BC6" w:rsidRDefault="007E4F6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54F5B949" w14:textId="77777777" w:rsidR="00A55AFA" w:rsidRPr="00056BC6" w:rsidRDefault="00020A4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forma “C”. </w:t>
            </w:r>
            <w:r w:rsidR="0055505A" w:rsidRPr="00056BC6">
              <w:rPr>
                <w:rFonts w:ascii="Arial" w:hAnsi="Arial" w:cs="Arial"/>
              </w:rPr>
              <w:t>Característiques</w:t>
            </w:r>
            <w:r w:rsidRPr="00056BC6">
              <w:rPr>
                <w:rFonts w:ascii="Arial" w:hAnsi="Arial" w:cs="Arial"/>
              </w:rPr>
              <w:t xml:space="preserve"> </w:t>
            </w:r>
            <w:r w:rsidR="0055505A" w:rsidRPr="00056BC6">
              <w:rPr>
                <w:rFonts w:ascii="Arial" w:hAnsi="Arial" w:cs="Arial"/>
              </w:rPr>
              <w:t>elàstiques</w:t>
            </w:r>
            <w:r w:rsidRPr="00056BC6">
              <w:rPr>
                <w:rFonts w:ascii="Arial" w:hAnsi="Arial" w:cs="Arial"/>
              </w:rPr>
              <w:t xml:space="preserve"> </w:t>
            </w:r>
            <w:r w:rsidR="0055505A" w:rsidRPr="00056BC6">
              <w:rPr>
                <w:rFonts w:ascii="Arial" w:hAnsi="Arial" w:cs="Arial"/>
              </w:rPr>
              <w:t>estabilitzades</w:t>
            </w:r>
            <w:r w:rsidRPr="00056BC6">
              <w:rPr>
                <w:rFonts w:ascii="Arial" w:hAnsi="Arial" w:cs="Arial"/>
              </w:rPr>
              <w:t xml:space="preserve"> m</w:t>
            </w:r>
            <w:r w:rsidR="0055505A" w:rsidRPr="00056BC6">
              <w:rPr>
                <w:rFonts w:ascii="Arial" w:hAnsi="Arial" w:cs="Arial"/>
              </w:rPr>
              <w:t>i</w:t>
            </w:r>
            <w:r w:rsidR="00A55AFA">
              <w:rPr>
                <w:rFonts w:ascii="Arial" w:hAnsi="Arial" w:cs="Arial"/>
              </w:rPr>
              <w:t>tjançant envelliment artificial</w:t>
            </w:r>
          </w:p>
          <w:p w14:paraId="71D20354" w14:textId="77777777" w:rsidR="00020A42" w:rsidRPr="00056BC6" w:rsidRDefault="00020A4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barra forjada</w:t>
            </w:r>
          </w:p>
          <w:p w14:paraId="20D6973E" w14:textId="77777777" w:rsidR="00020A42" w:rsidRPr="00056BC6" w:rsidRDefault="00020A4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Soldadura TIG, </w:t>
            </w:r>
            <w:r w:rsidR="0055505A" w:rsidRPr="00056BC6">
              <w:rPr>
                <w:rFonts w:ascii="Arial" w:hAnsi="Arial" w:cs="Arial"/>
              </w:rPr>
              <w:t xml:space="preserve">sense aportació </w:t>
            </w:r>
          </w:p>
        </w:tc>
      </w:tr>
      <w:tr w:rsidR="007E4F65" w:rsidRPr="00056BC6" w14:paraId="614D176B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6A9304" w14:textId="77777777" w:rsidR="007E4F65" w:rsidRPr="00056BC6" w:rsidRDefault="0055505A" w:rsidP="00056BC6">
            <w:pPr>
              <w:keepNext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Part</w:t>
            </w:r>
            <w:r w:rsidR="007E4F65" w:rsidRPr="00056BC6">
              <w:rPr>
                <w:rFonts w:ascii="Arial" w:hAnsi="Arial" w:cs="Arial"/>
                <w:b/>
                <w:bCs/>
              </w:rPr>
              <w:t>s intern</w:t>
            </w:r>
            <w:r w:rsidRPr="00056BC6">
              <w:rPr>
                <w:rFonts w:ascii="Arial" w:hAnsi="Arial" w:cs="Arial"/>
                <w:b/>
                <w:bCs/>
              </w:rPr>
              <w:t>e</w:t>
            </w:r>
            <w:r w:rsidR="007E4F65"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196CD42" w14:textId="77777777" w:rsidR="007E4F65" w:rsidRPr="00056BC6" w:rsidRDefault="007E4F65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</w:t>
            </w:r>
            <w:r w:rsidR="0055505A" w:rsidRPr="00056BC6">
              <w:rPr>
                <w:rFonts w:ascii="Arial" w:hAnsi="Arial" w:cs="Arial"/>
              </w:rPr>
              <w:t xml:space="preserve">uport del microruptor, en acer per a molles protegit galvànicament. Altres components, en acer amb protecció galvànica o acer inoxidable. </w:t>
            </w:r>
          </w:p>
        </w:tc>
      </w:tr>
      <w:tr w:rsidR="007E4F65" w:rsidRPr="00056BC6" w14:paraId="23DE50BA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8857C8" w14:textId="77777777" w:rsidR="007E4F65" w:rsidRPr="00056BC6" w:rsidRDefault="0055505A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Reglet elèctric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3A9C93C9" w14:textId="77777777" w:rsidR="007E4F65" w:rsidRPr="00056BC6" w:rsidRDefault="00722A0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Terminal</w:t>
            </w:r>
            <w:r w:rsidR="007E4F65" w:rsidRPr="00056BC6">
              <w:rPr>
                <w:rFonts w:ascii="Arial" w:hAnsi="Arial" w:cs="Arial"/>
              </w:rPr>
              <w:t xml:space="preserve">s </w:t>
            </w:r>
            <w:r w:rsidRPr="00056BC6">
              <w:rPr>
                <w:rFonts w:ascii="Arial" w:hAnsi="Arial" w:cs="Arial"/>
              </w:rPr>
              <w:t>cargolats, material aïllant</w:t>
            </w:r>
            <w:r w:rsidR="007E4F65" w:rsidRPr="00056BC6">
              <w:rPr>
                <w:rFonts w:ascii="Arial" w:hAnsi="Arial" w:cs="Arial"/>
              </w:rPr>
              <w:t xml:space="preserve"> Plaskon 446, </w:t>
            </w:r>
            <w:r w:rsidRPr="00056BC6">
              <w:rPr>
                <w:rFonts w:ascii="Arial" w:hAnsi="Arial" w:cs="Arial"/>
              </w:rPr>
              <w:t xml:space="preserve">segons </w:t>
            </w:r>
            <w:r w:rsidR="007E4F65" w:rsidRPr="00056BC6">
              <w:rPr>
                <w:rFonts w:ascii="Arial" w:hAnsi="Arial" w:cs="Arial"/>
              </w:rPr>
              <w:t>norma MIL-UL</w:t>
            </w:r>
          </w:p>
        </w:tc>
      </w:tr>
      <w:tr w:rsidR="007E4F65" w:rsidRPr="00056BC6" w14:paraId="7C85B1EF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CBA6B8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Regulació del punt d’actuació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9C7AEB1" w14:textId="77777777" w:rsidR="007E4F65" w:rsidRPr="00056BC6" w:rsidRDefault="00722A0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Intern</w:t>
            </w:r>
            <w:r w:rsidR="007E4F65" w:rsidRPr="00056BC6">
              <w:rPr>
                <w:rFonts w:ascii="Arial" w:hAnsi="Arial" w:cs="Arial"/>
              </w:rPr>
              <w:t xml:space="preserve">, </w:t>
            </w:r>
            <w:r w:rsidRPr="00056BC6">
              <w:rPr>
                <w:rFonts w:ascii="Arial" w:hAnsi="Arial" w:cs="Arial"/>
              </w:rPr>
              <w:t xml:space="preserve">mitjançant cargol autoblocant accessible des de l’exterior. </w:t>
            </w:r>
          </w:p>
        </w:tc>
      </w:tr>
      <w:tr w:rsidR="007E4F65" w:rsidRPr="00056BC6" w14:paraId="35E9392F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0824EC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37D3864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060FC840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438648" w14:textId="77777777" w:rsidR="007E4F65" w:rsidRPr="00056BC6" w:rsidRDefault="00722A0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MICRORUPTOR</w:t>
            </w:r>
            <w:r w:rsidR="000C3EE4" w:rsidRPr="00056BC6">
              <w:rPr>
                <w:rFonts w:ascii="Arial" w:hAnsi="Arial" w:cs="Arial"/>
                <w:b/>
                <w:bCs/>
                <w:u w:val="single"/>
              </w:rPr>
              <w:t>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C835990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40A33B0A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81F81F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31891EE" w14:textId="77777777" w:rsidR="007E4F65" w:rsidRPr="00056BC6" w:rsidRDefault="000C3EE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“N” </w:t>
            </w:r>
            <w:r w:rsidR="00722A05" w:rsidRPr="00056BC6">
              <w:rPr>
                <w:rFonts w:ascii="Arial" w:hAnsi="Arial" w:cs="Arial"/>
              </w:rPr>
              <w:t>es</w:t>
            </w:r>
            <w:r w:rsidRPr="00056BC6">
              <w:rPr>
                <w:rFonts w:ascii="Arial" w:hAnsi="Arial" w:cs="Arial"/>
              </w:rPr>
              <w:t>t</w:t>
            </w:r>
            <w:r w:rsidR="00722A05" w:rsidRPr="00056BC6">
              <w:rPr>
                <w:rFonts w:ascii="Arial" w:hAnsi="Arial" w:cs="Arial"/>
              </w:rPr>
              <w:t>à</w:t>
            </w:r>
            <w:r w:rsidRPr="00056BC6">
              <w:rPr>
                <w:rFonts w:ascii="Arial" w:hAnsi="Arial" w:cs="Arial"/>
              </w:rPr>
              <w:t>n</w:t>
            </w:r>
            <w:r w:rsidR="007E4F65" w:rsidRPr="00056BC6">
              <w:rPr>
                <w:rFonts w:ascii="Arial" w:hAnsi="Arial" w:cs="Arial"/>
              </w:rPr>
              <w:t>dard, diferencial f</w:t>
            </w:r>
            <w:r w:rsidR="00722A05" w:rsidRPr="00056BC6">
              <w:rPr>
                <w:rFonts w:ascii="Arial" w:hAnsi="Arial" w:cs="Arial"/>
              </w:rPr>
              <w:t xml:space="preserve">ix </w:t>
            </w:r>
          </w:p>
        </w:tc>
      </w:tr>
      <w:tr w:rsidR="007E4F65" w:rsidRPr="00056BC6" w14:paraId="207523E5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1CD7D5" w14:textId="77777777" w:rsidR="007E4F65" w:rsidRPr="00056BC6" w:rsidRDefault="000C3EE4" w:rsidP="00056BC6">
            <w:pPr>
              <w:spacing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Poder </w:t>
            </w:r>
            <w:r w:rsidR="00722A05" w:rsidRPr="00056BC6">
              <w:rPr>
                <w:rFonts w:ascii="Arial" w:hAnsi="Arial" w:cs="Arial"/>
                <w:b/>
                <w:bCs/>
              </w:rPr>
              <w:t xml:space="preserve">tall </w:t>
            </w:r>
          </w:p>
          <w:p w14:paraId="5A90E11E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C. alterna</w:t>
            </w:r>
          </w:p>
          <w:p w14:paraId="03191478" w14:textId="77777777" w:rsidR="007E4F65" w:rsidRPr="00056BC6" w:rsidRDefault="007E4F65" w:rsidP="00377721">
            <w:pPr>
              <w:numPr>
                <w:ilvl w:val="0"/>
                <w:numId w:val="5"/>
              </w:num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C. cont</w:t>
            </w:r>
            <w:r w:rsidR="00722A05" w:rsidRPr="00056BC6">
              <w:rPr>
                <w:rFonts w:ascii="Arial" w:hAnsi="Arial" w:cs="Arial"/>
              </w:rPr>
              <w:t>inu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7432E787" w14:textId="77777777" w:rsidR="007E4F65" w:rsidRPr="00056BC6" w:rsidRDefault="007E4F65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5FE91F21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15 A"/>
              </w:smartTagPr>
              <w:r w:rsidRPr="00056BC6">
                <w:rPr>
                  <w:rFonts w:ascii="Arial" w:hAnsi="Arial" w:cs="Arial"/>
                </w:rPr>
                <w:t>15 A</w:t>
              </w:r>
            </w:smartTag>
            <w:r w:rsidR="000C3EE4" w:rsidRPr="00056BC6">
              <w:rPr>
                <w:rFonts w:ascii="Arial" w:hAnsi="Arial" w:cs="Arial"/>
              </w:rPr>
              <w:t xml:space="preserve"> </w:t>
            </w:r>
            <w:r w:rsidR="0024146C" w:rsidRPr="00056BC6">
              <w:rPr>
                <w:rFonts w:ascii="Arial" w:hAnsi="Arial" w:cs="Arial"/>
              </w:rPr>
              <w:t xml:space="preserve"> </w:t>
            </w:r>
            <w:r w:rsidR="000C3EE4" w:rsidRPr="00056BC6">
              <w:rPr>
                <w:rFonts w:ascii="Arial" w:hAnsi="Arial" w:cs="Arial"/>
              </w:rPr>
              <w:t xml:space="preserve">a </w:t>
            </w:r>
            <w:r w:rsidR="0024146C" w:rsidRPr="00056BC6">
              <w:rPr>
                <w:rFonts w:ascii="Arial" w:hAnsi="Arial" w:cs="Arial"/>
              </w:rPr>
              <w:t xml:space="preserve"> </w:t>
            </w:r>
            <w:r w:rsidR="000C3EE4" w:rsidRPr="00056BC6">
              <w:rPr>
                <w:rFonts w:ascii="Arial" w:hAnsi="Arial" w:cs="Arial"/>
              </w:rPr>
              <w:t>220/380</w:t>
            </w:r>
          </w:p>
          <w:p w14:paraId="0D5C13ED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0,2 A"/>
              </w:smartTagPr>
              <w:r w:rsidRPr="00056BC6">
                <w:rPr>
                  <w:rFonts w:ascii="Arial" w:hAnsi="Arial" w:cs="Arial"/>
                </w:rPr>
                <w:t>0,2 A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r w:rsidR="000C3EE4" w:rsidRPr="00056BC6">
              <w:rPr>
                <w:rFonts w:ascii="Arial" w:hAnsi="Arial" w:cs="Arial"/>
              </w:rPr>
              <w:t xml:space="preserve"> a</w:t>
            </w:r>
            <w:r w:rsidR="0024146C" w:rsidRPr="00056BC6">
              <w:rPr>
                <w:rFonts w:ascii="Arial" w:hAnsi="Arial" w:cs="Arial"/>
              </w:rPr>
              <w:t xml:space="preserve"> </w:t>
            </w:r>
            <w:r w:rsidR="000C3EE4" w:rsidRPr="00056BC6">
              <w:rPr>
                <w:rFonts w:ascii="Arial" w:hAnsi="Arial" w:cs="Arial"/>
              </w:rPr>
              <w:t xml:space="preserve"> 125 V</w:t>
            </w:r>
          </w:p>
        </w:tc>
      </w:tr>
      <w:tr w:rsidR="007E4F65" w:rsidRPr="00056BC6" w14:paraId="79ACEADD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EED5E4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Presa de terra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0D907388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Interna </w:t>
            </w:r>
            <w:r w:rsidR="00722A05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externa</w:t>
            </w:r>
          </w:p>
        </w:tc>
      </w:tr>
      <w:tr w:rsidR="007E4F65" w:rsidRPr="00056BC6" w14:paraId="29407F63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BB24E8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Rigidesa dielèctrica 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1B83C59B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2000 Vca en</w:t>
            </w:r>
            <w:r w:rsidR="00722A05" w:rsidRPr="00056BC6">
              <w:rPr>
                <w:rFonts w:ascii="Arial" w:hAnsi="Arial" w:cs="Arial"/>
              </w:rPr>
              <w:t xml:space="preserve"> born</w:t>
            </w:r>
            <w:r w:rsidR="000C3EE4" w:rsidRPr="00056BC6">
              <w:rPr>
                <w:rFonts w:ascii="Arial" w:hAnsi="Arial" w:cs="Arial"/>
              </w:rPr>
              <w:t xml:space="preserve">s </w:t>
            </w:r>
            <w:r w:rsidR="00722A05" w:rsidRPr="00056BC6">
              <w:rPr>
                <w:rFonts w:ascii="Arial" w:hAnsi="Arial" w:cs="Arial"/>
              </w:rPr>
              <w:t xml:space="preserve">i terra </w:t>
            </w:r>
          </w:p>
        </w:tc>
      </w:tr>
      <w:tr w:rsidR="007E4F65" w:rsidRPr="00056BC6" w14:paraId="0D8A3F27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63B5A9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4E3CCCD1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7D35BB1B" w14:textId="77777777" w:rsidTr="00D0447D">
        <w:trPr>
          <w:jc w:val="center"/>
        </w:trPr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A56AC0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ACCESSORIS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</w:tcPr>
          <w:p w14:paraId="63FD0856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0C3EE4" w:rsidRPr="00056BC6" w14:paraId="785C4737" w14:textId="77777777" w:rsidTr="00D0447D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1580248" w14:textId="77777777" w:rsidR="000C3EE4" w:rsidRPr="00056BC6" w:rsidRDefault="00722A05" w:rsidP="00C93370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Amortidor i altres segons esquemes i relació d’</w:t>
            </w:r>
            <w:r w:rsidR="002A39A9" w:rsidRPr="00056BC6">
              <w:rPr>
                <w:rFonts w:ascii="Arial" w:hAnsi="Arial" w:cs="Arial"/>
              </w:rPr>
              <w:t>A</w:t>
            </w:r>
            <w:r w:rsidR="000C3EE4" w:rsidRPr="00056BC6">
              <w:rPr>
                <w:rFonts w:ascii="Arial" w:hAnsi="Arial" w:cs="Arial"/>
              </w:rPr>
              <w:t>cces</w:t>
            </w:r>
            <w:r w:rsidRPr="00056BC6">
              <w:rPr>
                <w:rFonts w:ascii="Arial" w:hAnsi="Arial" w:cs="Arial"/>
              </w:rPr>
              <w:t>soris per a la</w:t>
            </w:r>
            <w:r w:rsidR="000C3EE4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instrumentació</w:t>
            </w:r>
            <w:r w:rsidR="000C3EE4" w:rsidRPr="00056BC6">
              <w:rPr>
                <w:rFonts w:ascii="Arial" w:hAnsi="Arial" w:cs="Arial"/>
              </w:rPr>
              <w:t xml:space="preserve"> de </w:t>
            </w:r>
            <w:r w:rsidRPr="00056BC6">
              <w:rPr>
                <w:rFonts w:ascii="Arial" w:hAnsi="Arial" w:cs="Arial"/>
              </w:rPr>
              <w:t>pressió</w:t>
            </w:r>
            <w:r w:rsidR="000C3EE4" w:rsidRPr="00056BC6">
              <w:rPr>
                <w:rFonts w:ascii="Arial" w:hAnsi="Arial" w:cs="Arial"/>
              </w:rPr>
              <w:t>”.</w:t>
            </w:r>
          </w:p>
        </w:tc>
      </w:tr>
      <w:tr w:rsidR="007E4F65" w:rsidRPr="00056BC6" w14:paraId="5BFDCBAE" w14:textId="77777777" w:rsidTr="00D0447D">
        <w:trPr>
          <w:jc w:val="center"/>
        </w:trPr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</w:tcPr>
          <w:p w14:paraId="0724F8A1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7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62DE7A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674FE5EE" w14:textId="77777777" w:rsidTr="00D0447D">
        <w:trPr>
          <w:jc w:val="center"/>
        </w:trPr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</w:tcPr>
          <w:p w14:paraId="327BB87D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67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616AED" w14:textId="77777777" w:rsidR="007E4F65" w:rsidRPr="00056BC6" w:rsidRDefault="007E4F65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E4F65" w:rsidRPr="00056BC6" w14:paraId="1C592B96" w14:textId="77777777" w:rsidTr="00D0447D">
        <w:trPr>
          <w:jc w:val="center"/>
        </w:trPr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</w:tcPr>
          <w:p w14:paraId="7F34C182" w14:textId="77777777" w:rsidR="007E4F65" w:rsidRPr="00056BC6" w:rsidRDefault="007E4F6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7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F0A791" w14:textId="77777777" w:rsidR="007E4F65" w:rsidRPr="00056BC6" w:rsidRDefault="00B06486" w:rsidP="00056BC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WIKA</w:t>
            </w:r>
            <w:r w:rsidR="007E4F65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7E4F65" w:rsidRPr="00056BC6" w14:paraId="5D1F7D4F" w14:textId="77777777" w:rsidTr="00D0447D">
        <w:trPr>
          <w:jc w:val="center"/>
        </w:trPr>
        <w:tc>
          <w:tcPr>
            <w:tcW w:w="2921" w:type="dxa"/>
            <w:tcBorders>
              <w:top w:val="nil"/>
              <w:left w:val="nil"/>
              <w:bottom w:val="nil"/>
              <w:right w:val="nil"/>
            </w:tcBorders>
          </w:tcPr>
          <w:p w14:paraId="23E9DF07" w14:textId="77777777" w:rsidR="007E4F65" w:rsidRPr="00056BC6" w:rsidRDefault="00722A05" w:rsidP="007E4F6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</w:t>
            </w:r>
            <w:r w:rsidR="007E4F65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7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1DD899" w14:textId="77777777" w:rsidR="007E4F65" w:rsidRPr="00056BC6" w:rsidRDefault="00AB3D3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</w:t>
            </w:r>
            <w:r w:rsidR="007E4F65" w:rsidRPr="00056BC6">
              <w:rPr>
                <w:rFonts w:ascii="Arial" w:hAnsi="Arial" w:cs="Arial"/>
              </w:rPr>
              <w:t xml:space="preserve">WX-UN </w:t>
            </w:r>
            <w:r w:rsidRPr="00056BC6">
              <w:rPr>
                <w:rFonts w:ascii="Arial" w:hAnsi="Arial" w:cs="Arial"/>
              </w:rPr>
              <w:t xml:space="preserve">0/40 </w:t>
            </w:r>
            <w:r w:rsidR="007E4F65" w:rsidRPr="00056BC6">
              <w:rPr>
                <w:rFonts w:ascii="Arial" w:hAnsi="Arial" w:cs="Arial"/>
              </w:rPr>
              <w:t>(1 contact</w:t>
            </w:r>
            <w:r w:rsidR="00722A05" w:rsidRPr="00056BC6">
              <w:rPr>
                <w:rFonts w:ascii="Arial" w:hAnsi="Arial" w:cs="Arial"/>
              </w:rPr>
              <w:t>e</w:t>
            </w:r>
            <w:r w:rsidR="007E4F65" w:rsidRPr="00056BC6">
              <w:rPr>
                <w:rFonts w:ascii="Arial" w:hAnsi="Arial" w:cs="Arial"/>
              </w:rPr>
              <w:t>)</w:t>
            </w:r>
          </w:p>
          <w:p w14:paraId="3A0B433E" w14:textId="77777777" w:rsidR="007E4F65" w:rsidRPr="00056BC6" w:rsidRDefault="00AB3D3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</w:t>
            </w:r>
            <w:r w:rsidR="007E4F65" w:rsidRPr="00056BC6">
              <w:rPr>
                <w:rFonts w:ascii="Arial" w:hAnsi="Arial" w:cs="Arial"/>
              </w:rPr>
              <w:t xml:space="preserve">WX-DN </w:t>
            </w:r>
            <w:r w:rsidRPr="00056BC6">
              <w:rPr>
                <w:rFonts w:ascii="Arial" w:hAnsi="Arial" w:cs="Arial"/>
              </w:rPr>
              <w:t xml:space="preserve">0/40 </w:t>
            </w:r>
            <w:r w:rsidR="007E4F65" w:rsidRPr="00056BC6">
              <w:rPr>
                <w:rFonts w:ascii="Arial" w:hAnsi="Arial" w:cs="Arial"/>
              </w:rPr>
              <w:t>(2 contact</w:t>
            </w:r>
            <w:r w:rsidR="00722A05" w:rsidRPr="00056BC6">
              <w:rPr>
                <w:rFonts w:ascii="Arial" w:hAnsi="Arial" w:cs="Arial"/>
              </w:rPr>
              <w:t>e</w:t>
            </w:r>
            <w:r w:rsidR="007E4F65" w:rsidRPr="00056BC6">
              <w:rPr>
                <w:rFonts w:ascii="Arial" w:hAnsi="Arial" w:cs="Arial"/>
              </w:rPr>
              <w:t>s)</w:t>
            </w:r>
          </w:p>
        </w:tc>
      </w:tr>
    </w:tbl>
    <w:p w14:paraId="1C172D19" w14:textId="77777777" w:rsidR="00DE555F" w:rsidRDefault="00DE555F" w:rsidP="00422C28">
      <w:pPr>
        <w:jc w:val="both"/>
        <w:rPr>
          <w:rFonts w:ascii="Arial" w:hAnsi="Arial" w:cs="Arial"/>
        </w:rPr>
      </w:pPr>
    </w:p>
    <w:p w14:paraId="4029D30D" w14:textId="77777777" w:rsidR="00FD05B7" w:rsidRDefault="00FD05B7" w:rsidP="00422C28">
      <w:pPr>
        <w:jc w:val="both"/>
        <w:rPr>
          <w:rFonts w:ascii="Arial" w:hAnsi="Arial" w:cs="Arial"/>
        </w:rPr>
      </w:pPr>
    </w:p>
    <w:p w14:paraId="1F9271B1" w14:textId="77777777" w:rsidR="006537AF" w:rsidRDefault="006537AF" w:rsidP="00422C28">
      <w:pPr>
        <w:jc w:val="both"/>
        <w:rPr>
          <w:rFonts w:ascii="Arial" w:hAnsi="Arial" w:cs="Arial"/>
        </w:rPr>
        <w:sectPr w:rsidR="006537A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E555F" w:rsidRPr="00056BC6" w14:paraId="02B241AC" w14:textId="77777777" w:rsidTr="00D0447D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0205038" w14:textId="77777777" w:rsidR="00DE555F" w:rsidRPr="00056BC6" w:rsidRDefault="00DE555F" w:rsidP="00D76F47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E555F" w:rsidRPr="00056BC6" w14:paraId="56BC5063" w14:textId="77777777" w:rsidTr="00D0447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B8E2859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7AE8F09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EB23FA7" w14:textId="77777777" w:rsidR="00DE555F" w:rsidRPr="00056BC6" w:rsidRDefault="00DE555F" w:rsidP="00D76F47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740A9BC" w14:textId="77777777" w:rsidR="00DE555F" w:rsidRPr="00056BC6" w:rsidRDefault="00DE555F" w:rsidP="00D76F4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16/03/2011</w:t>
            </w:r>
          </w:p>
        </w:tc>
      </w:tr>
      <w:tr w:rsidR="00DE555F" w:rsidRPr="00056BC6" w14:paraId="13FBD2E6" w14:textId="77777777" w:rsidTr="00D0447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164BD8F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0C8D763" w14:textId="77777777" w:rsidR="00DE555F" w:rsidRPr="00056BC6" w:rsidRDefault="00DE555F" w:rsidP="00DE555F">
            <w:pPr>
              <w:jc w:val="both"/>
              <w:outlineLvl w:val="0"/>
              <w:rPr>
                <w:rFonts w:ascii="Arial" w:hAnsi="Arial" w:cs="Arial"/>
              </w:rPr>
            </w:pPr>
            <w:bookmarkStart w:id="255" w:name="_Toc14429593"/>
            <w:bookmarkStart w:id="256" w:name="_Toc137214878"/>
            <w:r w:rsidRPr="00056BC6">
              <w:rPr>
                <w:rFonts w:ascii="Arial" w:hAnsi="Arial" w:cs="Arial"/>
              </w:rPr>
              <w:t xml:space="preserve">PRESSÒSTAT </w:t>
            </w:r>
            <w:r>
              <w:rPr>
                <w:rFonts w:ascii="Arial" w:hAnsi="Arial" w:cs="Arial"/>
              </w:rPr>
              <w:t>DIFERENCIAL</w:t>
            </w:r>
            <w:bookmarkEnd w:id="255"/>
            <w:bookmarkEnd w:id="256"/>
            <w:r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DE555F" w:rsidRPr="00365A28" w14:paraId="2484F786" w14:textId="77777777" w:rsidTr="00D0447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ED6848A" w14:textId="77777777" w:rsidR="00DE555F" w:rsidRPr="00365A28" w:rsidRDefault="00DE555F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46A78ACF" w14:textId="77777777" w:rsidR="00DE555F" w:rsidRPr="00365A28" w:rsidRDefault="00B06486" w:rsidP="00D76F47">
            <w:pPr>
              <w:jc w:val="both"/>
              <w:outlineLvl w:val="1"/>
              <w:rPr>
                <w:rFonts w:ascii="Arial" w:hAnsi="Arial" w:cs="Arial"/>
              </w:rPr>
            </w:pPr>
            <w:bookmarkStart w:id="257" w:name="_Toc14429594"/>
            <w:bookmarkStart w:id="258" w:name="_Toc137214879"/>
            <w:r>
              <w:rPr>
                <w:rFonts w:ascii="Arial" w:hAnsi="Arial" w:cs="Arial"/>
              </w:rPr>
              <w:t>WIKA</w:t>
            </w:r>
            <w:bookmarkEnd w:id="257"/>
            <w:bookmarkEnd w:id="258"/>
          </w:p>
        </w:tc>
      </w:tr>
      <w:tr w:rsidR="00DE555F" w:rsidRPr="00056BC6" w14:paraId="25F8470C" w14:textId="77777777" w:rsidTr="00D0447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C189EBB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778E379C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Varis </w:t>
            </w:r>
          </w:p>
        </w:tc>
      </w:tr>
    </w:tbl>
    <w:p w14:paraId="40CA5613" w14:textId="77777777" w:rsidR="00DE555F" w:rsidRPr="002610A3" w:rsidRDefault="00DE555F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D54F204" w14:textId="77777777" w:rsidR="00DE555F" w:rsidRPr="00D0447D" w:rsidRDefault="00377721" w:rsidP="00D0447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D0447D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4F4BA246" wp14:editId="239D343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52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BC89D6" id="Line 69" o:spid="_x0000_s1026" style="position:absolute;z-index:25168025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C2lEg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RFQtp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DE555F" w:rsidRPr="00D0447D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2268"/>
        <w:gridCol w:w="7371"/>
      </w:tblGrid>
      <w:tr w:rsidR="00DE555F" w:rsidRPr="00056BC6" w14:paraId="2195B2C3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ED55880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Sistema de mesura 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49B0E032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Cel·la diferencial tipus 10 per a rangs baixos i tipus 100 per a rangs alts </w:t>
            </w:r>
          </w:p>
        </w:tc>
      </w:tr>
      <w:tr w:rsidR="00DE555F" w:rsidRPr="00056BC6" w14:paraId="43CFAD6D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6F79917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Membrana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3B8CE50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Acer inoxidable </w:t>
            </w:r>
          </w:p>
        </w:tc>
      </w:tr>
      <w:tr w:rsidR="00DE555F" w:rsidRPr="00056BC6" w14:paraId="55CB4588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13D0AB0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DCFBE7A" w14:textId="77777777" w:rsidR="00DE555F" w:rsidRPr="00056BC6" w:rsidRDefault="00DE555F" w:rsidP="00DE555F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Estanca, </w:t>
            </w:r>
            <w:r>
              <w:rPr>
                <w:rFonts w:ascii="Arial" w:hAnsi="Arial" w:cs="Arial"/>
              </w:rPr>
              <w:t>IP-5</w:t>
            </w:r>
            <w:r w:rsidRPr="00056BC6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DE555F" w:rsidRPr="00056BC6" w14:paraId="3B7145ED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2374BF1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Muntatge 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4E695F13" w14:textId="77777777" w:rsidR="00DE555F" w:rsidRPr="00056BC6" w:rsidRDefault="00DE555F" w:rsidP="00DE555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</w:t>
            </w:r>
            <w:r w:rsidRPr="00056BC6">
              <w:rPr>
                <w:rFonts w:ascii="Arial" w:hAnsi="Arial" w:cs="Arial"/>
              </w:rPr>
              <w:t>paret</w:t>
            </w:r>
            <w:r>
              <w:rPr>
                <w:rFonts w:ascii="Arial" w:hAnsi="Arial" w:cs="Arial"/>
              </w:rPr>
              <w:t xml:space="preserve"> o sobre tub 2” </w:t>
            </w:r>
          </w:p>
        </w:tc>
      </w:tr>
      <w:tr w:rsidR="00DE555F" w:rsidRPr="00056BC6" w14:paraId="6D5D641B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3946FC4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Contactes elèctrics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70905D6F" w14:textId="77777777" w:rsidR="00DE555F" w:rsidRPr="00056BC6" w:rsidRDefault="00DE555F" w:rsidP="00DE555F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 ó 2 microruptors, d’ajust independent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DE555F" w:rsidRPr="00056BC6" w14:paraId="4A9F0C00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2D65885" w14:textId="77777777" w:rsidR="00DE555F" w:rsidRPr="00056BC6" w:rsidRDefault="00DE555F" w:rsidP="00D76F47">
            <w:pPr>
              <w:spacing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  <w:p w14:paraId="640EB1C4" w14:textId="77777777" w:rsidR="00DE555F" w:rsidRPr="00056BC6" w:rsidRDefault="00DE555F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Procés:</w:t>
            </w:r>
          </w:p>
          <w:p w14:paraId="22C6A909" w14:textId="77777777" w:rsidR="00DE555F" w:rsidRPr="00056BC6" w:rsidRDefault="00DE555F" w:rsidP="00377721">
            <w:pPr>
              <w:numPr>
                <w:ilvl w:val="0"/>
                <w:numId w:val="5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Elèctrica: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3A4F8946" w14:textId="77777777" w:rsidR="00DE555F" w:rsidRPr="00056BC6" w:rsidRDefault="00DE555F" w:rsidP="00D76F47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18521574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x </w:t>
            </w:r>
            <w:r w:rsidRPr="00056BC6">
              <w:rPr>
                <w:rFonts w:ascii="Arial" w:hAnsi="Arial" w:cs="Arial"/>
              </w:rPr>
              <w:t>¼” NPTH</w:t>
            </w:r>
          </w:p>
          <w:p w14:paraId="200DC082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½” NPTH</w:t>
            </w:r>
          </w:p>
        </w:tc>
      </w:tr>
      <w:tr w:rsidR="00DE555F" w:rsidRPr="00056BC6" w14:paraId="2DAF0466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29C2E7F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Repetibilitat 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4CB09773" w14:textId="77777777" w:rsidR="00DE555F" w:rsidRPr="00056BC6" w:rsidRDefault="00DE555F" w:rsidP="00DE555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Pr="00056BC6">
              <w:rPr>
                <w:rFonts w:ascii="Arial" w:hAnsi="Arial" w:cs="Arial"/>
              </w:rPr>
              <w:t xml:space="preserve">% </w:t>
            </w:r>
          </w:p>
        </w:tc>
      </w:tr>
      <w:tr w:rsidR="0058390D" w:rsidRPr="00056BC6" w14:paraId="07801438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E488CEE" w14:textId="77777777" w:rsidR="0058390D" w:rsidRPr="00056BC6" w:rsidRDefault="0058390D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Temperatura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30535211" w14:textId="77777777" w:rsidR="0058390D" w:rsidRPr="00056BC6" w:rsidRDefault="0058390D" w:rsidP="00D76F4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-20 + 70°C</w:t>
            </w:r>
          </w:p>
        </w:tc>
      </w:tr>
      <w:tr w:rsidR="00DE555F" w:rsidRPr="00056BC6" w14:paraId="2CD3424A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7946B1B" w14:textId="77777777" w:rsidR="00DE555F" w:rsidRPr="00056BC6" w:rsidRDefault="0058390D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Sobrepressions </w:t>
            </w:r>
          </w:p>
          <w:p w14:paraId="73DDBE93" w14:textId="77777777" w:rsidR="00DE555F" w:rsidRPr="00056BC6" w:rsidRDefault="00DE555F" w:rsidP="0058390D">
            <w:pPr>
              <w:ind w:left="467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 xml:space="preserve"> 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1CE51074" w14:textId="77777777" w:rsidR="00DE555F" w:rsidRDefault="0058390D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2 </w:t>
            </w:r>
            <w:r w:rsidR="00DE555F" w:rsidRPr="00056BC6">
              <w:rPr>
                <w:rFonts w:ascii="Arial" w:hAnsi="Arial" w:cs="Arial"/>
              </w:rPr>
              <w:t xml:space="preserve">a </w:t>
            </w:r>
            <w:r>
              <w:rPr>
                <w:rFonts w:ascii="Arial" w:hAnsi="Arial" w:cs="Arial"/>
              </w:rPr>
              <w:t>1</w:t>
            </w:r>
            <w:r w:rsidR="00DE555F" w:rsidRPr="00056BC6">
              <w:rPr>
                <w:rFonts w:ascii="Arial" w:hAnsi="Arial" w:cs="Arial"/>
              </w:rPr>
              <w:t>00 bar</w:t>
            </w:r>
            <w:r>
              <w:rPr>
                <w:rFonts w:ascii="Arial" w:hAnsi="Arial" w:cs="Arial"/>
              </w:rPr>
              <w:t xml:space="preserve">. Unilateral </w:t>
            </w:r>
          </w:p>
          <w:p w14:paraId="1AB50025" w14:textId="77777777" w:rsidR="0058390D" w:rsidRPr="00056BC6" w:rsidRDefault="0058390D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10 a 100 bar. Estàtica màxima </w:t>
            </w:r>
          </w:p>
        </w:tc>
      </w:tr>
      <w:tr w:rsidR="0058390D" w:rsidRPr="00056BC6" w14:paraId="33902751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FA2E939" w14:textId="77777777" w:rsidR="0058390D" w:rsidRPr="00056BC6" w:rsidRDefault="0058390D" w:rsidP="00D76F4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Rangs 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7DA0F77" w14:textId="77777777" w:rsidR="0058390D" w:rsidRPr="00056BC6" w:rsidRDefault="0058390D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0,6/16 mbar i de 0,35 a 10 bar </w:t>
            </w:r>
          </w:p>
        </w:tc>
      </w:tr>
      <w:tr w:rsidR="00DE555F" w:rsidRPr="00056BC6" w14:paraId="464FE425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C411529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27D58B5B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</w:p>
        </w:tc>
      </w:tr>
      <w:tr w:rsidR="00DE555F" w:rsidRPr="00056BC6" w14:paraId="039B86D2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1F0413A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PROTOTIP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7903031E" w14:textId="77777777" w:rsidR="00DE555F" w:rsidRPr="00056BC6" w:rsidRDefault="00DE555F" w:rsidP="00D76F47">
            <w:pPr>
              <w:jc w:val="both"/>
              <w:rPr>
                <w:rFonts w:ascii="Arial" w:hAnsi="Arial" w:cs="Arial"/>
              </w:rPr>
            </w:pPr>
          </w:p>
        </w:tc>
      </w:tr>
      <w:tr w:rsidR="00DE555F" w:rsidRPr="00056BC6" w14:paraId="028A8D2F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08FE682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2B8AAFE4" w14:textId="77777777" w:rsidR="00DE555F" w:rsidRPr="00056BC6" w:rsidRDefault="00B06486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WIKA</w:t>
            </w:r>
            <w:r w:rsidR="00DE555F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DE555F" w:rsidRPr="00056BC6" w14:paraId="671EB61A" w14:textId="77777777" w:rsidTr="00D0447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856EA67" w14:textId="77777777" w:rsidR="00DE555F" w:rsidRPr="00056BC6" w:rsidRDefault="00DE555F" w:rsidP="00D76F4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596B3498" w14:textId="77777777" w:rsidR="00DE555F" w:rsidRPr="00056BC6" w:rsidRDefault="0058390D" w:rsidP="00D76F4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DPW</w:t>
            </w:r>
            <w:r w:rsidR="00DE555F" w:rsidRPr="00056BC6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</w:t>
            </w:r>
            <w:r w:rsidR="00DE555F" w:rsidRPr="00056BC6">
              <w:rPr>
                <w:rFonts w:ascii="Arial" w:hAnsi="Arial" w:cs="Arial"/>
              </w:rPr>
              <w:t xml:space="preserve"> (</w:t>
            </w:r>
            <w:r>
              <w:rPr>
                <w:rFonts w:ascii="Arial" w:hAnsi="Arial" w:cs="Arial"/>
              </w:rPr>
              <w:t>de 0,6/16 mbar a 5/60 mbar</w:t>
            </w:r>
            <w:r w:rsidR="00DE555F" w:rsidRPr="00056BC6">
              <w:rPr>
                <w:rFonts w:ascii="Arial" w:hAnsi="Arial" w:cs="Arial"/>
              </w:rPr>
              <w:t>)</w:t>
            </w:r>
          </w:p>
          <w:p w14:paraId="00CD82C7" w14:textId="77777777" w:rsidR="00DE555F" w:rsidRPr="00056BC6" w:rsidRDefault="0058390D" w:rsidP="0058390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DPW</w:t>
            </w:r>
            <w:r w:rsidR="00DE555F" w:rsidRPr="00056BC6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100</w:t>
            </w:r>
            <w:r w:rsidR="00DE555F" w:rsidRPr="00056BC6">
              <w:rPr>
                <w:rFonts w:ascii="Arial" w:hAnsi="Arial" w:cs="Arial"/>
              </w:rPr>
              <w:t xml:space="preserve"> (</w:t>
            </w:r>
            <w:r>
              <w:rPr>
                <w:rFonts w:ascii="Arial" w:hAnsi="Arial" w:cs="Arial"/>
              </w:rPr>
              <w:t>de 20/400 mbar a 0,35/10 bar</w:t>
            </w:r>
            <w:r w:rsidR="00DE555F" w:rsidRPr="00056BC6">
              <w:rPr>
                <w:rFonts w:ascii="Arial" w:hAnsi="Arial" w:cs="Arial"/>
              </w:rPr>
              <w:t>)</w:t>
            </w:r>
          </w:p>
        </w:tc>
      </w:tr>
    </w:tbl>
    <w:p w14:paraId="203CEAED" w14:textId="77777777" w:rsidR="00DE555F" w:rsidRDefault="00DE555F" w:rsidP="00DE555F">
      <w:pPr>
        <w:jc w:val="both"/>
        <w:rPr>
          <w:rFonts w:ascii="Arial" w:hAnsi="Arial" w:cs="Arial"/>
        </w:rPr>
      </w:pPr>
    </w:p>
    <w:p w14:paraId="5C0D3F1E" w14:textId="77777777" w:rsidR="006537AF" w:rsidRDefault="006537AF" w:rsidP="00DE555F">
      <w:pPr>
        <w:jc w:val="both"/>
        <w:rPr>
          <w:rFonts w:ascii="Arial" w:hAnsi="Arial" w:cs="Arial"/>
        </w:rPr>
      </w:pPr>
    </w:p>
    <w:p w14:paraId="033B4482" w14:textId="77777777" w:rsidR="006537AF" w:rsidRPr="002610A3" w:rsidRDefault="006537AF" w:rsidP="00DE555F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816"/>
        <w:gridCol w:w="5470"/>
        <w:gridCol w:w="835"/>
        <w:gridCol w:w="1518"/>
      </w:tblGrid>
      <w:tr w:rsidR="00F65821" w14:paraId="43A2627A" w14:textId="77777777" w:rsidTr="00D0447D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14:paraId="13BFE434" w14:textId="77777777" w:rsidR="00F65821" w:rsidRDefault="00F65821" w:rsidP="00247A0E">
            <w:pPr>
              <w:jc w:val="center"/>
              <w:rPr>
                <w:rFonts w:ascii="Helvetica" w:hAnsi="Helvetica" w:cs="Helvetica"/>
                <w:b/>
                <w:bCs/>
                <w:sz w:val="22"/>
                <w:szCs w:val="22"/>
              </w:rPr>
            </w:pPr>
            <w:r>
              <w:rPr>
                <w:rFonts w:ascii="Arial" w:eastAsia="Times New Roman" w:hAnsi="Arial" w:cs="Arial"/>
              </w:rPr>
              <w:lastRenderedPageBreak/>
              <w:br w:type="page"/>
            </w:r>
            <w:r w:rsidRPr="006658B2">
              <w:rPr>
                <w:rFonts w:ascii="Helvetica" w:hAnsi="Helvetica" w:cs="Helvetica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F65821" w14:paraId="49C7B532" w14:textId="77777777" w:rsidTr="00D0447D">
        <w:trPr>
          <w:trHeight w:val="227"/>
          <w:jc w:val="center"/>
        </w:trPr>
        <w:tc>
          <w:tcPr>
            <w:tcW w:w="1774" w:type="dxa"/>
            <w:shd w:val="clear" w:color="auto" w:fill="E6E6E6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7A8CD05" w14:textId="77777777" w:rsidR="00F65821" w:rsidRDefault="00F65821" w:rsidP="00247A0E">
            <w:pPr>
              <w:rPr>
                <w:rFonts w:ascii="Arial" w:hAnsi="Arial" w:cs="Arial"/>
                <w:b/>
                <w:bCs/>
              </w:rPr>
            </w:pPr>
            <w:r w:rsidRPr="006658B2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1CE0578" w14:textId="77777777" w:rsidR="00F65821" w:rsidRDefault="00F65821" w:rsidP="00247A0E">
            <w:pPr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47B49F77" w14:textId="77777777" w:rsidR="00F65821" w:rsidRDefault="00F65821" w:rsidP="00247A0E">
            <w:pPr>
              <w:jc w:val="center"/>
              <w:rPr>
                <w:rFonts w:ascii="Arial" w:hAnsi="Arial" w:cs="Arial"/>
                <w:b/>
                <w:bCs/>
              </w:rPr>
            </w:pPr>
            <w:r w:rsidRPr="006658B2">
              <w:rPr>
                <w:rFonts w:ascii="Arial" w:hAnsi="Arial" w:cs="Arial"/>
                <w:b/>
                <w:bCs/>
              </w:rPr>
              <w:t>Rev.:</w:t>
            </w:r>
          </w:p>
        </w:tc>
        <w:tc>
          <w:tcPr>
            <w:tcW w:w="1482" w:type="dxa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7566E05" w14:textId="77777777" w:rsidR="00F65821" w:rsidRDefault="00F65821" w:rsidP="00247A0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</w:t>
            </w:r>
            <w:r w:rsidRPr="006658B2">
              <w:rPr>
                <w:rFonts w:ascii="Arial" w:hAnsi="Arial" w:cs="Arial"/>
              </w:rPr>
              <w:t>/</w:t>
            </w:r>
            <w:r>
              <w:rPr>
                <w:rFonts w:ascii="Arial" w:hAnsi="Arial" w:cs="Arial"/>
              </w:rPr>
              <w:t>06</w:t>
            </w:r>
            <w:r w:rsidRPr="006658B2">
              <w:rPr>
                <w:rFonts w:ascii="Arial" w:hAnsi="Arial" w:cs="Arial"/>
              </w:rPr>
              <w:t>/20</w:t>
            </w:r>
            <w:r>
              <w:rPr>
                <w:rFonts w:ascii="Arial" w:hAnsi="Arial" w:cs="Arial"/>
              </w:rPr>
              <w:t>12</w:t>
            </w:r>
          </w:p>
        </w:tc>
      </w:tr>
      <w:tr w:rsidR="00F65821" w14:paraId="6B1F3F77" w14:textId="77777777" w:rsidTr="00D0447D">
        <w:trPr>
          <w:trHeight w:val="227"/>
          <w:jc w:val="center"/>
        </w:trPr>
        <w:tc>
          <w:tcPr>
            <w:tcW w:w="1774" w:type="dxa"/>
            <w:shd w:val="clear" w:color="auto" w:fill="E6E6E6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D7F10EA" w14:textId="77777777" w:rsidR="00F65821" w:rsidRDefault="00F65821" w:rsidP="00247A0E">
            <w:pPr>
              <w:rPr>
                <w:rFonts w:ascii="Arial" w:hAnsi="Arial" w:cs="Arial"/>
                <w:b/>
                <w:bCs/>
              </w:rPr>
            </w:pPr>
            <w:r w:rsidRPr="006658B2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EB89B00" w14:textId="77777777" w:rsidR="00F65821" w:rsidRDefault="00F65821" w:rsidP="00F27A2B">
            <w:pPr>
              <w:jc w:val="both"/>
              <w:outlineLvl w:val="0"/>
              <w:rPr>
                <w:rFonts w:ascii="Arial" w:hAnsi="Arial" w:cs="Arial"/>
              </w:rPr>
            </w:pPr>
            <w:bookmarkStart w:id="259" w:name="_Toc14429595"/>
            <w:bookmarkStart w:id="260" w:name="_Toc137214880"/>
            <w:r w:rsidRPr="006658B2">
              <w:rPr>
                <w:rFonts w:ascii="Arial" w:hAnsi="Arial" w:cs="Arial"/>
              </w:rPr>
              <w:t>PUNT DE MOSTREIG</w:t>
            </w:r>
            <w:bookmarkEnd w:id="259"/>
            <w:bookmarkEnd w:id="260"/>
          </w:p>
        </w:tc>
      </w:tr>
      <w:tr w:rsidR="00F65821" w14:paraId="66EC9D08" w14:textId="77777777" w:rsidTr="00D0447D">
        <w:trPr>
          <w:trHeight w:val="227"/>
          <w:jc w:val="center"/>
        </w:trPr>
        <w:tc>
          <w:tcPr>
            <w:tcW w:w="1774" w:type="dxa"/>
            <w:shd w:val="clear" w:color="auto" w:fill="E6E6E6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8D2AAB9" w14:textId="77777777" w:rsidR="00F65821" w:rsidRDefault="00F65821" w:rsidP="00247A0E">
            <w:pPr>
              <w:rPr>
                <w:rFonts w:ascii="Arial" w:hAnsi="Arial" w:cs="Arial"/>
                <w:b/>
                <w:bCs/>
              </w:rPr>
            </w:pPr>
            <w:r w:rsidRPr="006658B2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4EC43AA" w14:textId="77777777" w:rsidR="00F65821" w:rsidRDefault="00F65821" w:rsidP="00F27A2B">
            <w:pPr>
              <w:jc w:val="both"/>
              <w:outlineLvl w:val="1"/>
              <w:rPr>
                <w:rFonts w:ascii="Arial" w:hAnsi="Arial" w:cs="Arial"/>
              </w:rPr>
            </w:pPr>
            <w:bookmarkStart w:id="261" w:name="_Toc14429596"/>
            <w:bookmarkStart w:id="262" w:name="_Toc137214881"/>
            <w:r w:rsidRPr="006658B2">
              <w:rPr>
                <w:rFonts w:ascii="Arial" w:hAnsi="Arial" w:cs="Arial"/>
              </w:rPr>
              <w:t>PRADINSA</w:t>
            </w:r>
            <w:r>
              <w:rPr>
                <w:rFonts w:ascii="Arial" w:hAnsi="Arial" w:cs="Arial"/>
              </w:rPr>
              <w:t xml:space="preserve"> (HIDROTARRACO)</w:t>
            </w:r>
            <w:bookmarkEnd w:id="261"/>
            <w:bookmarkEnd w:id="262"/>
          </w:p>
        </w:tc>
      </w:tr>
      <w:tr w:rsidR="00F65821" w14:paraId="313A63E4" w14:textId="77777777" w:rsidTr="00D0447D">
        <w:trPr>
          <w:trHeight w:val="227"/>
          <w:jc w:val="center"/>
        </w:trPr>
        <w:tc>
          <w:tcPr>
            <w:tcW w:w="1774" w:type="dxa"/>
            <w:shd w:val="clear" w:color="auto" w:fill="E6E6E6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E5138AA" w14:textId="77777777" w:rsidR="00F65821" w:rsidRDefault="00F65821" w:rsidP="00247A0E">
            <w:pPr>
              <w:rPr>
                <w:rFonts w:ascii="Arial" w:hAnsi="Arial" w:cs="Arial"/>
                <w:b/>
                <w:bCs/>
              </w:rPr>
            </w:pPr>
            <w:r w:rsidRPr="006658B2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CF795CB" w14:textId="77777777" w:rsidR="00F65821" w:rsidRDefault="00F65821" w:rsidP="00247A0E">
            <w:pPr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Control de la qualitat de l’aigua en punts de lliurament (entrada dipòsit) i punts de sortida (dipòsits reguladors del CAT)</w:t>
            </w:r>
          </w:p>
        </w:tc>
      </w:tr>
    </w:tbl>
    <w:p w14:paraId="2816DED2" w14:textId="77777777" w:rsidR="000C14F0" w:rsidRPr="000C14F0" w:rsidRDefault="000C14F0" w:rsidP="000C14F0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06EF296" w14:textId="77777777" w:rsidR="000C14F0" w:rsidRPr="00D0447D" w:rsidRDefault="000C14F0" w:rsidP="00D0447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D0447D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60E810B1" wp14:editId="41D54EC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048000" cy="0"/>
                <wp:effectExtent l="0" t="0" r="29210" b="19050"/>
                <wp:wrapNone/>
                <wp:docPr id="98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4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E16F3C" id="Line 69" o:spid="_x0000_s1026" style="position:absolute;z-index:25170176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76.2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I3NEwIAACo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" strokeweight=".5pt"/>
            </w:pict>
          </mc:Fallback>
        </mc:AlternateContent>
      </w:r>
      <w:r w:rsidRPr="00D0447D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02" w:type="dxa"/>
          <w:right w:w="113" w:type="dxa"/>
        </w:tblCellMar>
        <w:tblLook w:val="01E0" w:firstRow="1" w:lastRow="1" w:firstColumn="1" w:lastColumn="1" w:noHBand="0" w:noVBand="0"/>
      </w:tblPr>
      <w:tblGrid>
        <w:gridCol w:w="9639"/>
      </w:tblGrid>
      <w:tr w:rsidR="006F6009" w:rsidRPr="00056BC6" w14:paraId="02DAB10A" w14:textId="77777777" w:rsidTr="00D0447D">
        <w:trPr>
          <w:jc w:val="center"/>
        </w:trPr>
        <w:tc>
          <w:tcPr>
            <w:tcW w:w="9240" w:type="dxa"/>
            <w:tcBorders>
              <w:top w:val="nil"/>
              <w:left w:val="nil"/>
              <w:bottom w:val="nil"/>
              <w:right w:val="nil"/>
            </w:tcBorders>
          </w:tcPr>
          <w:p w14:paraId="0B5D253C" w14:textId="77777777" w:rsidR="006F6009" w:rsidRDefault="006F6009" w:rsidP="000C14F0">
            <w:pPr>
              <w:spacing w:after="12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Cofre presa de mostra de 30x45 cm, amb armari a encastar, equipat interiorment amb:</w:t>
            </w:r>
          </w:p>
          <w:p w14:paraId="0F6A1FE1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Vàlvula d’assen</w:t>
            </w:r>
            <w:r>
              <w:rPr>
                <w:rFonts w:ascii="Arial" w:hAnsi="Arial" w:cs="Arial"/>
              </w:rPr>
              <w:t>tament plana, DN-20, antiretrocé</w:t>
            </w:r>
            <w:r w:rsidRPr="006658B2">
              <w:rPr>
                <w:rFonts w:ascii="Arial" w:hAnsi="Arial" w:cs="Arial"/>
              </w:rPr>
              <w:t>s, VDCR22503 (PE32XH ¾”)</w:t>
            </w:r>
            <w:r>
              <w:rPr>
                <w:rFonts w:ascii="Arial" w:hAnsi="Arial" w:cs="Arial"/>
              </w:rPr>
              <w:t xml:space="preserve"> </w:t>
            </w:r>
          </w:p>
          <w:p w14:paraId="7555AD3D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Allargador de llautó, 8F066 (M ¾ x 55 mm)</w:t>
            </w:r>
            <w:r>
              <w:rPr>
                <w:rFonts w:ascii="Arial" w:hAnsi="Arial" w:cs="Arial"/>
              </w:rPr>
              <w:t xml:space="preserve"> </w:t>
            </w:r>
          </w:p>
          <w:p w14:paraId="72E3E755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Mascle reductor, AM24508 (¾” x ½”)</w:t>
            </w:r>
            <w:r>
              <w:rPr>
                <w:rFonts w:ascii="Arial" w:hAnsi="Arial" w:cs="Arial"/>
              </w:rPr>
              <w:t xml:space="preserve"> </w:t>
            </w:r>
          </w:p>
          <w:p w14:paraId="2C2E908E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 xml:space="preserve">1 Racord </w:t>
            </w:r>
            <w:r w:rsidR="00A840C6">
              <w:rPr>
                <w:rFonts w:ascii="Arial" w:hAnsi="Arial" w:cs="Arial"/>
              </w:rPr>
              <w:t>M</w:t>
            </w:r>
            <w:r w:rsidRPr="006658B2">
              <w:rPr>
                <w:rFonts w:ascii="Arial" w:hAnsi="Arial" w:cs="Arial"/>
              </w:rPr>
              <w:t>arsella, AM52929 (½” - ¾”)</w:t>
            </w:r>
            <w:r>
              <w:rPr>
                <w:rFonts w:ascii="Arial" w:hAnsi="Arial" w:cs="Arial"/>
              </w:rPr>
              <w:t xml:space="preserve"> </w:t>
            </w:r>
          </w:p>
          <w:p w14:paraId="116C67FD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Guardapols, 8P055 Ø 46</w:t>
            </w:r>
            <w:r>
              <w:rPr>
                <w:rFonts w:ascii="Arial" w:hAnsi="Arial" w:cs="Arial"/>
              </w:rPr>
              <w:t xml:space="preserve"> </w:t>
            </w:r>
          </w:p>
          <w:p w14:paraId="06DE0492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Vàlvula presa purga, VDBN22301 (DN-20, PE25XH ½”)</w:t>
            </w:r>
            <w:r>
              <w:rPr>
                <w:rFonts w:ascii="Arial" w:hAnsi="Arial" w:cs="Arial"/>
              </w:rPr>
              <w:t xml:space="preserve"> </w:t>
            </w:r>
          </w:p>
          <w:p w14:paraId="0E61F63C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Vàlvula assentament plana angular VDAN20303 (DN-20, ¾” - ¾”)</w:t>
            </w:r>
            <w:r>
              <w:rPr>
                <w:rFonts w:ascii="Arial" w:hAnsi="Arial" w:cs="Arial"/>
              </w:rPr>
              <w:t xml:space="preserve"> </w:t>
            </w:r>
          </w:p>
          <w:p w14:paraId="5F30212E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2 Suports inox 8XS011 (77 mm, forat 28 mm, 1 oreja)</w:t>
            </w:r>
            <w:r>
              <w:rPr>
                <w:rFonts w:ascii="Arial" w:hAnsi="Arial" w:cs="Arial"/>
              </w:rPr>
              <w:t xml:space="preserve"> </w:t>
            </w:r>
          </w:p>
          <w:p w14:paraId="5475C331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Aixeta giratòria, VBGA02</w:t>
            </w:r>
            <w:r>
              <w:rPr>
                <w:rFonts w:ascii="Arial" w:hAnsi="Arial" w:cs="Arial"/>
              </w:rPr>
              <w:t xml:space="preserve"> </w:t>
            </w:r>
          </w:p>
          <w:p w14:paraId="44CE14B4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Femella reducció AM24100 (½” - ¼”)</w:t>
            </w:r>
          </w:p>
          <w:p w14:paraId="30FD186E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Manòmetre 10 Bar Ø 50 ½”, 7YMW050</w:t>
            </w:r>
            <w:r>
              <w:rPr>
                <w:rFonts w:ascii="Arial" w:hAnsi="Arial" w:cs="Arial"/>
              </w:rPr>
              <w:t xml:space="preserve"> </w:t>
            </w:r>
          </w:p>
          <w:p w14:paraId="789F0208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Porta en alumini amb el logotip CAT amb ancoratge de tancament per a cadenat</w:t>
            </w:r>
          </w:p>
          <w:p w14:paraId="071DF774" w14:textId="77777777" w:rsidR="006F6009" w:rsidRPr="006658B2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 xml:space="preserve">1 Cofre PRFV 30x35 cm con tapones, 8 Q002 </w:t>
            </w:r>
          </w:p>
          <w:p w14:paraId="23AACB13" w14:textId="77777777" w:rsidR="006F6009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 w:rsidRPr="006658B2">
              <w:rPr>
                <w:rFonts w:ascii="Arial" w:hAnsi="Arial" w:cs="Arial"/>
              </w:rPr>
              <w:t>1 Armari de formigó amb fibra de vidre</w:t>
            </w:r>
          </w:p>
          <w:p w14:paraId="6A3D58A3" w14:textId="77777777" w:rsidR="006F6009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Suport conjunt vàlvules interior (subministrat pel CAT)</w:t>
            </w:r>
          </w:p>
          <w:p w14:paraId="4E7E6305" w14:textId="77777777" w:rsidR="006F6009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Premsaestopes plàstic diàmetre interior 25</w:t>
            </w:r>
          </w:p>
          <w:p w14:paraId="61A98FAE" w14:textId="77777777" w:rsidR="006F6009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Cadenat ABLOY</w:t>
            </w:r>
          </w:p>
          <w:p w14:paraId="40F9F062" w14:textId="77777777" w:rsidR="006F6009" w:rsidRDefault="006F6009" w:rsidP="000C14F0">
            <w:pPr>
              <w:widowControl/>
              <w:numPr>
                <w:ilvl w:val="0"/>
                <w:numId w:val="35"/>
              </w:numPr>
              <w:snapToGrid w:val="0"/>
              <w:spacing w:after="6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Orelles cadenat d’acer inoxidable gruix mínim 1,5 mm orifici diàmetre 10 mm  i encoratjades de forma segura i resistent a l’armari/cofre i porta d’alumini.</w:t>
            </w:r>
          </w:p>
          <w:p w14:paraId="4F87C833" w14:textId="77777777" w:rsidR="006F6009" w:rsidRDefault="006F6009" w:rsidP="00377721">
            <w:pPr>
              <w:widowControl/>
              <w:numPr>
                <w:ilvl w:val="0"/>
                <w:numId w:val="35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Clau excèntrica de seguretat per armari/cofre i vàlvula entrada.</w:t>
            </w:r>
          </w:p>
          <w:p w14:paraId="27183C3F" w14:textId="77777777" w:rsidR="000C14F0" w:rsidRDefault="000C14F0" w:rsidP="000C14F0">
            <w:pPr>
              <w:widowControl/>
              <w:snapToGrid w:val="0"/>
              <w:jc w:val="both"/>
              <w:rPr>
                <w:rFonts w:ascii="Arial" w:hAnsi="Arial" w:cs="Arial"/>
              </w:rPr>
            </w:pPr>
          </w:p>
          <w:p w14:paraId="67CC100E" w14:textId="77777777" w:rsidR="006F6009" w:rsidRDefault="006F6009" w:rsidP="000C14F0">
            <w:pPr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Material i connexió exterior armari:</w:t>
            </w:r>
          </w:p>
          <w:p w14:paraId="1A90DAC1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Tub d’acer inox rosca mascle de 25 mm (picatge tub xarxa CAT)</w:t>
            </w:r>
          </w:p>
          <w:p w14:paraId="4224E6A5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Fiting 25 mm connexió tub acer inox picatge i tub polietilè</w:t>
            </w:r>
          </w:p>
          <w:p w14:paraId="1CB11B30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Tub polietilè de baixa densitat 10</w:t>
            </w:r>
            <w:r w:rsidR="00A840C6">
              <w:rPr>
                <w:rFonts w:ascii="Arial" w:hAnsi="Arial" w:cs="Arial"/>
              </w:rPr>
              <w:t>/16/25</w:t>
            </w:r>
            <w:r>
              <w:rPr>
                <w:rFonts w:ascii="Arial" w:hAnsi="Arial" w:cs="Arial"/>
              </w:rPr>
              <w:t xml:space="preserve"> bar diàmetre 25 x 3,5 . Grau aigua potable (franja blava)</w:t>
            </w:r>
          </w:p>
          <w:p w14:paraId="516CD2B5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Colzes tub polietilè (si cal i els necessaris) </w:t>
            </w:r>
          </w:p>
          <w:p w14:paraId="56DC5487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Vàlvula de bola INOX ¾ ICP</w:t>
            </w:r>
          </w:p>
          <w:p w14:paraId="5DA392A9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Assentaments valvuleria</w:t>
            </w:r>
          </w:p>
          <w:p w14:paraId="673E5281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Terminal vàlvula rosca mascle per manega desguàs de servei instal·lació</w:t>
            </w:r>
          </w:p>
          <w:p w14:paraId="5CF01B65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Machón doble rosca ¾</w:t>
            </w:r>
          </w:p>
          <w:p w14:paraId="0257C730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</w:t>
            </w:r>
            <w:r w:rsidR="00C93370">
              <w:rPr>
                <w:rFonts w:ascii="Arial" w:hAnsi="Arial" w:cs="Arial"/>
              </w:rPr>
              <w:t>t</w:t>
            </w:r>
            <w:r>
              <w:rPr>
                <w:rFonts w:ascii="Arial" w:hAnsi="Arial" w:cs="Arial"/>
              </w:rPr>
              <w:t xml:space="preserve">ting mixta 25 ¾ o en ·74 mascle </w:t>
            </w:r>
          </w:p>
          <w:p w14:paraId="7C813993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Reductora de pressió ¾ CALEFFI 5350 (o similar) Compliment EN1567</w:t>
            </w:r>
            <w:r w:rsidR="00A840C6">
              <w:rPr>
                <w:rFonts w:ascii="Arial" w:hAnsi="Arial" w:cs="Arial"/>
              </w:rPr>
              <w:t xml:space="preserve"> de 10/16/25 a 2 bars</w:t>
            </w:r>
          </w:p>
          <w:p w14:paraId="048AC501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Enllaç femella ISOFLO 20 mm ¾</w:t>
            </w:r>
          </w:p>
          <w:p w14:paraId="5AB4607F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Enllaç mascle ISOFLO 20mm ¾</w:t>
            </w:r>
          </w:p>
          <w:p w14:paraId="54E6DDA0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“T” Polietilè 25 ¾ (rosca femella central)</w:t>
            </w:r>
          </w:p>
          <w:p w14:paraId="37D115C6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Records de dos peces de llautó  per manega RM (terminal oliva)</w:t>
            </w:r>
          </w:p>
          <w:p w14:paraId="6B3D0DD1" w14:textId="77777777" w:rsidR="006F6009" w:rsidRDefault="006F6009" w:rsidP="00377721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 metres mínim. Manega desguàs  de reg anillada i enrotllable</w:t>
            </w:r>
          </w:p>
          <w:p w14:paraId="2047F04E" w14:textId="77777777" w:rsidR="006F6009" w:rsidRPr="00E47F4B" w:rsidRDefault="006F6009" w:rsidP="00E47F4B">
            <w:pPr>
              <w:widowControl/>
              <w:numPr>
                <w:ilvl w:val="0"/>
                <w:numId w:val="36"/>
              </w:num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Tirafons 4 x 50 Inox (els necessaris)</w:t>
            </w:r>
          </w:p>
        </w:tc>
      </w:tr>
    </w:tbl>
    <w:p w14:paraId="1AC671CD" w14:textId="77777777" w:rsidR="00E47F4B" w:rsidRDefault="00E47F4B">
      <w:pPr>
        <w:widowControl/>
        <w:rPr>
          <w:rFonts w:ascii="Arial" w:hAnsi="Arial" w:cs="Arial"/>
          <w:b/>
        </w:rPr>
      </w:pPr>
    </w:p>
    <w:p w14:paraId="4A087C8C" w14:textId="77777777" w:rsidR="00E47F4B" w:rsidRPr="00E47F4B" w:rsidRDefault="00E47F4B">
      <w:pPr>
        <w:rPr>
          <w:rFonts w:ascii="Arial" w:hAnsi="Arial" w:cs="Arial"/>
          <w:b/>
        </w:rPr>
      </w:pPr>
      <w:r w:rsidRPr="00E47F4B">
        <w:rPr>
          <w:rFonts w:ascii="Arial" w:hAnsi="Arial" w:cs="Arial"/>
          <w:b/>
        </w:rPr>
        <w:lastRenderedPageBreak/>
        <w:t>ESQUEMA:</w:t>
      </w:r>
    </w:p>
    <w:p w14:paraId="429EE4BF" w14:textId="77777777" w:rsidR="00D40B64" w:rsidRPr="00E47F4B" w:rsidRDefault="00E47F4B">
      <w:pPr>
        <w:rPr>
          <w:rFonts w:ascii="Arial" w:hAnsi="Arial" w:cs="Arial"/>
        </w:rPr>
      </w:pPr>
      <w:r w:rsidRPr="00E47F4B">
        <w:rPr>
          <w:rFonts w:ascii="Arial" w:hAnsi="Arial" w:cs="Arial"/>
          <w:noProof/>
          <w:snapToGrid/>
          <w:lang w:val="es-ES"/>
        </w:rPr>
        <w:drawing>
          <wp:inline distT="0" distB="0" distL="0" distR="0" wp14:anchorId="2F3C51DB" wp14:editId="381D1A6C">
            <wp:extent cx="6120000" cy="4616476"/>
            <wp:effectExtent l="0" t="0" r="0" b="0"/>
            <wp:docPr id="8" name="Imagen 8" descr="Esquema Punt de Mostre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squema Punt de Mostrei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l="3733" r="2425"/>
                    <a:stretch/>
                  </pic:blipFill>
                  <pic:spPr bwMode="auto">
                    <a:xfrm>
                      <a:off x="0" y="0"/>
                      <a:ext cx="6120000" cy="4616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A3DB7" w14:textId="77777777" w:rsidR="00E47F4B" w:rsidRPr="004C02D1" w:rsidRDefault="00E47F4B">
      <w:pPr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753"/>
        <w:gridCol w:w="7886"/>
      </w:tblGrid>
      <w:tr w:rsidR="00D40B64" w:rsidRPr="004C02D1" w14:paraId="0E3F33C3" w14:textId="77777777" w:rsidTr="00D0447D">
        <w:trPr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DE7683" w14:textId="77777777" w:rsidR="00D40B64" w:rsidRPr="004C02D1" w:rsidRDefault="00D40B64" w:rsidP="00861E45">
            <w:pPr>
              <w:rPr>
                <w:rFonts w:ascii="Arial" w:hAnsi="Arial" w:cs="Arial"/>
                <w:b/>
                <w:bCs/>
              </w:rPr>
            </w:pPr>
            <w:r w:rsidRPr="004C02D1">
              <w:rPr>
                <w:rFonts w:ascii="Arial" w:hAnsi="Arial" w:cs="Arial"/>
                <w:b/>
                <w:bCs/>
              </w:rPr>
              <w:t>FABRICANT: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0C75620D" w14:textId="77777777" w:rsidR="00D40B64" w:rsidRPr="004C02D1" w:rsidRDefault="00D40B64" w:rsidP="00861E45">
            <w:pPr>
              <w:jc w:val="both"/>
              <w:rPr>
                <w:rFonts w:ascii="Arial" w:hAnsi="Arial" w:cs="Arial"/>
              </w:rPr>
            </w:pPr>
            <w:r w:rsidRPr="004C02D1">
              <w:rPr>
                <w:rFonts w:ascii="Arial" w:hAnsi="Arial" w:cs="Arial"/>
              </w:rPr>
              <w:t>PRADINSA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  <w:tr w:rsidR="00D40B64" w:rsidRPr="004C02D1" w14:paraId="50609615" w14:textId="77777777" w:rsidTr="00D0447D">
        <w:trPr>
          <w:jc w:val="center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B18BAB" w14:textId="77777777" w:rsidR="00D40B64" w:rsidRPr="004C02D1" w:rsidRDefault="00D40B64" w:rsidP="00861E45">
            <w:pPr>
              <w:rPr>
                <w:rFonts w:ascii="Arial" w:hAnsi="Arial" w:cs="Arial"/>
                <w:b/>
                <w:bCs/>
              </w:rPr>
            </w:pPr>
            <w:r w:rsidRPr="004C02D1">
              <w:rPr>
                <w:rFonts w:ascii="Arial" w:hAnsi="Arial" w:cs="Arial"/>
                <w:b/>
                <w:bCs/>
              </w:rPr>
              <w:t>REFERÈNCIA:</w:t>
            </w:r>
          </w:p>
        </w:tc>
        <w:tc>
          <w:tcPr>
            <w:tcW w:w="7654" w:type="dxa"/>
            <w:tcBorders>
              <w:top w:val="nil"/>
              <w:left w:val="nil"/>
              <w:bottom w:val="nil"/>
              <w:right w:val="nil"/>
            </w:tcBorders>
          </w:tcPr>
          <w:p w14:paraId="1B47F212" w14:textId="77777777" w:rsidR="00D40B64" w:rsidRPr="004C02D1" w:rsidRDefault="00D40B64" w:rsidP="00D40B64">
            <w:pPr>
              <w:widowControl/>
              <w:snapToGrid w:val="0"/>
              <w:spacing w:before="120"/>
              <w:jc w:val="both"/>
              <w:rPr>
                <w:rFonts w:ascii="Arial" w:hAnsi="Arial" w:cs="Arial"/>
              </w:rPr>
            </w:pPr>
            <w:r w:rsidRPr="004C02D1">
              <w:rPr>
                <w:rFonts w:ascii="Arial" w:hAnsi="Arial" w:cs="Arial"/>
              </w:rPr>
              <w:t>CPG3450</w:t>
            </w:r>
          </w:p>
          <w:p w14:paraId="321E52F0" w14:textId="77777777" w:rsidR="00D40B64" w:rsidRPr="004C02D1" w:rsidRDefault="00D40B64" w:rsidP="00861E45">
            <w:pPr>
              <w:jc w:val="both"/>
              <w:rPr>
                <w:rFonts w:ascii="Arial" w:hAnsi="Arial" w:cs="Arial"/>
              </w:rPr>
            </w:pPr>
          </w:p>
        </w:tc>
      </w:tr>
    </w:tbl>
    <w:p w14:paraId="246A75C1" w14:textId="77777777" w:rsidR="006F6009" w:rsidRPr="004C02D1" w:rsidRDefault="006F6009">
      <w:pPr>
        <w:rPr>
          <w:rFonts w:ascii="Arial" w:hAnsi="Arial" w:cs="Arial"/>
        </w:rPr>
      </w:pPr>
    </w:p>
    <w:p w14:paraId="23342397" w14:textId="77777777" w:rsidR="00FD05B7" w:rsidRPr="004C02D1" w:rsidRDefault="00FD05B7">
      <w:pPr>
        <w:rPr>
          <w:rFonts w:ascii="Arial" w:hAnsi="Arial" w:cs="Arial"/>
        </w:rPr>
      </w:pPr>
    </w:p>
    <w:p w14:paraId="22460D5B" w14:textId="77777777" w:rsidR="006537AF" w:rsidRPr="004C02D1" w:rsidRDefault="006537AF">
      <w:pPr>
        <w:rPr>
          <w:rFonts w:ascii="Arial" w:hAnsi="Arial" w:cs="Arial"/>
        </w:rPr>
        <w:sectPr w:rsidR="006537AF" w:rsidRPr="004C02D1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2275"/>
        <w:gridCol w:w="4034"/>
        <w:gridCol w:w="1166"/>
        <w:gridCol w:w="2164"/>
      </w:tblGrid>
      <w:tr w:rsidR="00665643" w:rsidRPr="00056BC6" w14:paraId="34095EA9" w14:textId="77777777" w:rsidTr="00F71B3C">
        <w:trPr>
          <w:trHeight w:val="284"/>
          <w:jc w:val="center"/>
        </w:trPr>
        <w:tc>
          <w:tcPr>
            <w:tcW w:w="9379" w:type="dxa"/>
            <w:gridSpan w:val="4"/>
            <w:shd w:val="clear" w:color="auto" w:fill="C6D9F1" w:themeFill="text2" w:themeFillTint="33"/>
            <w:vAlign w:val="center"/>
          </w:tcPr>
          <w:p w14:paraId="747B2A0E" w14:textId="77777777" w:rsidR="00665643" w:rsidRPr="00056BC6" w:rsidRDefault="0066564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65643" w:rsidRPr="00056BC6" w14:paraId="7955934D" w14:textId="77777777" w:rsidTr="00F71B3C">
        <w:trPr>
          <w:trHeight w:val="227"/>
          <w:jc w:val="center"/>
        </w:trPr>
        <w:tc>
          <w:tcPr>
            <w:tcW w:w="2213" w:type="dxa"/>
            <w:shd w:val="clear" w:color="auto" w:fill="E6E6E6"/>
          </w:tcPr>
          <w:p w14:paraId="668151BC" w14:textId="77777777" w:rsidR="00665643" w:rsidRPr="00056BC6" w:rsidRDefault="00665643" w:rsidP="0066564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3925" w:type="dxa"/>
          </w:tcPr>
          <w:p w14:paraId="0A29790F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1135" w:type="dxa"/>
            <w:shd w:val="clear" w:color="auto" w:fill="E6E6E6"/>
          </w:tcPr>
          <w:p w14:paraId="7415ED2B" w14:textId="77777777" w:rsidR="00665643" w:rsidRPr="00056BC6" w:rsidRDefault="0066564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986" w:type="dxa"/>
          </w:tcPr>
          <w:p w14:paraId="083877B8" w14:textId="77777777" w:rsidR="00665643" w:rsidRPr="00056BC6" w:rsidRDefault="0066564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14/02/2000</w:t>
            </w:r>
          </w:p>
        </w:tc>
      </w:tr>
      <w:tr w:rsidR="00665643" w:rsidRPr="00056BC6" w14:paraId="0807C29C" w14:textId="77777777" w:rsidTr="00F71B3C">
        <w:trPr>
          <w:trHeight w:val="227"/>
          <w:jc w:val="center"/>
        </w:trPr>
        <w:tc>
          <w:tcPr>
            <w:tcW w:w="2213" w:type="dxa"/>
            <w:shd w:val="clear" w:color="auto" w:fill="E6E6E6"/>
          </w:tcPr>
          <w:p w14:paraId="6300D96C" w14:textId="77777777" w:rsidR="00665643" w:rsidRPr="00056BC6" w:rsidRDefault="00665643" w:rsidP="0066564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126" w:type="dxa"/>
            <w:gridSpan w:val="3"/>
          </w:tcPr>
          <w:p w14:paraId="32A1E62B" w14:textId="77777777" w:rsidR="00665643" w:rsidRPr="00056BC6" w:rsidRDefault="0066564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63" w:name="_Toc99257993"/>
            <w:bookmarkStart w:id="264" w:name="_Toc14429597"/>
            <w:bookmarkStart w:id="265" w:name="_Toc137214882"/>
            <w:r w:rsidRPr="00056BC6">
              <w:rPr>
                <w:rFonts w:ascii="Arial" w:hAnsi="Arial" w:cs="Arial"/>
              </w:rPr>
              <w:t xml:space="preserve">REIXA DE </w:t>
            </w:r>
            <w:bookmarkEnd w:id="263"/>
            <w:r w:rsidRPr="00056BC6">
              <w:rPr>
                <w:rFonts w:ascii="Arial" w:hAnsi="Arial" w:cs="Arial"/>
              </w:rPr>
              <w:t>VENTILACIÓ</w:t>
            </w:r>
            <w:bookmarkEnd w:id="264"/>
            <w:bookmarkEnd w:id="265"/>
          </w:p>
        </w:tc>
      </w:tr>
      <w:tr w:rsidR="007C355D" w:rsidRPr="00365A28" w14:paraId="768F1D0F" w14:textId="77777777" w:rsidTr="00F71B3C">
        <w:trPr>
          <w:trHeight w:val="227"/>
          <w:jc w:val="center"/>
        </w:trPr>
        <w:tc>
          <w:tcPr>
            <w:tcW w:w="2213" w:type="dxa"/>
            <w:shd w:val="clear" w:color="auto" w:fill="E6E6E6"/>
          </w:tcPr>
          <w:p w14:paraId="2CC19CFC" w14:textId="77777777" w:rsidR="007C355D" w:rsidRPr="00365A28" w:rsidRDefault="007C355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126" w:type="dxa"/>
            <w:gridSpan w:val="3"/>
          </w:tcPr>
          <w:p w14:paraId="1AB03FDF" w14:textId="77777777" w:rsidR="007C355D" w:rsidRPr="00365A28" w:rsidRDefault="007C355D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266" w:name="_Toc14429598"/>
            <w:bookmarkStart w:id="267" w:name="_Toc137214883"/>
            <w:r>
              <w:rPr>
                <w:rFonts w:ascii="Arial" w:hAnsi="Arial" w:cs="Arial"/>
              </w:rPr>
              <w:t>MADEL</w:t>
            </w:r>
            <w:bookmarkEnd w:id="266"/>
            <w:bookmarkEnd w:id="267"/>
          </w:p>
        </w:tc>
      </w:tr>
      <w:tr w:rsidR="00665643" w:rsidRPr="00056BC6" w14:paraId="33E1F57A" w14:textId="77777777" w:rsidTr="00F71B3C">
        <w:trPr>
          <w:trHeight w:val="227"/>
          <w:jc w:val="center"/>
        </w:trPr>
        <w:tc>
          <w:tcPr>
            <w:tcW w:w="2213" w:type="dxa"/>
            <w:shd w:val="clear" w:color="auto" w:fill="E6E6E6"/>
          </w:tcPr>
          <w:p w14:paraId="6B5ABA7D" w14:textId="77777777" w:rsidR="00665643" w:rsidRPr="00056BC6" w:rsidRDefault="00665643" w:rsidP="0066564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126" w:type="dxa"/>
            <w:gridSpan w:val="3"/>
          </w:tcPr>
          <w:p w14:paraId="12B138EF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Entrada i sortida d’aire natural o forçada</w:t>
            </w:r>
          </w:p>
        </w:tc>
      </w:tr>
    </w:tbl>
    <w:p w14:paraId="7E931C30" w14:textId="77777777" w:rsidR="00665643" w:rsidRPr="002610A3" w:rsidRDefault="00665643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CAD5997" w14:textId="77777777" w:rsidR="00665643" w:rsidRPr="00F71B3C" w:rsidRDefault="00377721" w:rsidP="00F71B3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71B3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F8B6F3C" wp14:editId="33372E0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084000" cy="0"/>
                <wp:effectExtent l="0" t="0" r="31115" b="19050"/>
                <wp:wrapNone/>
                <wp:docPr id="50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8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7D29DB" id="Line 50" o:spid="_x0000_s1026" style="position:absolute;z-index:25166182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79.0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" strokeweight=".5pt"/>
            </w:pict>
          </mc:Fallback>
        </mc:AlternateContent>
      </w:r>
      <w:r w:rsidR="00665643" w:rsidRPr="00F71B3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998"/>
        <w:gridCol w:w="8641"/>
      </w:tblGrid>
      <w:tr w:rsidR="00665643" w:rsidRPr="00056BC6" w14:paraId="2261A974" w14:textId="77777777" w:rsidTr="00F71B3C">
        <w:trPr>
          <w:jc w:val="center"/>
        </w:trPr>
        <w:tc>
          <w:tcPr>
            <w:tcW w:w="92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52F54F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Reixes de presa d’aire exterior dissenyades per a l’aspiració d’aire exterior o expulsió d’aire viciat. </w:t>
            </w:r>
          </w:p>
          <w:p w14:paraId="7699B07C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01148E9F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Robustes i resistents a les agressions climàtiques per a la seva instal·lació a l’exterior. </w:t>
            </w:r>
          </w:p>
          <w:p w14:paraId="0CB009C2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58732075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Construïdes amb alumini anoditzat i extruït amb les lamel·les para</w:t>
            </w:r>
            <w:r w:rsidR="00F71B3C">
              <w:rPr>
                <w:rFonts w:ascii="Arial" w:hAnsi="Arial" w:cs="Arial"/>
              </w:rPr>
              <w:t>l·leles a la dimensió més gran.</w:t>
            </w:r>
          </w:p>
          <w:p w14:paraId="53B10AB2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49F43D42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Estan dissenyades per impedir l’entrada de pluja. </w:t>
            </w:r>
          </w:p>
          <w:p w14:paraId="39DEEAB6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37DF2AE0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Porten incorporada una malla d’acer galvanitzat.</w:t>
            </w:r>
          </w:p>
          <w:p w14:paraId="077C964A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519E503A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 les d’admissió d’aire, parts baixes de ventilació, se les incorpora un portafiltre d’acer galvanitzat, una malla i una filtrina.</w:t>
            </w:r>
          </w:p>
          <w:p w14:paraId="41789584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4A0CB7A1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Fixació mitjançant cargols </w:t>
            </w:r>
          </w:p>
          <w:p w14:paraId="64ED6AB0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  <w:p w14:paraId="0322BB8E" w14:textId="77777777" w:rsidR="00665643" w:rsidRPr="00056BC6" w:rsidRDefault="00665643" w:rsidP="00377721">
            <w:pPr>
              <w:numPr>
                <w:ilvl w:val="0"/>
                <w:numId w:val="6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Dimensions vàries segons necessitats </w:t>
            </w:r>
          </w:p>
          <w:p w14:paraId="6681F35A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665643" w:rsidRPr="00056BC6" w14:paraId="53EA23F3" w14:textId="77777777" w:rsidTr="00F71B3C">
        <w:trPr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14:paraId="17AE84E2" w14:textId="77777777" w:rsidR="00665643" w:rsidRPr="00056BC6" w:rsidRDefault="00665643" w:rsidP="0066564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8308" w:type="dxa"/>
            <w:tcBorders>
              <w:top w:val="nil"/>
              <w:left w:val="nil"/>
              <w:bottom w:val="nil"/>
              <w:right w:val="nil"/>
            </w:tcBorders>
          </w:tcPr>
          <w:p w14:paraId="1D2C9F5B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DXT-A</w:t>
            </w:r>
          </w:p>
        </w:tc>
      </w:tr>
      <w:tr w:rsidR="00665643" w:rsidRPr="00056BC6" w14:paraId="200D4F76" w14:textId="77777777" w:rsidTr="00F71B3C">
        <w:trPr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</w:tcPr>
          <w:p w14:paraId="5871FC77" w14:textId="77777777" w:rsidR="00665643" w:rsidRPr="00056BC6" w:rsidRDefault="00665643" w:rsidP="0066564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8308" w:type="dxa"/>
            <w:tcBorders>
              <w:top w:val="nil"/>
              <w:left w:val="nil"/>
              <w:bottom w:val="nil"/>
              <w:right w:val="nil"/>
            </w:tcBorders>
          </w:tcPr>
          <w:p w14:paraId="27EF3D3F" w14:textId="77777777" w:rsidR="00665643" w:rsidRPr="00056BC6" w:rsidRDefault="0066564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MADEL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39AE36D6" w14:textId="77777777" w:rsidR="00A44BB2" w:rsidRPr="002610A3" w:rsidRDefault="00A44BB2" w:rsidP="00422C28">
      <w:pPr>
        <w:jc w:val="both"/>
        <w:rPr>
          <w:rFonts w:ascii="Arial" w:hAnsi="Arial" w:cs="Arial"/>
        </w:rPr>
      </w:pPr>
    </w:p>
    <w:p w14:paraId="6B7A88D4" w14:textId="77777777" w:rsidR="00D30188" w:rsidRDefault="00D30188" w:rsidP="00422C28">
      <w:pPr>
        <w:jc w:val="both"/>
        <w:rPr>
          <w:rFonts w:ascii="Arial" w:hAnsi="Arial" w:cs="Arial"/>
        </w:rPr>
      </w:pPr>
    </w:p>
    <w:p w14:paraId="56E02C18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B4A8C" w:rsidRPr="00056BC6" w14:paraId="02CEDB8E" w14:textId="77777777" w:rsidTr="00297E3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A622914" w14:textId="77777777" w:rsidR="00DB4A8C" w:rsidRPr="00056BC6" w:rsidRDefault="00DB4A8C" w:rsidP="00297E34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B4A8C" w:rsidRPr="00056BC6" w14:paraId="3F257ABE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4C990A8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3BF4E1B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6D2440D1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2D7780E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12/03/2021</w:t>
            </w:r>
          </w:p>
        </w:tc>
      </w:tr>
      <w:tr w:rsidR="00DB4A8C" w:rsidRPr="00056BC6" w14:paraId="3B656E6F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BE293B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E494192" w14:textId="77777777" w:rsidR="00DB4A8C" w:rsidRPr="00056BC6" w:rsidRDefault="00DB4A8C" w:rsidP="00297E34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268" w:name="_Toc14429599"/>
            <w:bookmarkStart w:id="269" w:name="_Toc66092629"/>
            <w:bookmarkStart w:id="270" w:name="_Toc137214884"/>
            <w:r>
              <w:rPr>
                <w:rFonts w:ascii="Arial" w:hAnsi="Arial" w:cs="Arial"/>
              </w:rPr>
              <w:t>RODET DE DESMUNTATGE</w:t>
            </w:r>
            <w:bookmarkEnd w:id="268"/>
            <w:bookmarkEnd w:id="269"/>
            <w:bookmarkEnd w:id="270"/>
          </w:p>
        </w:tc>
      </w:tr>
      <w:tr w:rsidR="00DB4A8C" w:rsidRPr="00365A28" w14:paraId="06FD0808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D4A5D7C" w14:textId="77777777" w:rsidR="00DB4A8C" w:rsidRPr="00365A28" w:rsidRDefault="00DB4A8C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68F12A9F" w14:textId="77777777" w:rsidR="00DB4A8C" w:rsidRPr="00365A28" w:rsidRDefault="00DB4A8C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271" w:name="_Toc14429600"/>
            <w:bookmarkStart w:id="272" w:name="_Toc66092630"/>
            <w:bookmarkStart w:id="273" w:name="_Toc137214885"/>
            <w:r>
              <w:rPr>
                <w:rFonts w:ascii="Arial" w:hAnsi="Arial" w:cs="Arial"/>
              </w:rPr>
              <w:t>PHC</w:t>
            </w:r>
            <w:bookmarkEnd w:id="271"/>
            <w:bookmarkEnd w:id="272"/>
            <w:r>
              <w:rPr>
                <w:rFonts w:ascii="Arial" w:hAnsi="Arial" w:cs="Arial"/>
              </w:rPr>
              <w:t xml:space="preserve"> - VICAN</w:t>
            </w:r>
            <w:bookmarkEnd w:id="273"/>
          </w:p>
        </w:tc>
      </w:tr>
      <w:tr w:rsidR="00DB4A8C" w:rsidRPr="00056BC6" w14:paraId="7B6A5BB5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429CE7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2E23725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Rodet de desmuntatge amb estanquitat ajustable independent</w:t>
            </w:r>
          </w:p>
        </w:tc>
      </w:tr>
    </w:tbl>
    <w:p w14:paraId="3A4D23B8" w14:textId="77777777" w:rsidR="00DB4A8C" w:rsidRPr="002610A3" w:rsidRDefault="00DB4A8C" w:rsidP="00DB4A8C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C601226" w14:textId="77777777" w:rsidR="00DB4A8C" w:rsidRPr="00F71B3C" w:rsidRDefault="00DB4A8C" w:rsidP="00DB4A8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71B3C">
        <w:rPr>
          <w:rFonts w:ascii="Arial" w:hAnsi="Arial" w:cs="Arial"/>
          <w:i/>
          <w:noProof/>
          <w:lang w:val="es-ES"/>
        </w:rPr>
        <mc:AlternateContent>
          <mc:Choice Requires="wps">
            <w:drawing>
              <wp:anchor distT="4294967295" distB="4294967295" distL="114300" distR="114300" simplePos="0" relativeHeight="251751936" behindDoc="0" locked="0" layoutInCell="1" allowOverlap="1" wp14:anchorId="0DC4DB8F" wp14:editId="5427BBAA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49" name="Conector rec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2DD78E" id="Conector recto 2" o:spid="_x0000_s1026" style="position:absolute;z-index:251751936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" strokeweight=".5pt"/>
            </w:pict>
          </mc:Fallback>
        </mc:AlternateContent>
      </w:r>
      <w:r w:rsidRPr="00F71B3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14"/>
        <w:gridCol w:w="7425"/>
      </w:tblGrid>
      <w:tr w:rsidR="00DB4A8C" w:rsidRPr="00056BC6" w14:paraId="396A5692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4CA52082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5DCF9DC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Totes les mides </w:t>
            </w:r>
          </w:p>
        </w:tc>
      </w:tr>
      <w:tr w:rsidR="00DB4A8C" w:rsidRPr="00056BC6" w14:paraId="419AAC29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3F87FD60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5F1019A6" w14:textId="77777777" w:rsidR="00DB4A8C" w:rsidRPr="00056BC6" w:rsidRDefault="00DB4A8C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DIN-2576 per a PN-10 i DIN-2502 per a PN-16</w:t>
            </w:r>
          </w:p>
          <w:p w14:paraId="07B4E3FA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DIN-2503 per a PN-25 i PN-40</w:t>
            </w:r>
          </w:p>
        </w:tc>
      </w:tr>
      <w:tr w:rsidR="00DB4A8C" w:rsidRPr="00056BC6" w14:paraId="4C132F7C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65CB7F87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4AE847B1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Brida-Brida</w:t>
            </w:r>
          </w:p>
        </w:tc>
      </w:tr>
      <w:tr w:rsidR="00DB4A8C" w:rsidRPr="00056BC6" w14:paraId="4A375F10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17118E40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Soldadures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178AFDCD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procediments homologats segons ASME - Secció IX</w:t>
            </w:r>
          </w:p>
        </w:tc>
      </w:tr>
      <w:tr w:rsidR="00DB4A8C" w:rsidRPr="00056BC6" w14:paraId="530F5657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4946CE7D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3C6C7DE8" w14:textId="77777777" w:rsidR="00DB4A8C" w:rsidRDefault="00DB4A8C" w:rsidP="00297E34">
            <w:pPr>
              <w:snapToGrid w:val="0"/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Rodet desmuntable de tres peces amb junta ajustable independentment.</w:t>
            </w:r>
          </w:p>
          <w:p w14:paraId="292707B9" w14:textId="77777777" w:rsidR="00DB4A8C" w:rsidRDefault="00DB4A8C" w:rsidP="00297E34">
            <w:pPr>
              <w:snapToGrid w:val="0"/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L’estanquitat es realitza amb junta triangular suportada i pressionada per una brida reajustable amb càrrega.</w:t>
            </w:r>
          </w:p>
          <w:p w14:paraId="596000E6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F539B7">
              <w:rPr>
                <w:rFonts w:ascii="Arial" w:hAnsi="Arial" w:cs="Arial"/>
                <w:b/>
              </w:rPr>
              <w:t>L</w:t>
            </w:r>
            <w:r>
              <w:rPr>
                <w:rFonts w:ascii="Arial" w:hAnsi="Arial" w:cs="Arial"/>
                <w:b/>
              </w:rPr>
              <w:t>es</w:t>
            </w:r>
            <w:r w:rsidRPr="00F539B7">
              <w:rPr>
                <w:rFonts w:ascii="Arial" w:hAnsi="Arial" w:cs="Arial"/>
                <w:b/>
              </w:rPr>
              <w:t xml:space="preserve"> brid</w:t>
            </w:r>
            <w:r>
              <w:rPr>
                <w:rFonts w:ascii="Arial" w:hAnsi="Arial" w:cs="Arial"/>
                <w:b/>
              </w:rPr>
              <w:t>es</w:t>
            </w:r>
            <w:r w:rsidRPr="00F539B7">
              <w:rPr>
                <w:rFonts w:ascii="Arial" w:hAnsi="Arial" w:cs="Arial"/>
                <w:b/>
              </w:rPr>
              <w:t xml:space="preserve"> en AC, per disseny, no </w:t>
            </w:r>
            <w:r>
              <w:rPr>
                <w:rFonts w:ascii="Arial" w:hAnsi="Arial" w:cs="Arial"/>
                <w:b/>
              </w:rPr>
              <w:t>tenen</w:t>
            </w:r>
            <w:r w:rsidRPr="00F539B7">
              <w:rPr>
                <w:rFonts w:ascii="Arial" w:hAnsi="Arial" w:cs="Arial"/>
                <w:b/>
              </w:rPr>
              <w:t xml:space="preserve"> cap cara en possible contacte amb l’aigua, sent tot l’interior en acer inoxidable AISI 316</w:t>
            </w:r>
            <w:r w:rsidRPr="00372E62">
              <w:rPr>
                <w:rFonts w:ascii="Arial" w:hAnsi="Arial" w:cs="Arial"/>
                <w:b/>
                <w:i/>
              </w:rPr>
              <w:t>.</w:t>
            </w:r>
          </w:p>
        </w:tc>
      </w:tr>
      <w:tr w:rsidR="00DB4A8C" w:rsidRPr="00056BC6" w14:paraId="18FC67F5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0E7018D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Muntatge 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D7552F4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DB4A8C" w:rsidRPr="00056BC6" w14:paraId="17D36916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62CEBA9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Estanquitat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24597B14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Junta secció </w:t>
            </w:r>
            <w:r>
              <w:rPr>
                <w:rFonts w:ascii="Arial" w:hAnsi="Arial" w:cs="Arial"/>
              </w:rPr>
              <w:t>triangular en EPDM</w:t>
            </w:r>
          </w:p>
        </w:tc>
      </w:tr>
      <w:tr w:rsidR="00DB4A8C" w:rsidRPr="00056BC6" w14:paraId="2C7B482F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4733B06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Norma de materials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3AC1A56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EN10.204-3.1</w:t>
            </w:r>
          </w:p>
        </w:tc>
      </w:tr>
      <w:tr w:rsidR="00DB4A8C" w:rsidRPr="00056BC6" w14:paraId="225333D8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108CFF21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0C24567B" w14:textId="77777777" w:rsidR="00DB4A8C" w:rsidRPr="00056BC6" w:rsidRDefault="00DB4A8C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Brides en AC </w:t>
            </w:r>
            <w:r>
              <w:rPr>
                <w:rFonts w:ascii="Arial" w:hAnsi="Arial" w:cs="Arial"/>
              </w:rPr>
              <w:t>S355J2+N</w:t>
            </w:r>
          </w:p>
          <w:p w14:paraId="691656B7" w14:textId="77777777" w:rsidR="00DB4A8C" w:rsidRDefault="00DB4A8C" w:rsidP="00297E34">
            <w:pPr>
              <w:snapToGrid w:val="0"/>
              <w:jc w:val="both"/>
              <w:rPr>
                <w:rFonts w:ascii="Arial" w:hAnsi="Arial" w:cs="Arial"/>
                <w:b/>
              </w:rPr>
            </w:pPr>
            <w:r w:rsidRPr="00D3109D">
              <w:rPr>
                <w:rFonts w:ascii="Arial" w:hAnsi="Arial" w:cs="Arial"/>
                <w:b/>
              </w:rPr>
              <w:t>Virolles interior i exterior en acer inoxidable AISI 316</w:t>
            </w:r>
            <w:r>
              <w:rPr>
                <w:rFonts w:ascii="Arial" w:hAnsi="Arial" w:cs="Arial"/>
                <w:b/>
              </w:rPr>
              <w:t>L</w:t>
            </w:r>
          </w:p>
          <w:p w14:paraId="1909A6DD" w14:textId="77777777" w:rsidR="00DB4A8C" w:rsidRPr="00F26657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F26657">
              <w:rPr>
                <w:rFonts w:ascii="Arial" w:hAnsi="Arial" w:cs="Arial"/>
              </w:rPr>
              <w:t xml:space="preserve">Brida d’ajust en </w:t>
            </w:r>
            <w:r>
              <w:rPr>
                <w:rFonts w:ascii="Arial" w:hAnsi="Arial" w:cs="Arial"/>
              </w:rPr>
              <w:t>A</w:t>
            </w:r>
            <w:r w:rsidRPr="00F26657">
              <w:rPr>
                <w:rFonts w:ascii="Arial" w:hAnsi="Arial" w:cs="Arial"/>
              </w:rPr>
              <w:t>C S355J0</w:t>
            </w:r>
          </w:p>
        </w:tc>
      </w:tr>
      <w:tr w:rsidR="00DB4A8C" w:rsidRPr="00056BC6" w14:paraId="383A28D3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6CF8AADA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Pintat 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1ABF4EA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3 capes d’epoxi, i espessor total de 300 micres</w:t>
            </w:r>
          </w:p>
        </w:tc>
      </w:tr>
      <w:tr w:rsidR="00DB4A8C" w:rsidRPr="00056BC6" w14:paraId="51140BE3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A3D08A9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Espàrrecs i cargols 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0282055A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S/Especificacions generals i necessitats del projecte (amb espàrrecs per a muntatge rígid i sense per a rodet de dilatació) en acer</w:t>
            </w:r>
            <w:r>
              <w:rPr>
                <w:rFonts w:ascii="Arial" w:hAnsi="Arial" w:cs="Arial"/>
              </w:rPr>
              <w:t xml:space="preserve"> zincat  8</w:t>
            </w:r>
            <w:r w:rsidRPr="00056BC6">
              <w:rPr>
                <w:rFonts w:ascii="Arial" w:hAnsi="Arial" w:cs="Arial"/>
              </w:rPr>
              <w:t>.8</w:t>
            </w:r>
            <w:r>
              <w:rPr>
                <w:rFonts w:ascii="Arial" w:hAnsi="Arial" w:cs="Arial"/>
              </w:rPr>
              <w:t>.</w:t>
            </w:r>
          </w:p>
        </w:tc>
      </w:tr>
      <w:tr w:rsidR="00DB4A8C" w:rsidRPr="00056BC6" w14:paraId="6ED2E6C0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0918D42B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189031CB" w14:textId="6531052B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PHC-D3 o VICAN  </w:t>
            </w:r>
            <w:r w:rsidR="004E338A">
              <w:rPr>
                <w:rFonts w:ascii="Arial" w:hAnsi="Arial" w:cs="Arial"/>
              </w:rPr>
              <w:t>LIGHT</w:t>
            </w:r>
          </w:p>
        </w:tc>
      </w:tr>
      <w:tr w:rsidR="00DB4A8C" w:rsidRPr="00056BC6" w14:paraId="371361C8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BEB41D2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B48E8A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DB4A8C" w:rsidRPr="00056BC6" w14:paraId="71AD760E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7D9B182F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41FBBDCF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PHC, VICAN  o similar</w:t>
            </w:r>
          </w:p>
        </w:tc>
      </w:tr>
    </w:tbl>
    <w:p w14:paraId="2696D858" w14:textId="77777777" w:rsidR="00DB4A8C" w:rsidRDefault="00DB4A8C" w:rsidP="00DB4A8C">
      <w:pPr>
        <w:jc w:val="both"/>
        <w:rPr>
          <w:rFonts w:ascii="Arial" w:hAnsi="Arial" w:cs="Arial"/>
        </w:rPr>
      </w:pPr>
    </w:p>
    <w:p w14:paraId="03F6791F" w14:textId="77777777" w:rsidR="00DB4A8C" w:rsidRDefault="00DB4A8C" w:rsidP="00DB4A8C">
      <w:pPr>
        <w:widowControl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19142E0" w14:textId="77777777" w:rsidR="00DB4A8C" w:rsidRPr="00742AFA" w:rsidRDefault="00DB4A8C" w:rsidP="00DB4A8C">
      <w:pPr>
        <w:widowControl/>
        <w:rPr>
          <w:rFonts w:ascii="Arial" w:hAnsi="Arial" w:cs="Arial"/>
          <w:sz w:val="2"/>
          <w:szCs w:val="2"/>
        </w:r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B4A8C" w:rsidRPr="00056BC6" w14:paraId="32702520" w14:textId="77777777" w:rsidTr="00297E3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CBF5015" w14:textId="77777777" w:rsidR="00DB4A8C" w:rsidRPr="00056BC6" w:rsidRDefault="00DB4A8C" w:rsidP="00297E34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DB4A8C" w:rsidRPr="00056BC6" w14:paraId="1177EF10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34CFAE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B41D47F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781D38A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A9D594E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12/03/2021</w:t>
            </w:r>
          </w:p>
        </w:tc>
      </w:tr>
      <w:tr w:rsidR="00DB4A8C" w:rsidRPr="00056BC6" w14:paraId="1D292A78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11AF79A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4299B107" w14:textId="77777777" w:rsidR="00DB4A8C" w:rsidRPr="00056BC6" w:rsidRDefault="00DB4A8C" w:rsidP="00297E34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274" w:name="_Toc14429601"/>
            <w:bookmarkStart w:id="275" w:name="_Toc66092631"/>
            <w:bookmarkStart w:id="276" w:name="_Toc137214886"/>
            <w:r>
              <w:rPr>
                <w:rFonts w:ascii="Arial" w:hAnsi="Arial" w:cs="Arial"/>
              </w:rPr>
              <w:t>RODET DE DESMUNTATGE INOX</w:t>
            </w:r>
            <w:bookmarkEnd w:id="274"/>
            <w:bookmarkEnd w:id="275"/>
            <w:bookmarkEnd w:id="276"/>
          </w:p>
        </w:tc>
      </w:tr>
      <w:tr w:rsidR="00DB4A8C" w:rsidRPr="00365A28" w14:paraId="016C8464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F4EF7AA" w14:textId="77777777" w:rsidR="00DB4A8C" w:rsidRPr="00365A28" w:rsidRDefault="00DB4A8C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38005D5" w14:textId="77777777" w:rsidR="00DB4A8C" w:rsidRPr="00365A28" w:rsidRDefault="00DB4A8C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277" w:name="_Toc14429602"/>
            <w:bookmarkStart w:id="278" w:name="_Toc66092632"/>
            <w:bookmarkStart w:id="279" w:name="_Toc137214887"/>
            <w:r>
              <w:rPr>
                <w:rFonts w:ascii="Arial" w:hAnsi="Arial" w:cs="Arial"/>
              </w:rPr>
              <w:t>PHC</w:t>
            </w:r>
            <w:bookmarkEnd w:id="277"/>
            <w:bookmarkEnd w:id="278"/>
            <w:r>
              <w:rPr>
                <w:rFonts w:ascii="Arial" w:hAnsi="Arial" w:cs="Arial"/>
              </w:rPr>
              <w:t xml:space="preserve"> - VICAN</w:t>
            </w:r>
            <w:bookmarkEnd w:id="279"/>
          </w:p>
        </w:tc>
      </w:tr>
      <w:tr w:rsidR="00DB4A8C" w:rsidRPr="00056BC6" w14:paraId="11DD65E7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B1F92CC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54F64D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Rodet de desmuntatge amb estanquitat ajustable independent</w:t>
            </w:r>
          </w:p>
        </w:tc>
      </w:tr>
    </w:tbl>
    <w:p w14:paraId="759B0CCE" w14:textId="77777777" w:rsidR="00DB4A8C" w:rsidRPr="002610A3" w:rsidRDefault="00DB4A8C" w:rsidP="00DB4A8C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8473C63" w14:textId="77777777" w:rsidR="00DB4A8C" w:rsidRPr="00E37931" w:rsidRDefault="00DB4A8C" w:rsidP="00DB4A8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37931">
        <w:rPr>
          <w:rFonts w:ascii="Arial" w:hAnsi="Arial" w:cs="Arial"/>
          <w:i/>
          <w:noProof/>
          <w:lang w:val="es-ES"/>
        </w:rPr>
        <mc:AlternateContent>
          <mc:Choice Requires="wps">
            <w:drawing>
              <wp:anchor distT="4294967295" distB="4294967295" distL="114300" distR="114300" simplePos="0" relativeHeight="251752960" behindDoc="0" locked="0" layoutInCell="1" allowOverlap="1" wp14:anchorId="135743E0" wp14:editId="15D3970F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48" name="Conector rec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CD679" id="Conector recto 3" o:spid="_x0000_s1026" style="position:absolute;z-index:251752960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" strokeweight=".5pt"/>
            </w:pict>
          </mc:Fallback>
        </mc:AlternateContent>
      </w:r>
      <w:r w:rsidRPr="00E37931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14"/>
        <w:gridCol w:w="7425"/>
      </w:tblGrid>
      <w:tr w:rsidR="00DB4A8C" w:rsidRPr="00056BC6" w14:paraId="00934057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3FE47E0D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3BC49BA1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Totes les mides </w:t>
            </w:r>
          </w:p>
        </w:tc>
      </w:tr>
      <w:tr w:rsidR="00DB4A8C" w:rsidRPr="00056BC6" w14:paraId="75E84024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C17FCB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2F4680F3" w14:textId="77777777" w:rsidR="00DB4A8C" w:rsidRPr="00056BC6" w:rsidRDefault="00DB4A8C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DIN-2576 per a PN-10 i DIN-2502 per a PN-16</w:t>
            </w:r>
          </w:p>
          <w:p w14:paraId="3ECDBD69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DIN-2503 per a PN-25 i PN-40</w:t>
            </w:r>
          </w:p>
        </w:tc>
      </w:tr>
      <w:tr w:rsidR="00DB4A8C" w:rsidRPr="00056BC6" w14:paraId="78E1669B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69F1A940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6F6E5F9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Brida-Brida</w:t>
            </w:r>
          </w:p>
        </w:tc>
      </w:tr>
      <w:tr w:rsidR="00DB4A8C" w:rsidRPr="00056BC6" w14:paraId="601E666D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7A2A50E6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Soldadures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446E8CDA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procediments homologats segons ASME - Secció IX</w:t>
            </w:r>
          </w:p>
        </w:tc>
      </w:tr>
      <w:tr w:rsidR="00DB4A8C" w:rsidRPr="00056BC6" w14:paraId="2D08B89D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094C5EA2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51D72A11" w14:textId="77777777" w:rsidR="00DB4A8C" w:rsidRDefault="00DB4A8C" w:rsidP="00297E34">
            <w:pPr>
              <w:snapToGrid w:val="0"/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Rodet desmuntable de tres peces amb junta ajustable independentment.</w:t>
            </w:r>
          </w:p>
          <w:p w14:paraId="4675B760" w14:textId="77777777" w:rsidR="00DB4A8C" w:rsidRPr="00056BC6" w:rsidRDefault="00DB4A8C" w:rsidP="00297E34">
            <w:pPr>
              <w:snapToGrid w:val="0"/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L’estanquitat es realitza amb junta triangular suportada i pressionada per una brida reajustable amb càrrega.</w:t>
            </w:r>
          </w:p>
        </w:tc>
      </w:tr>
      <w:tr w:rsidR="00DB4A8C" w:rsidRPr="00056BC6" w14:paraId="2E488C9C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429F379A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7124DD3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DB4A8C" w:rsidRPr="00056BC6" w14:paraId="31FDAAF9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30470488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Estanquitat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2F85904D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Junta secció </w:t>
            </w:r>
            <w:r>
              <w:rPr>
                <w:rFonts w:ascii="Arial" w:hAnsi="Arial" w:cs="Arial"/>
              </w:rPr>
              <w:t>triangular en EPDM</w:t>
            </w:r>
          </w:p>
        </w:tc>
      </w:tr>
      <w:tr w:rsidR="00DB4A8C" w:rsidRPr="00056BC6" w14:paraId="73DF46CF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6B94D37E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Norma de materials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47827C17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EN10.204-3.1</w:t>
            </w:r>
          </w:p>
        </w:tc>
      </w:tr>
      <w:tr w:rsidR="00DB4A8C" w:rsidRPr="00056BC6" w14:paraId="22841547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57AC65D7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0BCBBFA7" w14:textId="77777777" w:rsidR="00DB4A8C" w:rsidRPr="00F07D66" w:rsidRDefault="00DB4A8C" w:rsidP="00297E34">
            <w:pPr>
              <w:jc w:val="both"/>
              <w:rPr>
                <w:rFonts w:ascii="Arial" w:hAnsi="Arial" w:cs="Arial"/>
              </w:rPr>
            </w:pPr>
            <w:r w:rsidRPr="00F07D66">
              <w:rPr>
                <w:rFonts w:ascii="Arial" w:hAnsi="Arial" w:cs="Arial"/>
              </w:rPr>
              <w:t>Brides, Virolles interior i exterior  i brida d’ajust en acer inoxidable AISI 316L</w:t>
            </w:r>
          </w:p>
        </w:tc>
      </w:tr>
      <w:tr w:rsidR="00DB4A8C" w:rsidRPr="00056BC6" w14:paraId="20B8D009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403113B1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Pintat 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35CD5168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Cap</w:t>
            </w:r>
          </w:p>
        </w:tc>
      </w:tr>
      <w:tr w:rsidR="00DB4A8C" w:rsidRPr="00056BC6" w14:paraId="071E20B8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6D11A728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Espàrrecs i cargols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5946AB15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S/Especificacions generals i necessitats del projecte (amb espàrrecs per a muntatge rígid i sense per a rodet de dilatació) en acer</w:t>
            </w:r>
            <w:r>
              <w:rPr>
                <w:rFonts w:ascii="Arial" w:hAnsi="Arial" w:cs="Arial"/>
              </w:rPr>
              <w:t xml:space="preserve"> zincat 8</w:t>
            </w:r>
            <w:r w:rsidRPr="00056BC6">
              <w:rPr>
                <w:rFonts w:ascii="Arial" w:hAnsi="Arial" w:cs="Arial"/>
              </w:rPr>
              <w:t>.8</w:t>
            </w:r>
          </w:p>
        </w:tc>
      </w:tr>
      <w:tr w:rsidR="00DB4A8C" w:rsidRPr="00056BC6" w14:paraId="2006B3BD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29D9EF63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28C179D0" w14:textId="77777777" w:rsidR="00DB4A8C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PHC-D3 inox AISI316L</w:t>
            </w:r>
          </w:p>
          <w:p w14:paraId="216AFA07" w14:textId="25B1FC75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VICAN </w:t>
            </w:r>
            <w:r w:rsidR="004E338A">
              <w:rPr>
                <w:rFonts w:ascii="Arial" w:hAnsi="Arial" w:cs="Arial"/>
              </w:rPr>
              <w:t>LIGHT</w:t>
            </w:r>
            <w:r>
              <w:rPr>
                <w:rFonts w:ascii="Arial" w:hAnsi="Arial" w:cs="Arial"/>
              </w:rPr>
              <w:t xml:space="preserve"> inox AISI316L</w:t>
            </w:r>
          </w:p>
        </w:tc>
      </w:tr>
      <w:tr w:rsidR="00DB4A8C" w:rsidRPr="00056BC6" w14:paraId="7AA5F8F0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3C2A214B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374C0699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DB4A8C" w:rsidRPr="00056BC6" w14:paraId="5631001C" w14:textId="77777777" w:rsidTr="00297E34">
        <w:trPr>
          <w:jc w:val="center"/>
        </w:trPr>
        <w:tc>
          <w:tcPr>
            <w:tcW w:w="2149" w:type="dxa"/>
            <w:tcBorders>
              <w:top w:val="nil"/>
              <w:left w:val="nil"/>
              <w:bottom w:val="nil"/>
              <w:right w:val="nil"/>
            </w:tcBorders>
          </w:tcPr>
          <w:p w14:paraId="4C4C1BD4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207" w:type="dxa"/>
            <w:tcBorders>
              <w:top w:val="nil"/>
              <w:left w:val="nil"/>
              <w:bottom w:val="nil"/>
              <w:right w:val="nil"/>
            </w:tcBorders>
          </w:tcPr>
          <w:p w14:paraId="1ED46B9C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PHC, VICAN  o similar</w:t>
            </w:r>
          </w:p>
        </w:tc>
      </w:tr>
    </w:tbl>
    <w:p w14:paraId="30DE141B" w14:textId="77777777" w:rsidR="00DB4A8C" w:rsidRDefault="00DB4A8C" w:rsidP="00DB4A8C">
      <w:pPr>
        <w:jc w:val="both"/>
        <w:rPr>
          <w:rFonts w:ascii="Arial" w:hAnsi="Arial" w:cs="Arial"/>
        </w:rPr>
      </w:pPr>
    </w:p>
    <w:p w14:paraId="52B612CB" w14:textId="77777777" w:rsidR="00DB4A8C" w:rsidRDefault="00DB4A8C" w:rsidP="00DB4A8C">
      <w:pPr>
        <w:jc w:val="both"/>
        <w:rPr>
          <w:rFonts w:ascii="Arial" w:hAnsi="Arial" w:cs="Arial"/>
        </w:rPr>
      </w:pPr>
    </w:p>
    <w:p w14:paraId="2DFBDE6C" w14:textId="77777777" w:rsidR="00DB4A8C" w:rsidRDefault="00DB4A8C" w:rsidP="00DB4A8C">
      <w:pPr>
        <w:widowControl/>
        <w:rPr>
          <w:rFonts w:ascii="Arial" w:hAnsi="Arial" w:cs="Arial"/>
        </w:rPr>
        <w:sectPr w:rsidR="00DB4A8C" w:rsidSect="00016F5C">
          <w:pgSz w:w="11905" w:h="16837" w:code="9"/>
          <w:pgMar w:top="1701" w:right="851" w:bottom="1418" w:left="1418" w:header="680" w:footer="567" w:gutter="0"/>
          <w:cols w:space="708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B4A8C" w:rsidRPr="00056BC6" w14:paraId="722C2DFF" w14:textId="77777777" w:rsidTr="00297E34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3290A58F" w14:textId="77777777" w:rsidR="00DB4A8C" w:rsidRPr="00056BC6" w:rsidRDefault="00DB4A8C" w:rsidP="00297E34">
            <w:pPr>
              <w:snapToGrid w:val="0"/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B4A8C" w:rsidRPr="00056BC6" w14:paraId="3A5FDDE4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3ED81AE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6994B55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08FECA18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319BA042" w14:textId="77777777" w:rsidR="00DB4A8C" w:rsidRPr="00056BC6" w:rsidRDefault="00DB4A8C" w:rsidP="00297E34">
            <w:pPr>
              <w:snapToGrid w:val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12/03/2021</w:t>
            </w:r>
          </w:p>
        </w:tc>
      </w:tr>
      <w:tr w:rsidR="00DB4A8C" w:rsidRPr="00056BC6" w14:paraId="01E728E4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0AD04C79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74126CDC" w14:textId="77777777" w:rsidR="00DB4A8C" w:rsidRPr="00056BC6" w:rsidRDefault="00DB4A8C" w:rsidP="00297E34">
            <w:pPr>
              <w:snapToGrid w:val="0"/>
              <w:jc w:val="both"/>
              <w:outlineLvl w:val="0"/>
              <w:rPr>
                <w:rFonts w:ascii="Arial" w:hAnsi="Arial" w:cs="Arial"/>
              </w:rPr>
            </w:pPr>
            <w:bookmarkStart w:id="280" w:name="_Toc14429603"/>
            <w:bookmarkStart w:id="281" w:name="_Toc66092633"/>
            <w:bookmarkStart w:id="282" w:name="_Toc99257967"/>
            <w:bookmarkStart w:id="283" w:name="_Toc222734998"/>
            <w:bookmarkStart w:id="284" w:name="_Toc137214888"/>
            <w:r>
              <w:rPr>
                <w:rFonts w:ascii="Arial" w:hAnsi="Arial" w:cs="Arial"/>
              </w:rPr>
              <w:t>RODET DE DILATACIÓ INOX</w:t>
            </w:r>
            <w:bookmarkEnd w:id="280"/>
            <w:bookmarkEnd w:id="281"/>
            <w:bookmarkEnd w:id="284"/>
            <w:r w:rsidRPr="00056BC6">
              <w:rPr>
                <w:rFonts w:ascii="Arial" w:hAnsi="Arial" w:cs="Arial"/>
              </w:rPr>
              <w:t xml:space="preserve"> </w:t>
            </w:r>
            <w:bookmarkEnd w:id="282"/>
            <w:bookmarkEnd w:id="283"/>
          </w:p>
        </w:tc>
      </w:tr>
      <w:tr w:rsidR="00DB4A8C" w:rsidRPr="00365A28" w14:paraId="7659C2B3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C1854C6" w14:textId="77777777" w:rsidR="00DB4A8C" w:rsidRPr="00365A28" w:rsidRDefault="00DB4A8C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6C78EE45" w14:textId="77777777" w:rsidR="00DB4A8C" w:rsidRPr="00365A28" w:rsidRDefault="00DB4A8C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285" w:name="_Toc409528366"/>
            <w:bookmarkStart w:id="286" w:name="_Toc14429604"/>
            <w:bookmarkStart w:id="287" w:name="_Toc66092634"/>
            <w:bookmarkStart w:id="288" w:name="_Toc137214889"/>
            <w:r w:rsidRPr="00056BC6">
              <w:rPr>
                <w:rFonts w:ascii="Arial" w:hAnsi="Arial" w:cs="Arial"/>
              </w:rPr>
              <w:t>AVK VÁLVULA, S.A.  //  VICAN</w:t>
            </w:r>
            <w:bookmarkEnd w:id="285"/>
            <w:bookmarkEnd w:id="286"/>
            <w:bookmarkEnd w:id="287"/>
            <w:bookmarkEnd w:id="288"/>
          </w:p>
        </w:tc>
      </w:tr>
      <w:tr w:rsidR="00DB4A8C" w:rsidRPr="00056BC6" w14:paraId="45B2AD16" w14:textId="77777777" w:rsidTr="00297E34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C8F541F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519B1648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  <w:r>
              <w:rPr>
                <w:rFonts w:ascii="Arial" w:hAnsi="Arial" w:cs="Arial"/>
              </w:rPr>
              <w:t xml:space="preserve"> (desmuntatge, dilatació i / o compensació)</w:t>
            </w:r>
          </w:p>
        </w:tc>
      </w:tr>
    </w:tbl>
    <w:p w14:paraId="72A6F22A" w14:textId="77777777" w:rsidR="00DB4A8C" w:rsidRPr="002610A3" w:rsidRDefault="00DB4A8C" w:rsidP="00DB4A8C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09A538E9" w14:textId="77777777" w:rsidR="00DB4A8C" w:rsidRPr="00870210" w:rsidRDefault="00DB4A8C" w:rsidP="00DB4A8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870210">
        <w:rPr>
          <w:rFonts w:ascii="Arial" w:hAnsi="Arial" w:cs="Arial"/>
          <w:i/>
          <w:noProof/>
          <w:lang w:val="es-ES"/>
        </w:rPr>
        <mc:AlternateContent>
          <mc:Choice Requires="wps">
            <w:drawing>
              <wp:anchor distT="4294967295" distB="4294967295" distL="114300" distR="114300" simplePos="0" relativeHeight="251753984" behindDoc="0" locked="0" layoutInCell="1" allowOverlap="1" wp14:anchorId="7156D424" wp14:editId="2B156409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000" cy="0"/>
                <wp:effectExtent l="0" t="0" r="33655" b="19050"/>
                <wp:wrapNone/>
                <wp:docPr id="47" name="Conector rec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84AE5A" id="Conector recto 1" o:spid="_x0000_s1026" style="position:absolute;z-index:251753984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" strokeweight=".5pt"/>
            </w:pict>
          </mc:Fallback>
        </mc:AlternateContent>
      </w:r>
      <w:r w:rsidRPr="0087021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20"/>
        <w:gridCol w:w="7419"/>
      </w:tblGrid>
      <w:tr w:rsidR="00DB4A8C" w:rsidRPr="00056BC6" w14:paraId="366A4A20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2284FBAB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62B78B5D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Totes les mides </w:t>
            </w:r>
          </w:p>
        </w:tc>
      </w:tr>
      <w:tr w:rsidR="00DB4A8C" w:rsidRPr="00056BC6" w14:paraId="38E2CCB4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26AA7136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73C5F84F" w14:textId="77777777" w:rsidR="00DB4A8C" w:rsidRPr="00056BC6" w:rsidRDefault="00DB4A8C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DIN-2576 per a PN-10 i DIN-2502 per a PN-16</w:t>
            </w:r>
          </w:p>
          <w:p w14:paraId="0CD3EAC9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DIN-2503 per a PN-25 i PN-40</w:t>
            </w:r>
          </w:p>
        </w:tc>
      </w:tr>
      <w:tr w:rsidR="00DB4A8C" w:rsidRPr="00056BC6" w14:paraId="6A4B0511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6FD3EB41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2FF522F6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Brida-Brida</w:t>
            </w:r>
          </w:p>
        </w:tc>
      </w:tr>
      <w:tr w:rsidR="00DB4A8C" w:rsidRPr="00056BC6" w14:paraId="237A38CA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5B0E44E0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Soldadures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4D752E33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procediments homologats segons ASME - Secció IX</w:t>
            </w:r>
          </w:p>
        </w:tc>
      </w:tr>
      <w:tr w:rsidR="00DB4A8C" w:rsidRPr="00056BC6" w14:paraId="548A2D66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22E16431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3BCD783A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Mòbil, </w:t>
            </w:r>
            <w:r w:rsidRPr="00D3109D">
              <w:rPr>
                <w:rFonts w:ascii="Arial" w:hAnsi="Arial" w:cs="Arial"/>
                <w:b/>
              </w:rPr>
              <w:t>amb cargols com a junta de compensació o dilatació.</w:t>
            </w:r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DB4A8C" w:rsidRPr="00056BC6" w14:paraId="67ECCE89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53FC8436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Muntatge 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1968E383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DB4A8C" w:rsidRPr="00056BC6" w14:paraId="4813D6A0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02BC5595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Estanquitat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0E2BF99E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Junta secció piramidal en EPDM o NBR</w:t>
            </w:r>
          </w:p>
        </w:tc>
      </w:tr>
      <w:tr w:rsidR="00DB4A8C" w:rsidRPr="00056BC6" w14:paraId="64B3876F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3C1D99C2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Norma de materials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56A074F4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DIN 50.049</w:t>
            </w:r>
          </w:p>
        </w:tc>
      </w:tr>
      <w:tr w:rsidR="00DB4A8C" w:rsidRPr="00056BC6" w14:paraId="125AA8F2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565FA283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2DEA58BA" w14:textId="77777777" w:rsidR="00DB4A8C" w:rsidRPr="00F26657" w:rsidRDefault="00DB4A8C" w:rsidP="00297E34">
            <w:pPr>
              <w:jc w:val="both"/>
              <w:rPr>
                <w:rFonts w:ascii="Arial" w:hAnsi="Arial" w:cs="Arial"/>
              </w:rPr>
            </w:pPr>
            <w:r w:rsidRPr="00F26657">
              <w:rPr>
                <w:rFonts w:ascii="Arial" w:hAnsi="Arial" w:cs="Arial"/>
              </w:rPr>
              <w:t>Brides, virolles interior i exterior en acer inoxidable AISI 316</w:t>
            </w:r>
          </w:p>
        </w:tc>
      </w:tr>
      <w:tr w:rsidR="00DB4A8C" w:rsidRPr="00056BC6" w14:paraId="3D6853BD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3B10096E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Pintat 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71469FAB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Sense pintar</w:t>
            </w:r>
          </w:p>
        </w:tc>
      </w:tr>
      <w:tr w:rsidR="00DB4A8C" w:rsidRPr="00056BC6" w14:paraId="187E43F0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666153CC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Espàrrecs i cargols 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3ED8A6A8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S/Especificacions generals i necessitats del projecte (amb espàrrecs per a muntatge rígid i sense per a rodet de dilatació) en acer bicromat 6.8</w:t>
            </w:r>
          </w:p>
        </w:tc>
      </w:tr>
      <w:tr w:rsidR="00DB4A8C" w:rsidRPr="00056BC6" w14:paraId="01614E22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3F011DE9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28E557AD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Sèrie 59/265-JP  // model SBJP</w:t>
            </w:r>
            <w:r>
              <w:rPr>
                <w:rFonts w:ascii="Arial" w:hAnsi="Arial" w:cs="Arial"/>
              </w:rPr>
              <w:t xml:space="preserve"> en  inoxidable AISI316</w:t>
            </w:r>
          </w:p>
        </w:tc>
      </w:tr>
      <w:tr w:rsidR="00DB4A8C" w:rsidRPr="00056BC6" w14:paraId="58A7EA9E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0CFF305E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34EF3A9A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DB4A8C" w:rsidRPr="00056BC6" w14:paraId="2C3D5150" w14:textId="77777777" w:rsidTr="00297E34">
        <w:trPr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</w:tcPr>
          <w:p w14:paraId="3CE0883A" w14:textId="77777777" w:rsidR="00DB4A8C" w:rsidRPr="00056BC6" w:rsidRDefault="00DB4A8C" w:rsidP="00297E34">
            <w:pPr>
              <w:snapToGrid w:val="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</w:tcPr>
          <w:p w14:paraId="0CD6EC8B" w14:textId="77777777" w:rsidR="00DB4A8C" w:rsidRPr="00056BC6" w:rsidRDefault="00DB4A8C" w:rsidP="00297E34">
            <w:pPr>
              <w:snapToGrid w:val="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AVK VÁLVULA, S.A.  //  VICAN</w:t>
            </w:r>
            <w:r>
              <w:rPr>
                <w:rFonts w:ascii="Arial" w:hAnsi="Arial" w:cs="Arial"/>
              </w:rPr>
              <w:t xml:space="preserve"> o similar</w:t>
            </w:r>
          </w:p>
        </w:tc>
      </w:tr>
    </w:tbl>
    <w:p w14:paraId="4765221C" w14:textId="77777777" w:rsidR="00DB4A8C" w:rsidRPr="002610A3" w:rsidRDefault="00DB4A8C" w:rsidP="00DB4A8C">
      <w:pPr>
        <w:jc w:val="both"/>
        <w:rPr>
          <w:rFonts w:ascii="Arial" w:hAnsi="Arial" w:cs="Arial"/>
        </w:rPr>
      </w:pPr>
    </w:p>
    <w:p w14:paraId="0DDA60EB" w14:textId="77777777" w:rsidR="00DB4A8C" w:rsidRDefault="00DB4A8C" w:rsidP="00DB4A8C"/>
    <w:p w14:paraId="4C7249C5" w14:textId="77777777" w:rsidR="008D7455" w:rsidRDefault="008D7455" w:rsidP="00D30188">
      <w:pPr>
        <w:jc w:val="both"/>
        <w:rPr>
          <w:rFonts w:ascii="Arial" w:hAnsi="Arial" w:cs="Arial"/>
        </w:rPr>
      </w:pPr>
    </w:p>
    <w:p w14:paraId="5784ED65" w14:textId="77777777" w:rsidR="006537AF" w:rsidRPr="002610A3" w:rsidRDefault="006537AF" w:rsidP="00D3018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8D6A8A" w:rsidRPr="00056BC6" w14:paraId="4C664D69" w14:textId="77777777" w:rsidTr="0087021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1942BF0" w14:textId="77777777" w:rsidR="008D6A8A" w:rsidRPr="00056BC6" w:rsidRDefault="008D6A8A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84104B" w:rsidRPr="00056BC6" w14:paraId="15AC10B6" w14:textId="77777777" w:rsidTr="0087021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BB489F8" w14:textId="77777777" w:rsidR="0084104B" w:rsidRPr="00056BC6" w:rsidRDefault="0084104B" w:rsidP="0084104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81D93E3" w14:textId="77777777" w:rsidR="0084104B" w:rsidRPr="00056BC6" w:rsidRDefault="0084104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1BF2610" w14:textId="77777777" w:rsidR="0084104B" w:rsidRPr="00056BC6" w:rsidRDefault="0084104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6D23E8EF" w14:textId="77777777" w:rsidR="0084104B" w:rsidRPr="00056BC6" w:rsidRDefault="0084104B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01/08/2006</w:t>
            </w:r>
          </w:p>
        </w:tc>
      </w:tr>
      <w:tr w:rsidR="008D6A8A" w:rsidRPr="00056BC6" w14:paraId="3CC56A3B" w14:textId="77777777" w:rsidTr="0087021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509E193" w14:textId="77777777" w:rsidR="008D6A8A" w:rsidRPr="00056BC6" w:rsidRDefault="008D6A8A" w:rsidP="008D6A8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71F7481" w14:textId="77777777" w:rsidR="008D6A8A" w:rsidRPr="00056BC6" w:rsidRDefault="003025DE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289" w:name="_Toc99257994"/>
            <w:bookmarkStart w:id="290" w:name="_Toc14429605"/>
            <w:bookmarkStart w:id="291" w:name="_Toc137214890"/>
            <w:r w:rsidRPr="00056BC6">
              <w:rPr>
                <w:rFonts w:ascii="Arial" w:hAnsi="Arial" w:cs="Arial"/>
              </w:rPr>
              <w:t xml:space="preserve">SENSOR </w:t>
            </w:r>
            <w:r w:rsidR="00217FE4" w:rsidRPr="00056BC6">
              <w:rPr>
                <w:rFonts w:ascii="Arial" w:hAnsi="Arial" w:cs="Arial"/>
              </w:rPr>
              <w:t>DE</w:t>
            </w:r>
            <w:r w:rsidRPr="00056BC6">
              <w:rPr>
                <w:rFonts w:ascii="Arial" w:hAnsi="Arial" w:cs="Arial"/>
              </w:rPr>
              <w:t xml:space="preserve"> VIBRACIONS</w:t>
            </w:r>
            <w:bookmarkEnd w:id="289"/>
            <w:bookmarkEnd w:id="290"/>
            <w:bookmarkEnd w:id="291"/>
          </w:p>
        </w:tc>
      </w:tr>
      <w:tr w:rsidR="007C355D" w:rsidRPr="00365A28" w14:paraId="549AD8DC" w14:textId="77777777" w:rsidTr="0087021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C892C73" w14:textId="77777777" w:rsidR="007C355D" w:rsidRPr="00365A28" w:rsidRDefault="007C355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57B41DF" w14:textId="77777777" w:rsidR="007C355D" w:rsidRPr="00365A28" w:rsidRDefault="007C355D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292" w:name="_Toc14429606"/>
            <w:bookmarkStart w:id="293" w:name="_Toc137214891"/>
            <w:r>
              <w:rPr>
                <w:rFonts w:ascii="Arial" w:hAnsi="Arial" w:cs="Arial"/>
              </w:rPr>
              <w:t>CTC</w:t>
            </w:r>
            <w:bookmarkEnd w:id="292"/>
            <w:bookmarkEnd w:id="293"/>
          </w:p>
        </w:tc>
      </w:tr>
      <w:tr w:rsidR="008D6A8A" w:rsidRPr="00056BC6" w14:paraId="508E5C86" w14:textId="77777777" w:rsidTr="0087021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37E4963" w14:textId="77777777" w:rsidR="008D6A8A" w:rsidRPr="00056BC6" w:rsidRDefault="008D6A8A" w:rsidP="008D6A8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2ED23029" w14:textId="77777777" w:rsidR="008D6A8A" w:rsidRPr="00056BC6" w:rsidRDefault="003025D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Mesura del nivell de vibracions de la bomba i el motor en continu</w:t>
            </w:r>
          </w:p>
        </w:tc>
      </w:tr>
    </w:tbl>
    <w:p w14:paraId="00807366" w14:textId="77777777" w:rsidR="008D6A8A" w:rsidRPr="002610A3" w:rsidRDefault="008D6A8A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AD7C70D" w14:textId="77777777" w:rsidR="008D6A8A" w:rsidRPr="00870210" w:rsidRDefault="00377721" w:rsidP="0087021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87021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1E05F51" wp14:editId="07B581D8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6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D93CD5" id="Line 25" o:spid="_x0000_s1026" style="position:absolute;z-index:25163929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Yso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Te2LK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8D6A8A" w:rsidRPr="0087021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57" w:type="dxa"/>
          <w:right w:w="113" w:type="dxa"/>
        </w:tblCellMar>
        <w:tblLook w:val="01E0" w:firstRow="1" w:lastRow="1" w:firstColumn="1" w:lastColumn="1" w:noHBand="0" w:noVBand="0"/>
      </w:tblPr>
      <w:tblGrid>
        <w:gridCol w:w="3329"/>
        <w:gridCol w:w="6310"/>
      </w:tblGrid>
      <w:tr w:rsidR="00D22815" w:rsidRPr="00056BC6" w14:paraId="2EC37C58" w14:textId="77777777" w:rsidTr="00870210">
        <w:trPr>
          <w:jc w:val="center"/>
        </w:trPr>
        <w:tc>
          <w:tcPr>
            <w:tcW w:w="93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FC2401" w14:textId="77777777" w:rsidR="00D22815" w:rsidRPr="00056BC6" w:rsidRDefault="00D2281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Muntatge de les vibracions mitjançant la detecció de les compressions associades a l’acceleració induïda sobre una membrana piezoelèctrica de material ceràmic PZT.</w:t>
            </w:r>
          </w:p>
          <w:p w14:paraId="3DFDF6FB" w14:textId="77777777" w:rsidR="00D22815" w:rsidRPr="00056BC6" w:rsidRDefault="00D22815" w:rsidP="00056BC6">
            <w:pPr>
              <w:jc w:val="both"/>
              <w:rPr>
                <w:rFonts w:ascii="Arial" w:hAnsi="Arial" w:cs="Arial"/>
              </w:rPr>
            </w:pPr>
          </w:p>
          <w:p w14:paraId="52F8D300" w14:textId="77777777" w:rsidR="00F50209" w:rsidRPr="00056BC6" w:rsidRDefault="00D2281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L’electrònica integrada converteix la velocitat de la membrana en un senyal de velocitat de vibració de l’estructura proporcional a 4</w:t>
            </w:r>
            <w:r w:rsidR="00750459" w:rsidRPr="00056BC6">
              <w:rPr>
                <w:rFonts w:ascii="Arial" w:hAnsi="Arial" w:cs="Arial"/>
              </w:rPr>
              <w:t>÷</w:t>
            </w:r>
            <w:r w:rsidRPr="00056BC6">
              <w:rPr>
                <w:rFonts w:ascii="Arial" w:hAnsi="Arial" w:cs="Arial"/>
              </w:rPr>
              <w:t>20 mA.</w:t>
            </w:r>
          </w:p>
        </w:tc>
      </w:tr>
      <w:tr w:rsidR="0062667A" w:rsidRPr="00056BC6" w14:paraId="7BF8EBA1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1C86118A" w14:textId="77777777" w:rsidR="0062667A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Muntatge: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5E5B9F3E" w14:textId="77777777" w:rsidR="0062667A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roscat sobre l’estructura, on se l’hi ha de realitzar una rosca de M6x1, lg. </w:t>
            </w:r>
            <w:smartTag w:uri="urn:schemas-microsoft-com:office:smarttags" w:element="metricconverter">
              <w:smartTagPr>
                <w:attr w:name="ProductID" w:val="8 mm"/>
              </w:smartTagPr>
              <w:r w:rsidRPr="00056BC6">
                <w:rPr>
                  <w:rFonts w:ascii="Arial" w:hAnsi="Arial" w:cs="Arial"/>
                </w:rPr>
                <w:t>8 mm</w:t>
              </w:r>
            </w:smartTag>
          </w:p>
        </w:tc>
      </w:tr>
      <w:tr w:rsidR="0062667A" w:rsidRPr="00056BC6" w14:paraId="007223D9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17748517" w14:textId="77777777" w:rsidR="0062667A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6C2271BC" w14:textId="77777777" w:rsidR="0062667A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connector, on hi arriba el cable apantallat</w:t>
            </w:r>
          </w:p>
        </w:tc>
      </w:tr>
      <w:tr w:rsidR="0062667A" w:rsidRPr="00056BC6" w14:paraId="1D3AAFC0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35D5FAB3" w14:textId="77777777" w:rsidR="0062667A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Longitud cable: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6CFF67B6" w14:textId="77777777" w:rsidR="0062667A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necessitats</w:t>
            </w:r>
          </w:p>
        </w:tc>
      </w:tr>
      <w:tr w:rsidR="0062667A" w:rsidRPr="00056BC6" w14:paraId="58BB01E0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6F750B53" w14:textId="77777777" w:rsidR="0062667A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 de cable: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7840604A" w14:textId="77777777" w:rsidR="0062667A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Cable apantallat de 2x1 mm²</w:t>
            </w:r>
          </w:p>
        </w:tc>
      </w:tr>
      <w:tr w:rsidR="00F50209" w:rsidRPr="00056BC6" w14:paraId="1B32C61F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1943C61E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Alimentació: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58143B46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15-30 Vdc</w:t>
            </w:r>
          </w:p>
        </w:tc>
      </w:tr>
      <w:tr w:rsidR="00F50209" w:rsidRPr="00056BC6" w14:paraId="2957628B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05E75700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Mesura: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17015645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Lineal</w:t>
            </w:r>
          </w:p>
        </w:tc>
      </w:tr>
      <w:tr w:rsidR="00F50209" w:rsidRPr="00056BC6" w14:paraId="1C8FF4AD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186C414B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Sortida: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0C11A913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4÷20 mA</w:t>
            </w:r>
          </w:p>
        </w:tc>
      </w:tr>
      <w:tr w:rsidR="00F50209" w:rsidRPr="00056BC6" w14:paraId="69A1836A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59AA6238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Rang: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7886E238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0 - 10 mm/s</w:t>
            </w:r>
          </w:p>
        </w:tc>
      </w:tr>
      <w:tr w:rsidR="00F50209" w:rsidRPr="00056BC6" w14:paraId="44F671AA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743B6A1F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Freqüències</w:t>
            </w:r>
            <w:r w:rsidR="009C6826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266327B1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10 - 1000 Hz</w:t>
            </w:r>
          </w:p>
        </w:tc>
      </w:tr>
      <w:tr w:rsidR="00F50209" w:rsidRPr="00056BC6" w14:paraId="49038E5D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3D7361B9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 de mesura: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0E78BD51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RMS</w:t>
            </w:r>
          </w:p>
        </w:tc>
      </w:tr>
      <w:tr w:rsidR="00F50209" w:rsidRPr="00056BC6" w14:paraId="3B18AA3F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287959A2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Temps d’encesa: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52705924" w14:textId="77777777" w:rsidR="00F50209" w:rsidRPr="00056BC6" w:rsidRDefault="00F5020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&lt; 60 s</w:t>
            </w:r>
          </w:p>
        </w:tc>
      </w:tr>
      <w:tr w:rsidR="00F50209" w:rsidRPr="00056BC6" w14:paraId="76BE139D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3C480981" w14:textId="77777777" w:rsidR="00F50209" w:rsidRPr="00056BC6" w:rsidRDefault="00F50209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 elèctrica</w:t>
            </w:r>
            <w:r w:rsidR="00836683" w:rsidRPr="00056BC6">
              <w:rPr>
                <w:rFonts w:ascii="Arial" w:hAnsi="Arial" w:cs="Arial"/>
                <w:b/>
                <w:bCs/>
              </w:rPr>
              <w:t xml:space="preserve"> carcassa: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32A172CE" w14:textId="77777777" w:rsidR="00F50209" w:rsidRPr="00056BC6" w:rsidRDefault="008366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&gt; 10</w:t>
            </w:r>
            <w:r w:rsidRPr="00056BC6">
              <w:rPr>
                <w:rFonts w:ascii="Arial" w:hAnsi="Arial" w:cs="Arial"/>
                <w:vertAlign w:val="superscript"/>
              </w:rPr>
              <w:t>8</w:t>
            </w:r>
            <w:r w:rsidRPr="00056BC6">
              <w:rPr>
                <w:rFonts w:ascii="Arial" w:hAnsi="Arial" w:cs="Arial"/>
              </w:rPr>
              <w:t xml:space="preserve"> ohm</w:t>
            </w:r>
          </w:p>
        </w:tc>
      </w:tr>
      <w:tr w:rsidR="00836683" w:rsidRPr="00056BC6" w14:paraId="4CA9F82B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75035283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 contra sobretensions</w:t>
            </w:r>
            <w:r w:rsidR="00D24A49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1B815BC3" w14:textId="77777777" w:rsidR="00836683" w:rsidRPr="00056BC6" w:rsidRDefault="008366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 n’inclou. A realitzar externament</w:t>
            </w:r>
          </w:p>
        </w:tc>
      </w:tr>
      <w:tr w:rsidR="00836683" w:rsidRPr="00056BC6" w14:paraId="071443AB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2FA26988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Rangs de temperatura</w:t>
            </w:r>
            <w:r w:rsidR="00D24A49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04B74D11" w14:textId="77777777" w:rsidR="00836683" w:rsidRPr="00056BC6" w:rsidRDefault="00836683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-40 a"/>
              </w:smartTagPr>
              <w:r w:rsidRPr="00056BC6">
                <w:rPr>
                  <w:rFonts w:ascii="Arial" w:hAnsi="Arial" w:cs="Arial"/>
                </w:rPr>
                <w:t>-40 a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85ﾰC"/>
              </w:smartTagPr>
              <w:r w:rsidRPr="00056BC6">
                <w:rPr>
                  <w:rFonts w:ascii="Arial" w:hAnsi="Arial" w:cs="Arial"/>
                </w:rPr>
                <w:t>85°C</w:t>
              </w:r>
            </w:smartTag>
          </w:p>
        </w:tc>
      </w:tr>
      <w:tr w:rsidR="00836683" w:rsidRPr="00056BC6" w14:paraId="304BDCAB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2F74BD55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Sensitivitat electromagnètica: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2C9020ED" w14:textId="77777777" w:rsidR="00836683" w:rsidRPr="00056BC6" w:rsidRDefault="008366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Reglamentació CE</w:t>
            </w:r>
          </w:p>
        </w:tc>
      </w:tr>
      <w:tr w:rsidR="00836683" w:rsidRPr="00056BC6" w14:paraId="7A819742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695D6B47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Carcassa: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3FE976DB" w14:textId="77777777" w:rsidR="00836683" w:rsidRPr="00056BC6" w:rsidRDefault="0083668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Hermètica, soldada d’acer inoxidable 316L</w:t>
            </w:r>
          </w:p>
        </w:tc>
      </w:tr>
      <w:tr w:rsidR="00836683" w:rsidRPr="00056BC6" w14:paraId="57476FF9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5894A7CD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Pes: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59F641CE" w14:textId="77777777" w:rsidR="00836683" w:rsidRPr="00056BC6" w:rsidRDefault="00836683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82 g"/>
              </w:smartTagPr>
              <w:r w:rsidRPr="00056BC6">
                <w:rPr>
                  <w:rFonts w:ascii="Arial" w:hAnsi="Arial" w:cs="Arial"/>
                </w:rPr>
                <w:t>82 g</w:t>
              </w:r>
            </w:smartTag>
          </w:p>
        </w:tc>
      </w:tr>
      <w:tr w:rsidR="00836683" w:rsidRPr="00056BC6" w14:paraId="04BA0727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6A9F9220" w14:textId="77777777" w:rsidR="00836683" w:rsidRPr="00056BC6" w:rsidRDefault="00836683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Connector: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06B5BA55" w14:textId="77777777" w:rsidR="00836683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</w:t>
            </w:r>
            <w:r w:rsidR="00836683" w:rsidRPr="00056BC6">
              <w:rPr>
                <w:rFonts w:ascii="Arial" w:hAnsi="Arial" w:cs="Arial"/>
              </w:rPr>
              <w:t xml:space="preserve"> pin MIL-C-5015</w:t>
            </w:r>
          </w:p>
        </w:tc>
      </w:tr>
      <w:tr w:rsidR="00836683" w:rsidRPr="00056BC6" w14:paraId="47BB6C6E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6FB12673" w14:textId="77777777" w:rsidR="00836683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Rosca de muntatge: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7A1D0E53" w14:textId="77777777" w:rsidR="00836683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M6x1</w:t>
            </w:r>
          </w:p>
        </w:tc>
      </w:tr>
      <w:tr w:rsidR="000341DF" w:rsidRPr="00056BC6" w14:paraId="37F0F71D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7C3B8F8C" w14:textId="77777777" w:rsidR="000341DF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Moment de roscat: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13FEFB07" w14:textId="77777777" w:rsidR="000341DF" w:rsidRPr="00056BC6" w:rsidRDefault="000341DF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2,7 a"/>
              </w:smartTagPr>
              <w:r w:rsidRPr="00056BC6">
                <w:rPr>
                  <w:rFonts w:ascii="Arial" w:hAnsi="Arial" w:cs="Arial"/>
                </w:rPr>
                <w:t>2,7 a</w:t>
              </w:r>
            </w:smartTag>
            <w:r w:rsidRPr="00056BC6">
              <w:rPr>
                <w:rFonts w:ascii="Arial" w:hAnsi="Arial" w:cs="Arial"/>
              </w:rPr>
              <w:t xml:space="preserve"> 6,8 Nm</w:t>
            </w:r>
          </w:p>
        </w:tc>
      </w:tr>
      <w:tr w:rsidR="000341DF" w:rsidRPr="00056BC6" w14:paraId="49EEA499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3244D686" w14:textId="77777777" w:rsidR="000341DF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Model: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15E694FE" w14:textId="77777777" w:rsidR="000341DF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M/LP202-3R1-1A</w:t>
            </w:r>
          </w:p>
        </w:tc>
      </w:tr>
      <w:tr w:rsidR="000341DF" w:rsidRPr="00056BC6" w14:paraId="7AE88069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632D50A1" w14:textId="77777777" w:rsidR="000341DF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5C7B2287" w14:textId="77777777" w:rsidR="000341DF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CTC</w:t>
            </w:r>
          </w:p>
        </w:tc>
      </w:tr>
      <w:tr w:rsidR="000341DF" w:rsidRPr="00056BC6" w14:paraId="535F4576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44934783" w14:textId="77777777" w:rsidR="000341DF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Garantia: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612B40BC" w14:textId="77777777" w:rsidR="000341DF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Permanent</w:t>
            </w:r>
          </w:p>
        </w:tc>
      </w:tr>
      <w:tr w:rsidR="000341DF" w:rsidRPr="00056BC6" w14:paraId="3AFF2076" w14:textId="77777777" w:rsidTr="00870210">
        <w:trPr>
          <w:jc w:val="center"/>
        </w:trPr>
        <w:tc>
          <w:tcPr>
            <w:tcW w:w="3231" w:type="dxa"/>
            <w:tcBorders>
              <w:top w:val="nil"/>
              <w:left w:val="nil"/>
              <w:bottom w:val="nil"/>
              <w:right w:val="nil"/>
            </w:tcBorders>
          </w:tcPr>
          <w:p w14:paraId="08F89F8E" w14:textId="77777777" w:rsidR="000341DF" w:rsidRPr="00056BC6" w:rsidRDefault="000341DF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Proveïdor:</w:t>
            </w:r>
          </w:p>
        </w:tc>
        <w:tc>
          <w:tcPr>
            <w:tcW w:w="6123" w:type="dxa"/>
            <w:tcBorders>
              <w:top w:val="nil"/>
              <w:left w:val="nil"/>
              <w:bottom w:val="nil"/>
              <w:right w:val="nil"/>
            </w:tcBorders>
          </w:tcPr>
          <w:p w14:paraId="450DBC57" w14:textId="77777777" w:rsidR="000341DF" w:rsidRPr="00056BC6" w:rsidRDefault="000341D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PREDYCSA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688D13F3" w14:textId="77777777" w:rsidR="00E60770" w:rsidRDefault="00E60770" w:rsidP="00E60770">
      <w:pPr>
        <w:jc w:val="both"/>
        <w:rPr>
          <w:rFonts w:ascii="Arial" w:hAnsi="Arial" w:cs="Arial"/>
        </w:rPr>
      </w:pPr>
    </w:p>
    <w:p w14:paraId="07433D41" w14:textId="77777777" w:rsidR="006537AF" w:rsidRPr="002610A3" w:rsidRDefault="006537AF" w:rsidP="00E60770">
      <w:pPr>
        <w:jc w:val="both"/>
        <w:rPr>
          <w:rFonts w:ascii="Arial" w:hAnsi="Arial" w:cs="Arial"/>
        </w:rPr>
      </w:pPr>
    </w:p>
    <w:p w14:paraId="39919046" w14:textId="77777777" w:rsidR="006F0679" w:rsidRDefault="006F0679" w:rsidP="00E60770">
      <w:pPr>
        <w:jc w:val="both"/>
        <w:rPr>
          <w:rFonts w:ascii="Arial" w:hAnsi="Arial" w:cs="Arial"/>
        </w:rPr>
        <w:sectPr w:rsidR="006F0679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F0679" w:rsidRPr="00365A28" w14:paraId="040A5442" w14:textId="77777777" w:rsidTr="009B76BD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058A6F9" w14:textId="77777777" w:rsidR="006F0679" w:rsidRPr="00365A28" w:rsidRDefault="006F0679" w:rsidP="00CB0CFC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365A28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F0679" w:rsidRPr="00365A28" w14:paraId="52E96D5D" w14:textId="77777777" w:rsidTr="009B76B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B4F2B7D" w14:textId="77777777" w:rsidR="006F0679" w:rsidRPr="00365A28" w:rsidRDefault="006F0679" w:rsidP="00CB0CFC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47442723" w14:textId="77777777" w:rsidR="006F0679" w:rsidRPr="00365A28" w:rsidRDefault="006F0679" w:rsidP="00CB0CFC">
            <w:pPr>
              <w:jc w:val="both"/>
              <w:rPr>
                <w:rFonts w:ascii="Arial" w:hAnsi="Arial" w:cs="Arial"/>
              </w:rPr>
            </w:pPr>
            <w:r w:rsidRPr="00365A28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C9E438E" w14:textId="77777777" w:rsidR="006F0679" w:rsidRPr="00365A28" w:rsidRDefault="006F0679" w:rsidP="00CB0CFC">
            <w:pPr>
              <w:jc w:val="center"/>
              <w:rPr>
                <w:rFonts w:ascii="Arial" w:hAnsi="Arial" w:cs="Arial"/>
                <w:b/>
              </w:rPr>
            </w:pPr>
            <w:r w:rsidRPr="00365A28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E927041" w14:textId="77777777" w:rsidR="006F0679" w:rsidRPr="00365A28" w:rsidRDefault="006F0679" w:rsidP="00CB0CF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20/04/2017</w:t>
            </w:r>
          </w:p>
        </w:tc>
      </w:tr>
      <w:tr w:rsidR="006F0679" w:rsidRPr="00365A28" w14:paraId="6D5D1360" w14:textId="77777777" w:rsidTr="009B76B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0157D72" w14:textId="77777777" w:rsidR="006F0679" w:rsidRPr="00365A28" w:rsidRDefault="006F0679" w:rsidP="00CB0CFC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37A7780" w14:textId="77777777" w:rsidR="006F0679" w:rsidRDefault="006F0679" w:rsidP="00CB0CFC">
            <w:pPr>
              <w:snapToGrid w:val="0"/>
              <w:spacing w:after="120"/>
              <w:jc w:val="both"/>
              <w:outlineLvl w:val="0"/>
              <w:rPr>
                <w:rFonts w:ascii="Arial" w:hAnsi="Arial" w:cs="Arial"/>
              </w:rPr>
            </w:pPr>
            <w:bookmarkStart w:id="294" w:name="_Toc480377401"/>
            <w:bookmarkStart w:id="295" w:name="_Toc14429607"/>
            <w:bookmarkStart w:id="296" w:name="_Toc238532841"/>
            <w:bookmarkStart w:id="297" w:name="_Toc137214892"/>
            <w:r>
              <w:rPr>
                <w:rFonts w:ascii="Arial" w:hAnsi="Arial" w:cs="Arial"/>
              </w:rPr>
              <w:t>SISTEMES ANTICAIGUDES</w:t>
            </w:r>
            <w:bookmarkEnd w:id="294"/>
            <w:bookmarkEnd w:id="295"/>
            <w:bookmarkEnd w:id="297"/>
          </w:p>
          <w:p w14:paraId="7C47315A" w14:textId="77777777" w:rsidR="006F0679" w:rsidRDefault="006F0679" w:rsidP="00CB0CFC">
            <w:pPr>
              <w:pStyle w:val="Prrafodelista"/>
              <w:numPr>
                <w:ilvl w:val="0"/>
                <w:numId w:val="48"/>
              </w:numPr>
              <w:ind w:left="714" w:hanging="357"/>
              <w:jc w:val="both"/>
              <w:rPr>
                <w:rFonts w:ascii="Arial" w:hAnsi="Arial" w:cs="Arial"/>
              </w:rPr>
            </w:pPr>
            <w:bookmarkStart w:id="298" w:name="_Toc480377402"/>
            <w:r w:rsidRPr="00392904">
              <w:rPr>
                <w:rFonts w:ascii="Arial" w:hAnsi="Arial" w:cs="Arial"/>
              </w:rPr>
              <w:t>LÍNIES DE VIDA VERTICAL</w:t>
            </w:r>
            <w:r>
              <w:rPr>
                <w:rFonts w:ascii="Arial" w:hAnsi="Arial" w:cs="Arial"/>
              </w:rPr>
              <w:t xml:space="preserve"> RÍGIDES</w:t>
            </w:r>
            <w:bookmarkEnd w:id="298"/>
          </w:p>
          <w:p w14:paraId="523D5151" w14:textId="77777777" w:rsidR="006F0679" w:rsidRDefault="006F0679" w:rsidP="00CB0CFC">
            <w:pPr>
              <w:pStyle w:val="Prrafodelista"/>
              <w:numPr>
                <w:ilvl w:val="0"/>
                <w:numId w:val="48"/>
              </w:numPr>
              <w:ind w:left="714" w:hanging="357"/>
              <w:jc w:val="both"/>
              <w:rPr>
                <w:rFonts w:ascii="Arial" w:hAnsi="Arial" w:cs="Arial"/>
              </w:rPr>
            </w:pPr>
            <w:bookmarkStart w:id="299" w:name="_Toc480377403"/>
            <w:r>
              <w:rPr>
                <w:rFonts w:ascii="Arial" w:hAnsi="Arial" w:cs="Arial"/>
              </w:rPr>
              <w:t>LINIES DE VIDA HORITZONTAL FLEXIBLE</w:t>
            </w:r>
            <w:bookmarkEnd w:id="299"/>
          </w:p>
          <w:p w14:paraId="15656193" w14:textId="77777777" w:rsidR="006F0679" w:rsidRPr="00377721" w:rsidRDefault="006F0679" w:rsidP="00CB0CFC">
            <w:pPr>
              <w:pStyle w:val="Prrafodelista"/>
              <w:numPr>
                <w:ilvl w:val="0"/>
                <w:numId w:val="48"/>
              </w:numPr>
              <w:ind w:left="714" w:hanging="357"/>
              <w:jc w:val="both"/>
              <w:rPr>
                <w:rFonts w:ascii="Arial" w:hAnsi="Arial" w:cs="Arial"/>
              </w:rPr>
            </w:pPr>
            <w:bookmarkStart w:id="300" w:name="_Toc480377404"/>
            <w:r w:rsidRPr="00377721">
              <w:rPr>
                <w:rFonts w:ascii="Arial" w:hAnsi="Arial" w:cs="Arial"/>
              </w:rPr>
              <w:t>PUNTS D’ANCORATGE</w:t>
            </w:r>
            <w:bookmarkEnd w:id="296"/>
            <w:bookmarkEnd w:id="300"/>
          </w:p>
        </w:tc>
      </w:tr>
      <w:tr w:rsidR="006F0679" w:rsidRPr="00365A28" w14:paraId="2F82B548" w14:textId="77777777" w:rsidTr="009B76BD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6BD34F3" w14:textId="77777777" w:rsidR="006F0679" w:rsidRPr="00365A28" w:rsidRDefault="006F0679" w:rsidP="00CB0CFC">
            <w:pPr>
              <w:rPr>
                <w:rFonts w:ascii="Arial" w:hAnsi="Arial" w:cs="Arial"/>
                <w:b/>
                <w:bCs/>
              </w:rPr>
            </w:pPr>
            <w:r w:rsidRPr="00365A28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3A5177B" w14:textId="77777777" w:rsidR="006F0679" w:rsidRPr="00365A28" w:rsidRDefault="006F0679" w:rsidP="00CB0CFC">
            <w:pPr>
              <w:jc w:val="both"/>
              <w:rPr>
                <w:rFonts w:ascii="Arial" w:hAnsi="Arial" w:cs="Arial"/>
              </w:rPr>
            </w:pPr>
            <w:r w:rsidRPr="00365A28">
              <w:rPr>
                <w:rFonts w:ascii="Arial" w:hAnsi="Arial" w:cs="Arial"/>
              </w:rPr>
              <w:t xml:space="preserve">Protecció </w:t>
            </w:r>
            <w:r>
              <w:rPr>
                <w:rFonts w:ascii="Arial" w:hAnsi="Arial" w:cs="Arial"/>
              </w:rPr>
              <w:t>col·lectiva contra caigudes en l’accés a diferents alçades</w:t>
            </w:r>
          </w:p>
        </w:tc>
      </w:tr>
    </w:tbl>
    <w:p w14:paraId="44715EB4" w14:textId="77777777" w:rsidR="006F0679" w:rsidRDefault="006F0679" w:rsidP="006F0679">
      <w:pPr>
        <w:spacing w:line="360" w:lineRule="auto"/>
        <w:jc w:val="both"/>
        <w:rPr>
          <w:rFonts w:ascii="Arial" w:hAnsi="Arial" w:cs="Arial"/>
        </w:rPr>
      </w:pPr>
    </w:p>
    <w:p w14:paraId="4C4AE72C" w14:textId="77777777" w:rsidR="006F0679" w:rsidRPr="00320633" w:rsidRDefault="006F0679" w:rsidP="008F644D">
      <w:pPr>
        <w:tabs>
          <w:tab w:val="num" w:pos="397"/>
        </w:tabs>
        <w:spacing w:line="360" w:lineRule="auto"/>
        <w:jc w:val="both"/>
        <w:rPr>
          <w:rFonts w:ascii="Arial" w:hAnsi="Arial" w:cs="Arial"/>
          <w:b/>
          <w:bCs/>
          <w:u w:val="single"/>
        </w:rPr>
      </w:pPr>
      <w:r w:rsidRPr="00320633">
        <w:rPr>
          <w:rFonts w:ascii="Arial" w:hAnsi="Arial" w:cs="Arial"/>
          <w:b/>
          <w:bCs/>
          <w:u w:val="single"/>
        </w:rPr>
        <w:t>PROTEC</w:t>
      </w:r>
      <w:r w:rsidR="008F644D">
        <w:rPr>
          <w:rFonts w:ascii="Arial" w:hAnsi="Arial" w:cs="Arial"/>
          <w:b/>
          <w:bCs/>
          <w:u w:val="single"/>
        </w:rPr>
        <w:t>CIÓ CONTRA CAIGUDES EN VERTICAL</w:t>
      </w:r>
    </w:p>
    <w:p w14:paraId="70935D45" w14:textId="77777777" w:rsidR="006F0679" w:rsidRDefault="006F0679" w:rsidP="008F644D">
      <w:pPr>
        <w:spacing w:after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El CAT utilitza diversos sistemes </w:t>
      </w:r>
      <w:r>
        <w:rPr>
          <w:rFonts w:ascii="Arial" w:hAnsi="Arial" w:cs="Arial"/>
        </w:rPr>
        <w:t>anti</w:t>
      </w:r>
      <w:r w:rsidRPr="00320633">
        <w:rPr>
          <w:rFonts w:ascii="Arial" w:hAnsi="Arial" w:cs="Arial"/>
        </w:rPr>
        <w:t xml:space="preserve">caigudes per l’accés a punts elevats (sobre rasant) o profunds (sota rasant) </w:t>
      </w:r>
      <w:r>
        <w:rPr>
          <w:rFonts w:ascii="Arial" w:hAnsi="Arial" w:cs="Arial"/>
        </w:rPr>
        <w:t>a</w:t>
      </w:r>
      <w:r w:rsidRPr="00320633">
        <w:rPr>
          <w:rFonts w:ascii="Arial" w:hAnsi="Arial" w:cs="Arial"/>
        </w:rPr>
        <w:t xml:space="preserve"> les seves instal·lacions. Aquests sistemes </w:t>
      </w:r>
      <w:r w:rsidR="008F644D">
        <w:rPr>
          <w:rFonts w:ascii="Arial" w:hAnsi="Arial" w:cs="Arial"/>
        </w:rPr>
        <w:t>consten dels següents elements:</w:t>
      </w:r>
    </w:p>
    <w:p w14:paraId="606E1B8C" w14:textId="77777777" w:rsidR="006F0679" w:rsidRPr="00320633" w:rsidRDefault="006F0679" w:rsidP="008F644D">
      <w:pPr>
        <w:numPr>
          <w:ilvl w:val="0"/>
          <w:numId w:val="31"/>
        </w:numPr>
        <w:spacing w:after="120"/>
        <w:ind w:left="357" w:hanging="357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EPI (Equip de Protecció Individual): arnés + eslingues/retràctils (no inclosos en aquesta especificació). </w:t>
      </w:r>
    </w:p>
    <w:p w14:paraId="7B23B0E2" w14:textId="77777777" w:rsidR="006F0679" w:rsidRPr="00320633" w:rsidRDefault="006F0679" w:rsidP="006F0679">
      <w:pPr>
        <w:numPr>
          <w:ilvl w:val="0"/>
          <w:numId w:val="31"/>
        </w:numPr>
        <w:ind w:left="357" w:hanging="357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EPC (Equip de Protecció Col·lectiu): Punt d’ancoratge o Línia de vida fixa (rígida o flexible) composta per un carril/cable guia (més complements) pel que es fa lliscar un dispositiu de fre (carro) on s’enganxa l’arnés. </w:t>
      </w:r>
    </w:p>
    <w:p w14:paraId="2345C4F1" w14:textId="77777777" w:rsidR="006F0679" w:rsidRPr="00320633" w:rsidRDefault="006F0679" w:rsidP="00D75057">
      <w:pPr>
        <w:jc w:val="both"/>
        <w:rPr>
          <w:rFonts w:ascii="Arial" w:hAnsi="Arial" w:cs="Arial"/>
        </w:rPr>
      </w:pPr>
    </w:p>
    <w:p w14:paraId="46A10853" w14:textId="77777777" w:rsidR="006F0679" w:rsidRPr="00320633" w:rsidRDefault="006F0679" w:rsidP="006F0679">
      <w:pPr>
        <w:spacing w:line="360" w:lineRule="auto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Al CAT, els EPC implantats són:</w:t>
      </w:r>
    </w:p>
    <w:p w14:paraId="2AC92987" w14:textId="77777777" w:rsidR="006F0679" w:rsidRPr="00320633" w:rsidRDefault="006F0679" w:rsidP="006F0679">
      <w:pPr>
        <w:pStyle w:val="Prrafodelista"/>
        <w:numPr>
          <w:ilvl w:val="0"/>
          <w:numId w:val="45"/>
        </w:numPr>
        <w:ind w:left="1134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Línia de vida vertical rígida</w:t>
      </w:r>
    </w:p>
    <w:p w14:paraId="024ADD90" w14:textId="77777777" w:rsidR="006F0679" w:rsidRPr="00320633" w:rsidRDefault="006F0679" w:rsidP="006F0679">
      <w:pPr>
        <w:pStyle w:val="Prrafodelista"/>
        <w:numPr>
          <w:ilvl w:val="0"/>
          <w:numId w:val="45"/>
        </w:numPr>
        <w:ind w:left="1134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Línia de vida horitzontal flexible</w:t>
      </w:r>
    </w:p>
    <w:p w14:paraId="0D2295A9" w14:textId="77777777" w:rsidR="006F0679" w:rsidRPr="00320633" w:rsidRDefault="006F0679" w:rsidP="006F0679">
      <w:pPr>
        <w:pStyle w:val="Prrafodelista"/>
        <w:numPr>
          <w:ilvl w:val="0"/>
          <w:numId w:val="45"/>
        </w:numPr>
        <w:ind w:left="1134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Punts d’ancoratge</w:t>
      </w:r>
    </w:p>
    <w:p w14:paraId="02D43EA8" w14:textId="77777777" w:rsidR="006F0679" w:rsidRPr="00320633" w:rsidRDefault="006F0679" w:rsidP="006F0679">
      <w:pPr>
        <w:jc w:val="both"/>
        <w:rPr>
          <w:rFonts w:ascii="Arial" w:hAnsi="Arial" w:cs="Arial"/>
        </w:rPr>
      </w:pPr>
    </w:p>
    <w:p w14:paraId="2374575D" w14:textId="77777777" w:rsidR="006F0679" w:rsidRPr="00320633" w:rsidRDefault="006F0679" w:rsidP="006F0679">
      <w:p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A continuació s’especifiquen les car</w:t>
      </w:r>
      <w:r>
        <w:rPr>
          <w:rFonts w:ascii="Arial" w:hAnsi="Arial" w:cs="Arial"/>
        </w:rPr>
        <w:t xml:space="preserve">acterístiques d’aquets sistemes per tal que tots ells siguin unificats. </w:t>
      </w:r>
    </w:p>
    <w:p w14:paraId="4148590A" w14:textId="77777777" w:rsidR="006F0679" w:rsidRDefault="006F0679" w:rsidP="006F0679">
      <w:pPr>
        <w:jc w:val="both"/>
        <w:rPr>
          <w:rFonts w:ascii="Arial" w:hAnsi="Arial" w:cs="Arial"/>
        </w:rPr>
      </w:pPr>
    </w:p>
    <w:p w14:paraId="0F8CBECF" w14:textId="77777777" w:rsidR="00D75057" w:rsidRPr="00320633" w:rsidRDefault="00D75057" w:rsidP="006F0679">
      <w:pPr>
        <w:jc w:val="both"/>
        <w:rPr>
          <w:rFonts w:ascii="Arial" w:hAnsi="Arial" w:cs="Arial"/>
        </w:rPr>
      </w:pPr>
    </w:p>
    <w:p w14:paraId="2580CD70" w14:textId="77777777" w:rsidR="006F0679" w:rsidRPr="00D75057" w:rsidRDefault="006F0679" w:rsidP="00D75057">
      <w:pPr>
        <w:pStyle w:val="Prrafodelista"/>
        <w:keepNext/>
        <w:numPr>
          <w:ilvl w:val="0"/>
          <w:numId w:val="46"/>
        </w:numPr>
        <w:spacing w:after="180"/>
        <w:ind w:left="425" w:hanging="425"/>
        <w:contextualSpacing w:val="0"/>
        <w:jc w:val="both"/>
        <w:rPr>
          <w:rFonts w:ascii="Arial" w:hAnsi="Arial" w:cs="Arial"/>
          <w:b/>
          <w:u w:val="single"/>
        </w:rPr>
      </w:pPr>
      <w:r w:rsidRPr="00D75057">
        <w:rPr>
          <w:rFonts w:ascii="Arial" w:hAnsi="Arial" w:cs="Arial"/>
          <w:b/>
          <w:u w:val="single"/>
        </w:rPr>
        <w:t>LÍNIA DE VIDA VERTICAL RÍGIDA</w:t>
      </w:r>
    </w:p>
    <w:p w14:paraId="59560B0B" w14:textId="77777777" w:rsidR="006F0679" w:rsidRPr="00320633" w:rsidRDefault="006F0679" w:rsidP="009B76BD">
      <w:pPr>
        <w:spacing w:after="120"/>
        <w:jc w:val="both"/>
        <w:rPr>
          <w:rFonts w:ascii="Arial" w:hAnsi="Arial" w:cs="Arial"/>
        </w:rPr>
      </w:pPr>
      <w:r w:rsidRPr="00320633">
        <w:rPr>
          <w:rFonts w:ascii="Arial" w:hAnsi="Arial" w:cs="Arial"/>
          <w:bCs/>
        </w:rPr>
        <w:t xml:space="preserve">Es tracta d’un carril vertical d’acer que es pot instal·lar sol sobre una escala existent (1), o be trams d’escala amb el carro de seguretat incorporat (2). </w:t>
      </w:r>
      <w:r w:rsidRPr="00320633">
        <w:rPr>
          <w:rFonts w:ascii="Arial" w:hAnsi="Arial" w:cs="Arial"/>
        </w:rPr>
        <w:t>S’instal·laran en tots aquells accessos amb més de 4</w:t>
      </w:r>
      <w:r w:rsidR="009B76BD">
        <w:rPr>
          <w:rFonts w:ascii="Arial" w:hAnsi="Arial" w:cs="Arial"/>
        </w:rPr>
        <w:t xml:space="preserve"> </w:t>
      </w:r>
      <w:r w:rsidRPr="00320633">
        <w:rPr>
          <w:rFonts w:ascii="Arial" w:hAnsi="Arial" w:cs="Arial"/>
        </w:rPr>
        <w:t>m d’alçada</w:t>
      </w:r>
    </w:p>
    <w:p w14:paraId="54F2782A" w14:textId="77777777" w:rsidR="006F0679" w:rsidRDefault="006F0679" w:rsidP="006F0679">
      <w:pPr>
        <w:spacing w:before="120"/>
        <w:jc w:val="center"/>
        <w:rPr>
          <w:rFonts w:ascii="Arial" w:hAnsi="Arial" w:cs="Arial"/>
          <w:b/>
          <w:bCs/>
          <w:u w:val="single"/>
        </w:rPr>
      </w:pPr>
      <w:r w:rsidRPr="00CF6A00">
        <w:rPr>
          <w:rFonts w:ascii="Arial" w:hAnsi="Arial" w:cs="Arial"/>
          <w:bCs/>
          <w:noProof/>
          <w:lang w:val="es-ES"/>
        </w:rPr>
        <w:drawing>
          <wp:inline distT="0" distB="0" distL="0" distR="0" wp14:anchorId="5942DFA8" wp14:editId="758B25F7">
            <wp:extent cx="2646000" cy="3528000"/>
            <wp:effectExtent l="19050" t="19050" r="21590" b="15875"/>
            <wp:docPr id="12" name="Imagen 12" descr="K:\Admin_Mireia\PREVENCIÓ DE RISCOS LABORALS\001 - FOTOGRAFIES\2015\92 - ETAP - Treballs coberta decantadors (02-03-2015)\IMG_20150302_102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:\Admin_Mireia\PREVENCIÓ DE RISCOS LABORALS\001 - FOTOGRAFIES\2015\92 - ETAP - Treballs coberta decantadors (02-03-2015)\IMG_20150302_1022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00" cy="352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F6A00">
        <w:rPr>
          <w:rFonts w:ascii="Arial" w:hAnsi="Arial" w:cs="Arial"/>
          <w:bCs/>
        </w:rPr>
        <w:t xml:space="preserve"> </w:t>
      </w:r>
      <w:r w:rsidR="009B76BD">
        <w:rPr>
          <w:rFonts w:ascii="Arial" w:hAnsi="Arial" w:cs="Arial"/>
          <w:bCs/>
        </w:rPr>
        <w:t xml:space="preserve">   </w:t>
      </w:r>
      <w:r w:rsidRPr="00CF6A00">
        <w:rPr>
          <w:rFonts w:ascii="Arial" w:hAnsi="Arial" w:cs="Arial"/>
          <w:bCs/>
        </w:rPr>
        <w:t xml:space="preserve">  </w:t>
      </w:r>
      <w:r w:rsidRPr="00CF6A00">
        <w:rPr>
          <w:rFonts w:ascii="Arial" w:hAnsi="Arial" w:cs="Arial"/>
          <w:bCs/>
          <w:noProof/>
          <w:lang w:val="es-ES"/>
        </w:rPr>
        <w:drawing>
          <wp:inline distT="0" distB="0" distL="0" distR="0" wp14:anchorId="763C712F" wp14:editId="07CF0D0B">
            <wp:extent cx="2646000" cy="3528000"/>
            <wp:effectExtent l="19050" t="19050" r="21590" b="15875"/>
            <wp:docPr id="11" name="Imagen 11" descr="K:\Admin_Mireia\PREVENCIÓ DE RISCOS LABORALS\001 - FOTOGRAFIES\2014\30 - ETAP (24-07-2014)\IMG_20140724_134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:\Admin_Mireia\PREVENCIÓ DE RISCOS LABORALS\001 - FOTOGRAFIES\2014\30 - ETAP (24-07-2014)\IMG_20140724_1349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00" cy="352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F8D4EC" w14:textId="77777777" w:rsidR="006F0679" w:rsidRPr="002610A3" w:rsidRDefault="00BA04EC" w:rsidP="006F0679">
      <w:pPr>
        <w:keepNext/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lastRenderedPageBreak/>
        <w:t>Característiques generals</w:t>
      </w:r>
    </w:p>
    <w:p w14:paraId="090D50A2" w14:textId="77777777" w:rsidR="006F0679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Marca: TRACTEL</w:t>
      </w:r>
    </w:p>
    <w:p w14:paraId="5EDB03BB" w14:textId="77777777" w:rsidR="006F0679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Model: FABA A12</w:t>
      </w:r>
    </w:p>
    <w:p w14:paraId="132B1592" w14:textId="77777777" w:rsidR="006F0679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Normativa: UNE EN 353-1</w:t>
      </w:r>
    </w:p>
    <w:p w14:paraId="76E74672" w14:textId="77777777" w:rsidR="006F0679" w:rsidRPr="00CF513D" w:rsidRDefault="007F5A1E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Material:</w:t>
      </w:r>
    </w:p>
    <w:p w14:paraId="21867D66" w14:textId="77777777" w:rsidR="006F0679" w:rsidRDefault="006F0679" w:rsidP="006F0679">
      <w:pPr>
        <w:pStyle w:val="Prrafodelista"/>
        <w:numPr>
          <w:ilvl w:val="0"/>
          <w:numId w:val="40"/>
        </w:numPr>
        <w:tabs>
          <w:tab w:val="left" w:pos="1701"/>
        </w:tabs>
        <w:spacing w:before="120"/>
        <w:jc w:val="both"/>
        <w:rPr>
          <w:rFonts w:ascii="Arial" w:hAnsi="Arial" w:cs="Arial"/>
        </w:rPr>
      </w:pPr>
      <w:r w:rsidRPr="00CF513D">
        <w:rPr>
          <w:rFonts w:ascii="Arial" w:hAnsi="Arial" w:cs="Arial"/>
          <w:bCs/>
          <w:u w:val="single"/>
        </w:rPr>
        <w:t>A</w:t>
      </w:r>
      <w:r w:rsidRPr="00CF513D">
        <w:rPr>
          <w:rFonts w:ascii="Arial" w:hAnsi="Arial" w:cs="Arial"/>
          <w:u w:val="single"/>
        </w:rPr>
        <w:t>cer galvanitzat</w:t>
      </w:r>
      <w:r w:rsidRPr="00CF513D">
        <w:rPr>
          <w:rFonts w:ascii="Arial" w:hAnsi="Arial" w:cs="Arial"/>
        </w:rPr>
        <w:t xml:space="preserve"> per immersió en calent per a exteriors</w:t>
      </w:r>
      <w:r>
        <w:rPr>
          <w:rFonts w:ascii="Arial" w:hAnsi="Arial" w:cs="Arial"/>
        </w:rPr>
        <w:t>, segons EN ISO 1461</w:t>
      </w:r>
      <w:r w:rsidRPr="00CF513D">
        <w:rPr>
          <w:rFonts w:ascii="Arial" w:hAnsi="Arial" w:cs="Arial"/>
        </w:rPr>
        <w:t>.</w:t>
      </w:r>
    </w:p>
    <w:p w14:paraId="3F8580CE" w14:textId="77777777" w:rsidR="006F0679" w:rsidRPr="00CF513D" w:rsidRDefault="006F0679" w:rsidP="006F0679">
      <w:pPr>
        <w:pStyle w:val="Prrafodelista"/>
        <w:numPr>
          <w:ilvl w:val="0"/>
          <w:numId w:val="40"/>
        </w:numPr>
        <w:tabs>
          <w:tab w:val="left" w:pos="1701"/>
        </w:tabs>
        <w:spacing w:before="120"/>
        <w:jc w:val="both"/>
        <w:rPr>
          <w:rFonts w:ascii="Arial" w:hAnsi="Arial" w:cs="Arial"/>
        </w:rPr>
      </w:pPr>
      <w:r w:rsidRPr="00CF513D">
        <w:rPr>
          <w:rFonts w:ascii="Arial" w:hAnsi="Arial" w:cs="Arial"/>
          <w:u w:val="single"/>
        </w:rPr>
        <w:t>Acer inoxidable</w:t>
      </w:r>
      <w:r w:rsidRPr="00CF513D">
        <w:rPr>
          <w:rFonts w:ascii="Arial" w:hAnsi="Arial" w:cs="Arial"/>
        </w:rPr>
        <w:t xml:space="preserve"> b</w:t>
      </w:r>
      <w:r>
        <w:rPr>
          <w:rFonts w:ascii="Arial" w:hAnsi="Arial" w:cs="Arial"/>
        </w:rPr>
        <w:t>arrejat amb titani segons DIN 1</w:t>
      </w:r>
      <w:r w:rsidRPr="00CF513D">
        <w:rPr>
          <w:rFonts w:ascii="Arial" w:hAnsi="Arial" w:cs="Arial"/>
        </w:rPr>
        <w:t xml:space="preserve">4571 decapat, per a interiors </w:t>
      </w:r>
      <w:r>
        <w:rPr>
          <w:rFonts w:ascii="Arial" w:hAnsi="Arial" w:cs="Arial"/>
        </w:rPr>
        <w:t xml:space="preserve">en contacte </w:t>
      </w:r>
      <w:r w:rsidRPr="00CF513D">
        <w:rPr>
          <w:rFonts w:ascii="Arial" w:hAnsi="Arial" w:cs="Arial"/>
        </w:rPr>
        <w:t>amb aigua (dipòsits, cambres d’aspiració, floculadors, deca</w:t>
      </w:r>
      <w:r>
        <w:rPr>
          <w:rFonts w:ascii="Arial" w:hAnsi="Arial" w:cs="Arial"/>
        </w:rPr>
        <w:t>ntadors, cambres de mescla, etc</w:t>
      </w:r>
      <w:r w:rsidRPr="00CF513D">
        <w:rPr>
          <w:rFonts w:ascii="Arial" w:hAnsi="Arial" w:cs="Arial"/>
        </w:rPr>
        <w:t>).</w:t>
      </w:r>
    </w:p>
    <w:p w14:paraId="7FAB3500" w14:textId="77777777" w:rsidR="006F0679" w:rsidRPr="00CF513D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CF513D">
        <w:rPr>
          <w:rFonts w:ascii="Arial" w:hAnsi="Arial" w:cs="Arial"/>
        </w:rPr>
        <w:t xml:space="preserve">Dimensions del perfil: ample </w:t>
      </w:r>
      <w:smartTag w:uri="urn:schemas-microsoft-com:office:smarttags" w:element="metricconverter">
        <w:smartTagPr>
          <w:attr w:name="ProductID" w:val="48 mm"/>
        </w:smartTagPr>
        <w:r w:rsidRPr="00CF513D">
          <w:rPr>
            <w:rFonts w:ascii="Arial" w:hAnsi="Arial" w:cs="Arial"/>
          </w:rPr>
          <w:t>48 mm</w:t>
        </w:r>
      </w:smartTag>
      <w:r w:rsidRPr="00CF513D">
        <w:rPr>
          <w:rFonts w:ascii="Arial" w:hAnsi="Arial" w:cs="Arial"/>
        </w:rPr>
        <w:t xml:space="preserve">, alt </w:t>
      </w:r>
      <w:smartTag w:uri="urn:schemas-microsoft-com:office:smarttags" w:element="metricconverter">
        <w:smartTagPr>
          <w:attr w:name="ProductID" w:val="32 mm"/>
        </w:smartTagPr>
        <w:r w:rsidRPr="00CF513D">
          <w:rPr>
            <w:rFonts w:ascii="Arial" w:hAnsi="Arial" w:cs="Arial"/>
          </w:rPr>
          <w:t>32 mm</w:t>
        </w:r>
      </w:smartTag>
      <w:r w:rsidRPr="00CF513D">
        <w:rPr>
          <w:rFonts w:ascii="Arial" w:hAnsi="Arial" w:cs="Arial"/>
        </w:rPr>
        <w:t xml:space="preserve">, gruix </w:t>
      </w:r>
      <w:smartTag w:uri="urn:schemas-microsoft-com:office:smarttags" w:element="metricconverter">
        <w:smartTagPr>
          <w:attr w:name="ProductID" w:val="3 mm"/>
        </w:smartTagPr>
        <w:r w:rsidRPr="00CF513D">
          <w:rPr>
            <w:rFonts w:ascii="Arial" w:hAnsi="Arial" w:cs="Arial"/>
          </w:rPr>
          <w:t>3 mm</w:t>
        </w:r>
      </w:smartTag>
      <w:r w:rsidRPr="00CF513D">
        <w:rPr>
          <w:rFonts w:ascii="Arial" w:hAnsi="Arial" w:cs="Arial"/>
        </w:rPr>
        <w:t xml:space="preserve">. </w:t>
      </w:r>
    </w:p>
    <w:p w14:paraId="661D3CDB" w14:textId="77777777" w:rsidR="006F0679" w:rsidRPr="00CC11E6" w:rsidRDefault="006F0679" w:rsidP="006F0679">
      <w:pPr>
        <w:pStyle w:val="Prrafodelista"/>
        <w:widowControl/>
        <w:numPr>
          <w:ilvl w:val="0"/>
          <w:numId w:val="31"/>
        </w:numPr>
        <w:rPr>
          <w:rFonts w:ascii="Arial" w:hAnsi="Arial" w:cs="Arial"/>
        </w:rPr>
      </w:pPr>
      <w:r w:rsidRPr="00CC11E6">
        <w:rPr>
          <w:rFonts w:ascii="Arial" w:hAnsi="Arial" w:cs="Arial"/>
        </w:rPr>
        <w:t>Distancia màxima entre fixacions: 1400 mm per a trams d’escala i 1960 mm per a perfils sols.</w:t>
      </w:r>
    </w:p>
    <w:p w14:paraId="0AB48124" w14:textId="77777777" w:rsidR="006F0679" w:rsidRDefault="006F0679" w:rsidP="006F0679">
      <w:pPr>
        <w:pStyle w:val="Prrafodelista"/>
        <w:widowControl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CC11E6">
        <w:rPr>
          <w:rFonts w:ascii="Arial" w:hAnsi="Arial" w:cs="Arial"/>
        </w:rPr>
        <w:t>Distancia entre forats d’aturada del perfil: 40 mm.</w:t>
      </w:r>
    </w:p>
    <w:p w14:paraId="49CB04EA" w14:textId="77777777" w:rsidR="006F0679" w:rsidRDefault="006F0679" w:rsidP="006F0679">
      <w:pPr>
        <w:pStyle w:val="Prrafodelista"/>
        <w:widowControl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Accessoris: En funció de la tipologia i ubicació de la línia de vida, caldrà comptar amb els següents elements, segons el manual del fabricant:</w:t>
      </w:r>
    </w:p>
    <w:p w14:paraId="0C885FC0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Elements de sortida per escales.</w:t>
      </w:r>
    </w:p>
    <w:p w14:paraId="66CDFAF3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Reforç de guies.</w:t>
      </w:r>
    </w:p>
    <w:p w14:paraId="072130F2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Connexions per unir els trams d’escala y guies.</w:t>
      </w:r>
    </w:p>
    <w:p w14:paraId="1F5F6046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Subjeccions a la estructura-paret (escales) o be a la escala existent (guies)</w:t>
      </w:r>
    </w:p>
    <w:p w14:paraId="28FD254A" w14:textId="77777777" w:rsidR="006F0679" w:rsidRDefault="006F0679" w:rsidP="006F0679">
      <w:pPr>
        <w:pStyle w:val="Prrafodelista"/>
        <w:widowControl/>
        <w:numPr>
          <w:ilvl w:val="0"/>
          <w:numId w:val="42"/>
        </w:numPr>
        <w:spacing w:before="120"/>
        <w:ind w:left="2127"/>
        <w:jc w:val="both"/>
        <w:rPr>
          <w:rFonts w:ascii="Arial" w:hAnsi="Arial" w:cs="Arial"/>
        </w:rPr>
      </w:pPr>
      <w:r>
        <w:rPr>
          <w:rFonts w:ascii="Arial" w:hAnsi="Arial" w:cs="Arial"/>
        </w:rPr>
        <w:t>Subjeccions escales (kit de cargols, suports en Z, en U o tub quadrat)</w:t>
      </w:r>
    </w:p>
    <w:p w14:paraId="128C42C8" w14:textId="77777777" w:rsidR="006F0679" w:rsidRDefault="006F0679" w:rsidP="006F0679">
      <w:pPr>
        <w:pStyle w:val="Prrafodelista"/>
        <w:widowControl/>
        <w:numPr>
          <w:ilvl w:val="0"/>
          <w:numId w:val="42"/>
        </w:numPr>
        <w:spacing w:before="120"/>
        <w:ind w:left="212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Subjeccions per guies per a pates de perfil rodo o quadrat. </w:t>
      </w:r>
    </w:p>
    <w:p w14:paraId="29EA9D4B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Topalls de seguretat per escales i guies.</w:t>
      </w:r>
    </w:p>
    <w:p w14:paraId="28A10749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Replans per descansar per escales i guies.</w:t>
      </w:r>
    </w:p>
    <w:p w14:paraId="44A14879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Dispositius anticaigudes lliscants (Carros  AL-D).</w:t>
      </w:r>
    </w:p>
    <w:p w14:paraId="7A661256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Peça oscil·lant d’entrada/sortida pel carro anticaigudes.</w:t>
      </w:r>
    </w:p>
    <w:p w14:paraId="38DA58EA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Sortida corba per al carro anticaigudes.</w:t>
      </w:r>
    </w:p>
    <w:p w14:paraId="2B91E399" w14:textId="77777777" w:rsidR="006F0679" w:rsidRDefault="006F0679" w:rsidP="006F0679">
      <w:pPr>
        <w:pStyle w:val="Prrafodelista"/>
        <w:widowControl/>
        <w:numPr>
          <w:ilvl w:val="0"/>
          <w:numId w:val="41"/>
        </w:numPr>
        <w:spacing w:before="120"/>
        <w:ind w:left="1418"/>
        <w:jc w:val="both"/>
        <w:rPr>
          <w:rFonts w:ascii="Arial" w:hAnsi="Arial" w:cs="Arial"/>
        </w:rPr>
      </w:pPr>
      <w:r>
        <w:rPr>
          <w:rFonts w:ascii="Arial" w:hAnsi="Arial" w:cs="Arial"/>
        </w:rPr>
        <w:t>Accessori transportable auxiliar per espais confinats (espiga).</w:t>
      </w:r>
    </w:p>
    <w:p w14:paraId="16D52F37" w14:textId="77777777" w:rsidR="006F0679" w:rsidRDefault="006F0679" w:rsidP="007F5A1E">
      <w:pPr>
        <w:pStyle w:val="Prrafodelista"/>
        <w:widowControl/>
        <w:spacing w:before="120"/>
        <w:ind w:left="0"/>
        <w:jc w:val="both"/>
        <w:rPr>
          <w:rFonts w:ascii="Arial" w:hAnsi="Arial" w:cs="Arial"/>
        </w:rPr>
      </w:pPr>
    </w:p>
    <w:p w14:paraId="0B81012A" w14:textId="77777777" w:rsidR="006F0679" w:rsidRPr="0061458E" w:rsidRDefault="006F0679" w:rsidP="006F0679">
      <w:pPr>
        <w:keepNext/>
        <w:spacing w:after="120"/>
        <w:jc w:val="both"/>
        <w:rPr>
          <w:rFonts w:ascii="Arial" w:hAnsi="Arial" w:cs="Arial"/>
          <w:b/>
          <w:bCs/>
          <w:u w:val="single"/>
        </w:rPr>
      </w:pPr>
      <w:r w:rsidRPr="0061458E">
        <w:rPr>
          <w:rFonts w:ascii="Arial" w:hAnsi="Arial" w:cs="Arial"/>
          <w:b/>
          <w:bCs/>
          <w:u w:val="single"/>
        </w:rPr>
        <w:t>Recordator</w:t>
      </w:r>
      <w:r w:rsidR="007F5A1E">
        <w:rPr>
          <w:rFonts w:ascii="Arial" w:hAnsi="Arial" w:cs="Arial"/>
          <w:b/>
          <w:bCs/>
          <w:u w:val="single"/>
        </w:rPr>
        <w:t>is:</w:t>
      </w:r>
    </w:p>
    <w:p w14:paraId="6F1653DD" w14:textId="77777777" w:rsidR="006F0679" w:rsidRDefault="006F0679" w:rsidP="007F5A1E">
      <w:pPr>
        <w:pStyle w:val="Prrafodelista"/>
        <w:numPr>
          <w:ilvl w:val="0"/>
          <w:numId w:val="47"/>
        </w:numPr>
        <w:jc w:val="both"/>
        <w:rPr>
          <w:rFonts w:ascii="Arial" w:hAnsi="Arial" w:cs="Arial"/>
        </w:rPr>
      </w:pPr>
      <w:r w:rsidRPr="00A62806">
        <w:rPr>
          <w:rFonts w:ascii="Arial" w:hAnsi="Arial" w:cs="Arial"/>
        </w:rPr>
        <w:t xml:space="preserve">Les línies de vida instal·lades dintre d’espais confinats, hauran de portar la peça d’acoblament per a </w:t>
      </w:r>
      <w:r>
        <w:rPr>
          <w:rFonts w:ascii="Arial" w:hAnsi="Arial" w:cs="Arial"/>
        </w:rPr>
        <w:t>l’</w:t>
      </w:r>
      <w:r w:rsidRPr="00A62806">
        <w:rPr>
          <w:rFonts w:ascii="Arial" w:hAnsi="Arial" w:cs="Arial"/>
        </w:rPr>
        <w:t>accessori d’accés a pous transportable</w:t>
      </w:r>
      <w:r>
        <w:rPr>
          <w:rFonts w:ascii="Arial" w:hAnsi="Arial" w:cs="Arial"/>
        </w:rPr>
        <w:t xml:space="preserve"> (espiga)</w:t>
      </w:r>
      <w:r w:rsidRPr="00A62806">
        <w:rPr>
          <w:rFonts w:ascii="Arial" w:hAnsi="Arial" w:cs="Arial"/>
        </w:rPr>
        <w:t>, així com el suport</w:t>
      </w:r>
      <w:r>
        <w:rPr>
          <w:rFonts w:ascii="Arial" w:hAnsi="Arial" w:cs="Arial"/>
        </w:rPr>
        <w:t xml:space="preserve"> de subjecció a la escala preparat per al carro Faba AL-D.</w:t>
      </w:r>
    </w:p>
    <w:p w14:paraId="469C3A8C" w14:textId="77777777" w:rsidR="006F0679" w:rsidRDefault="006F0679" w:rsidP="006F0679">
      <w:pPr>
        <w:pStyle w:val="Prrafodelista"/>
        <w:spacing w:line="276" w:lineRule="auto"/>
        <w:jc w:val="both"/>
        <w:rPr>
          <w:noProof/>
          <w:snapToGrid/>
          <w:lang w:eastAsia="ca-ES"/>
        </w:rPr>
      </w:pPr>
    </w:p>
    <w:p w14:paraId="727EF109" w14:textId="77777777" w:rsidR="006F0679" w:rsidRDefault="006F0679" w:rsidP="006F0679">
      <w:pPr>
        <w:pStyle w:val="Prrafodelista"/>
        <w:spacing w:line="276" w:lineRule="auto"/>
        <w:jc w:val="center"/>
        <w:rPr>
          <w:rFonts w:ascii="Arial" w:hAnsi="Arial" w:cs="Arial"/>
        </w:rPr>
      </w:pPr>
      <w:r>
        <w:rPr>
          <w:noProof/>
          <w:snapToGrid/>
          <w:lang w:val="es-ES"/>
        </w:rPr>
        <w:drawing>
          <wp:inline distT="0" distB="0" distL="0" distR="0" wp14:anchorId="2D3400F1" wp14:editId="3F14DBE4">
            <wp:extent cx="3996000" cy="3858682"/>
            <wp:effectExtent l="0" t="0" r="508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8084" t="10677" r="24675" b="8233"/>
                    <a:stretch/>
                  </pic:blipFill>
                  <pic:spPr bwMode="auto">
                    <a:xfrm>
                      <a:off x="0" y="0"/>
                      <a:ext cx="3996000" cy="3858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1E0DB" w14:textId="77777777" w:rsidR="006F0679" w:rsidRDefault="006F0679" w:rsidP="007F5A1E">
      <w:pPr>
        <w:pStyle w:val="Prrafodelista"/>
        <w:numPr>
          <w:ilvl w:val="0"/>
          <w:numId w:val="47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A l’extrem superior de les línies de vida que permetin l’accés a punts elevats (cobertes, xemeneies, sitges...) hauran de portar un element oscil·lant d’entrada/sortida preparat per al carro Faba AL-D.</w:t>
      </w:r>
    </w:p>
    <w:p w14:paraId="7C4BEB53" w14:textId="77777777" w:rsidR="006F0679" w:rsidRDefault="006F0679" w:rsidP="006F0679">
      <w:pPr>
        <w:spacing w:line="276" w:lineRule="auto"/>
        <w:jc w:val="center"/>
        <w:rPr>
          <w:rFonts w:ascii="Arial" w:hAnsi="Arial" w:cs="Arial"/>
        </w:rPr>
      </w:pPr>
      <w:r>
        <w:rPr>
          <w:noProof/>
          <w:snapToGrid/>
          <w:lang w:val="es-ES"/>
        </w:rPr>
        <w:drawing>
          <wp:inline distT="0" distB="0" distL="0" distR="0" wp14:anchorId="1E449877" wp14:editId="4899D084">
            <wp:extent cx="2232000" cy="221483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7467" t="34629" r="71429" b="28146"/>
                    <a:stretch/>
                  </pic:blipFill>
                  <pic:spPr bwMode="auto">
                    <a:xfrm>
                      <a:off x="0" y="0"/>
                      <a:ext cx="2232000" cy="2214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8FD115" w14:textId="77777777" w:rsidR="006F0679" w:rsidRDefault="006F0679" w:rsidP="00EE4653">
      <w:pPr>
        <w:rPr>
          <w:rFonts w:ascii="Arial" w:hAnsi="Arial" w:cs="Arial"/>
        </w:rPr>
      </w:pPr>
    </w:p>
    <w:p w14:paraId="3354C4E8" w14:textId="77777777" w:rsidR="006F0679" w:rsidRPr="003F639D" w:rsidRDefault="006F0679" w:rsidP="00EE4653">
      <w:pPr>
        <w:rPr>
          <w:rFonts w:ascii="Arial" w:hAnsi="Arial" w:cs="Arial"/>
        </w:rPr>
      </w:pPr>
    </w:p>
    <w:p w14:paraId="5612CD8C" w14:textId="77777777" w:rsidR="006F0679" w:rsidRPr="00A62806" w:rsidRDefault="006F0679" w:rsidP="00D75057">
      <w:pPr>
        <w:pStyle w:val="Prrafodelista"/>
        <w:keepNext/>
        <w:numPr>
          <w:ilvl w:val="0"/>
          <w:numId w:val="46"/>
        </w:numPr>
        <w:spacing w:after="180"/>
        <w:ind w:left="425" w:hanging="425"/>
        <w:contextualSpacing w:val="0"/>
        <w:jc w:val="both"/>
        <w:rPr>
          <w:rFonts w:ascii="Arial" w:hAnsi="Arial" w:cs="Arial"/>
          <w:b/>
        </w:rPr>
      </w:pPr>
      <w:r w:rsidRPr="00A62806">
        <w:rPr>
          <w:rFonts w:ascii="Arial" w:hAnsi="Arial" w:cs="Arial"/>
          <w:b/>
          <w:u w:val="single"/>
        </w:rPr>
        <w:t>LÍNIA DE VIDA HORITZONTAL FLEXIBLE</w:t>
      </w:r>
      <w:r w:rsidRPr="00A62806">
        <w:rPr>
          <w:rFonts w:ascii="Arial" w:hAnsi="Arial" w:cs="Arial"/>
          <w:b/>
        </w:rPr>
        <w:t xml:space="preserve"> (UNI-16 UNILINE)</w:t>
      </w:r>
    </w:p>
    <w:p w14:paraId="2A6468D3" w14:textId="77777777" w:rsidR="006F0679" w:rsidRDefault="006F0679" w:rsidP="006F0679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A instal·lar en cobertes d’edificis, dipòsits o situacions similars on no es disposi de barana perimetral i hi hagi risc de caigudes en alçada de més de 2</w:t>
      </w:r>
      <w:r w:rsidR="007F5A1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m.</w:t>
      </w:r>
    </w:p>
    <w:p w14:paraId="69162EE2" w14:textId="77777777" w:rsidR="006F0679" w:rsidRPr="00EE4653" w:rsidRDefault="006F0679" w:rsidP="00EE4653">
      <w:pPr>
        <w:rPr>
          <w:rFonts w:ascii="Arial" w:hAnsi="Arial" w:cs="Arial"/>
        </w:rPr>
      </w:pPr>
    </w:p>
    <w:p w14:paraId="131171D7" w14:textId="77777777" w:rsidR="006F0679" w:rsidRPr="00D75057" w:rsidRDefault="007F5A1E" w:rsidP="00D75057">
      <w:pPr>
        <w:keepNext/>
        <w:spacing w:before="120"/>
        <w:jc w:val="both"/>
        <w:rPr>
          <w:rFonts w:ascii="Arial" w:hAnsi="Arial" w:cs="Arial"/>
          <w:i/>
        </w:rPr>
      </w:pPr>
      <w:r w:rsidRPr="00D75057">
        <w:rPr>
          <w:rFonts w:ascii="Arial" w:hAnsi="Arial" w:cs="Arial"/>
          <w:b/>
          <w:bCs/>
          <w:i/>
          <w:u w:val="single"/>
        </w:rPr>
        <w:t>Característiques generals</w:t>
      </w:r>
    </w:p>
    <w:p w14:paraId="1F490180" w14:textId="77777777" w:rsidR="006F0679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Normativa: UNE EN 795 Classe C</w:t>
      </w:r>
    </w:p>
    <w:p w14:paraId="4ECB4E69" w14:textId="77777777" w:rsidR="006F0679" w:rsidRDefault="006F0679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Capacitat: per a 5 usuaris</w:t>
      </w:r>
    </w:p>
    <w:p w14:paraId="688BF3D9" w14:textId="77777777" w:rsidR="006F0679" w:rsidRPr="00A577AF" w:rsidRDefault="006F0679" w:rsidP="006F0679">
      <w:pPr>
        <w:pStyle w:val="Prrafodelista"/>
        <w:widowControl/>
        <w:numPr>
          <w:ilvl w:val="0"/>
          <w:numId w:val="31"/>
        </w:numPr>
        <w:autoSpaceDE w:val="0"/>
        <w:autoSpaceDN w:val="0"/>
        <w:adjustRightInd w:val="0"/>
        <w:rPr>
          <w:rFonts w:ascii="Helvetica-Condensed" w:hAnsi="Helvetica-Condensed" w:cs="Helvetica-Condensed"/>
          <w:snapToGrid/>
          <w:lang w:eastAsia="ca-ES"/>
        </w:rPr>
      </w:pPr>
      <w:r w:rsidRPr="00A577AF">
        <w:rPr>
          <w:rFonts w:ascii="Arial" w:hAnsi="Arial" w:cs="Arial"/>
          <w:bCs/>
        </w:rPr>
        <w:t xml:space="preserve">Material:  </w:t>
      </w:r>
      <w:r>
        <w:rPr>
          <w:rFonts w:ascii="Arial" w:hAnsi="Arial" w:cs="Arial"/>
          <w:bCs/>
        </w:rPr>
        <w:t>Elements d’a</w:t>
      </w:r>
      <w:r w:rsidRPr="00A577AF">
        <w:rPr>
          <w:rFonts w:ascii="Helvetica-Condensed" w:hAnsi="Helvetica-Condensed" w:cs="Helvetica-Condensed"/>
          <w:snapToGrid/>
          <w:lang w:eastAsia="ca-ES"/>
        </w:rPr>
        <w:t xml:space="preserve">cer inoxidable, </w:t>
      </w:r>
      <w:r>
        <w:rPr>
          <w:rFonts w:ascii="Helvetica-Condensed" w:hAnsi="Helvetica-Condensed" w:cs="Helvetica-Condensed"/>
          <w:snapToGrid/>
          <w:lang w:eastAsia="ca-ES"/>
        </w:rPr>
        <w:t xml:space="preserve">i </w:t>
      </w:r>
      <w:r w:rsidRPr="00A577AF">
        <w:rPr>
          <w:rFonts w:ascii="Helvetica-Condensed" w:hAnsi="Helvetica-Condensed" w:cs="Helvetica-Condensed"/>
          <w:snapToGrid/>
          <w:lang w:eastAsia="ca-ES"/>
        </w:rPr>
        <w:t>cable de 8 mm</w:t>
      </w:r>
    </w:p>
    <w:p w14:paraId="5C16C6A3" w14:textId="77777777" w:rsidR="006F0679" w:rsidRDefault="006F0679" w:rsidP="006F0679">
      <w:pPr>
        <w:pStyle w:val="Prrafodelista"/>
        <w:widowControl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>Accessoris: En funció de la tipologia i ubicació de la línia de vida, caldrà comptar amb els següents elements, segons el manual del fabricant:</w:t>
      </w:r>
    </w:p>
    <w:p w14:paraId="70CF5040" w14:textId="77777777" w:rsidR="006F0679" w:rsidRDefault="006F0679" w:rsidP="006F0679">
      <w:pPr>
        <w:pStyle w:val="Prrafodelista"/>
        <w:numPr>
          <w:ilvl w:val="0"/>
          <w:numId w:val="44"/>
        </w:numPr>
        <w:spacing w:before="120"/>
        <w:ind w:left="1276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Suports extrems i intermitjos </w:t>
      </w:r>
    </w:p>
    <w:p w14:paraId="5C469CD0" w14:textId="77777777" w:rsidR="006F0679" w:rsidRDefault="006F0679" w:rsidP="006F0679">
      <w:pPr>
        <w:pStyle w:val="Prrafodelista"/>
        <w:numPr>
          <w:ilvl w:val="0"/>
          <w:numId w:val="44"/>
        </w:numPr>
        <w:spacing w:before="120"/>
        <w:ind w:left="1276"/>
        <w:jc w:val="both"/>
        <w:rPr>
          <w:rFonts w:ascii="Arial" w:hAnsi="Arial" w:cs="Arial"/>
        </w:rPr>
      </w:pPr>
      <w:r>
        <w:rPr>
          <w:rFonts w:ascii="Arial" w:hAnsi="Arial" w:cs="Arial"/>
        </w:rPr>
        <w:t>Tensors</w:t>
      </w:r>
    </w:p>
    <w:p w14:paraId="1BFAB141" w14:textId="77777777" w:rsidR="006F0679" w:rsidRDefault="006F0679" w:rsidP="006F0679">
      <w:pPr>
        <w:pStyle w:val="Prrafodelista"/>
        <w:numPr>
          <w:ilvl w:val="0"/>
          <w:numId w:val="44"/>
        </w:numPr>
        <w:spacing w:before="120"/>
        <w:ind w:left="1276"/>
        <w:jc w:val="both"/>
        <w:rPr>
          <w:rFonts w:ascii="Arial" w:hAnsi="Arial" w:cs="Arial"/>
        </w:rPr>
      </w:pPr>
      <w:r>
        <w:rPr>
          <w:rFonts w:ascii="Arial" w:hAnsi="Arial" w:cs="Arial"/>
        </w:rPr>
        <w:t>Indicadors de tensió</w:t>
      </w:r>
    </w:p>
    <w:p w14:paraId="7B6ECE58" w14:textId="77777777" w:rsidR="006F0679" w:rsidRPr="00A577AF" w:rsidRDefault="006F0679" w:rsidP="006F0679">
      <w:pPr>
        <w:pStyle w:val="Prrafodelista"/>
        <w:numPr>
          <w:ilvl w:val="0"/>
          <w:numId w:val="44"/>
        </w:numPr>
        <w:spacing w:before="120"/>
        <w:ind w:left="1276"/>
        <w:jc w:val="both"/>
        <w:rPr>
          <w:rFonts w:ascii="Arial" w:hAnsi="Arial" w:cs="Arial"/>
        </w:rPr>
      </w:pPr>
      <w:r>
        <w:rPr>
          <w:rFonts w:ascii="Arial" w:hAnsi="Arial" w:cs="Arial"/>
        </w:rPr>
        <w:t>Absorbidors d’energia</w:t>
      </w:r>
    </w:p>
    <w:p w14:paraId="64EF0DF6" w14:textId="77777777" w:rsidR="006F0679" w:rsidRDefault="006F0679" w:rsidP="00EE4653">
      <w:pPr>
        <w:rPr>
          <w:rFonts w:ascii="Arial" w:hAnsi="Arial" w:cs="Arial"/>
        </w:rPr>
      </w:pPr>
    </w:p>
    <w:p w14:paraId="41F78A48" w14:textId="77777777" w:rsidR="006F0679" w:rsidRPr="00EE4653" w:rsidRDefault="006F0679" w:rsidP="00EE4653">
      <w:pPr>
        <w:rPr>
          <w:rFonts w:ascii="Arial" w:hAnsi="Arial" w:cs="Arial"/>
        </w:rPr>
      </w:pPr>
    </w:p>
    <w:p w14:paraId="5080C5EB" w14:textId="77777777" w:rsidR="006F0679" w:rsidRPr="00A62806" w:rsidRDefault="006F0679" w:rsidP="00D75057">
      <w:pPr>
        <w:pStyle w:val="Prrafodelista"/>
        <w:keepNext/>
        <w:numPr>
          <w:ilvl w:val="0"/>
          <w:numId w:val="46"/>
        </w:numPr>
        <w:spacing w:after="180"/>
        <w:ind w:left="425" w:hanging="425"/>
        <w:contextualSpacing w:val="0"/>
        <w:jc w:val="both"/>
        <w:rPr>
          <w:rFonts w:ascii="Arial" w:hAnsi="Arial" w:cs="Arial"/>
          <w:b/>
          <w:u w:val="single"/>
        </w:rPr>
      </w:pPr>
      <w:r w:rsidRPr="00A62806">
        <w:rPr>
          <w:rFonts w:ascii="Arial" w:hAnsi="Arial" w:cs="Arial"/>
          <w:b/>
          <w:u w:val="single"/>
        </w:rPr>
        <w:t>PUNTS D’ANCORATGE</w:t>
      </w:r>
    </w:p>
    <w:p w14:paraId="7735B96F" w14:textId="77777777" w:rsidR="006F0679" w:rsidRDefault="006F0679" w:rsidP="006F067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instal·lar en qualsevol suport estructural per accedir de forma temporal on hi hagi risc de caiguda de més de 2</w:t>
      </w:r>
      <w:r w:rsidR="007F5A1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m.</w:t>
      </w:r>
    </w:p>
    <w:p w14:paraId="6317DB32" w14:textId="77777777" w:rsidR="006F0679" w:rsidRDefault="006F0679" w:rsidP="006F0679">
      <w:pPr>
        <w:jc w:val="both"/>
        <w:rPr>
          <w:rFonts w:ascii="Arial" w:hAnsi="Arial" w:cs="Arial"/>
        </w:rPr>
      </w:pPr>
    </w:p>
    <w:p w14:paraId="25410161" w14:textId="77777777" w:rsidR="006F0679" w:rsidRDefault="006F0679" w:rsidP="006F0679">
      <w:pPr>
        <w:jc w:val="center"/>
        <w:rPr>
          <w:rFonts w:ascii="Arial" w:hAnsi="Arial" w:cs="Arial"/>
        </w:rPr>
      </w:pPr>
      <w:r>
        <w:rPr>
          <w:noProof/>
          <w:color w:val="0000FF"/>
          <w:lang w:val="es-ES"/>
        </w:rPr>
        <w:drawing>
          <wp:inline distT="0" distB="0" distL="0" distR="0" wp14:anchorId="4FE13623" wp14:editId="0DE6C2EC">
            <wp:extent cx="2232000" cy="2232000"/>
            <wp:effectExtent l="0" t="0" r="0" b="0"/>
            <wp:docPr id="13" name="Imagen 13" descr="Resultado de imagen de puntos anclaje tractel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Resultado de imagen de puntos anclaje tractel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68D081EB" wp14:editId="2214F854">
            <wp:extent cx="1908000" cy="1908000"/>
            <wp:effectExtent l="0" t="0" r="0" b="0"/>
            <wp:docPr id="14" name="Imagen 14" descr="Puntos de anclaje permanentes - PA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untos de anclaje permanentes - PAC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000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9876DD5" wp14:editId="7B8D4A82">
            <wp:extent cx="1908000" cy="1908000"/>
            <wp:effectExtent l="0" t="0" r="0" b="0"/>
            <wp:docPr id="15" name="Imagen 15" descr="Puntos de anclaje permanentes - Poste de anclaj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untos de anclaje permanentes - Poste de anclaj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000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EB583" w14:textId="77777777" w:rsidR="006F0679" w:rsidRDefault="006F0679" w:rsidP="006F0679">
      <w:pPr>
        <w:spacing w:before="120"/>
        <w:jc w:val="both"/>
        <w:rPr>
          <w:rFonts w:ascii="Arial" w:hAnsi="Arial" w:cs="Arial"/>
          <w:b/>
          <w:bCs/>
          <w:u w:val="single"/>
        </w:rPr>
      </w:pPr>
    </w:p>
    <w:p w14:paraId="7FE6432B" w14:textId="77777777" w:rsidR="006F0679" w:rsidRPr="00D75057" w:rsidRDefault="006F0679" w:rsidP="00D75057">
      <w:pPr>
        <w:keepNext/>
        <w:spacing w:before="120"/>
        <w:jc w:val="both"/>
        <w:rPr>
          <w:rFonts w:ascii="Arial" w:hAnsi="Arial" w:cs="Arial"/>
          <w:b/>
          <w:bCs/>
          <w:i/>
          <w:u w:val="single"/>
        </w:rPr>
      </w:pPr>
      <w:r w:rsidRPr="00D75057">
        <w:rPr>
          <w:rFonts w:ascii="Arial" w:hAnsi="Arial" w:cs="Arial"/>
          <w:b/>
          <w:bCs/>
          <w:i/>
          <w:u w:val="single"/>
        </w:rPr>
        <w:lastRenderedPageBreak/>
        <w:t xml:space="preserve">Característiques generals </w:t>
      </w:r>
    </w:p>
    <w:p w14:paraId="3FABCDFE" w14:textId="77777777" w:rsidR="006F0679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Normativa: </w:t>
      </w:r>
      <w:r>
        <w:rPr>
          <w:rFonts w:ascii="Arial" w:hAnsi="Arial" w:cs="Arial"/>
        </w:rPr>
        <w:t>EN 795 classe A1</w:t>
      </w:r>
    </w:p>
    <w:p w14:paraId="3D0A6F67" w14:textId="77777777" w:rsidR="006F0679" w:rsidRPr="008035F9" w:rsidRDefault="006F0679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 w:rsidRPr="00CF513D">
        <w:rPr>
          <w:rFonts w:ascii="Arial" w:hAnsi="Arial" w:cs="Arial"/>
          <w:bCs/>
        </w:rPr>
        <w:t xml:space="preserve">Material: </w:t>
      </w:r>
      <w:r w:rsidRPr="001D324B">
        <w:rPr>
          <w:rFonts w:ascii="Arial" w:hAnsi="Arial" w:cs="Arial"/>
        </w:rPr>
        <w:t xml:space="preserve">acer inoxidable AISI 316, </w:t>
      </w:r>
      <w:r>
        <w:rPr>
          <w:rFonts w:ascii="Arial" w:hAnsi="Arial" w:cs="Arial"/>
        </w:rPr>
        <w:t>qualitat mínima A2.70</w:t>
      </w:r>
      <w:r>
        <w:rPr>
          <w:rFonts w:ascii="Arial" w:hAnsi="Arial" w:cs="Arial"/>
          <w:bCs/>
        </w:rPr>
        <w:t xml:space="preserve">  </w:t>
      </w:r>
    </w:p>
    <w:p w14:paraId="54608BFF" w14:textId="77777777" w:rsidR="006F0679" w:rsidRDefault="006F0679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Caldrà realitzar un </w:t>
      </w:r>
      <w:r w:rsidRPr="008035F9">
        <w:rPr>
          <w:rFonts w:ascii="Arial" w:hAnsi="Arial" w:cs="Arial"/>
        </w:rPr>
        <w:t>assaig de tracció de 5 kN durant 15 s, segons EN 795</w:t>
      </w:r>
      <w:r>
        <w:rPr>
          <w:rFonts w:ascii="Arial" w:hAnsi="Arial" w:cs="Arial"/>
        </w:rPr>
        <w:t xml:space="preserve"> o segons especificacions del fabricant i presentar l’informe a la DF.</w:t>
      </w:r>
    </w:p>
    <w:p w14:paraId="16E79DB7" w14:textId="77777777" w:rsidR="006F0679" w:rsidRDefault="006F0679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 w:rsidRPr="008035F9">
        <w:rPr>
          <w:rFonts w:ascii="Arial" w:hAnsi="Arial" w:cs="Arial"/>
        </w:rPr>
        <w:t>Punt d’ancoratge multidireccional, vàlid per a dues persones.</w:t>
      </w:r>
    </w:p>
    <w:p w14:paraId="4E9A346B" w14:textId="77777777" w:rsidR="006F0679" w:rsidRPr="008035F9" w:rsidRDefault="006F0679" w:rsidP="006F0679">
      <w:pPr>
        <w:pStyle w:val="Prrafodelista"/>
        <w:numPr>
          <w:ilvl w:val="0"/>
          <w:numId w:val="31"/>
        </w:numPr>
        <w:tabs>
          <w:tab w:val="left" w:pos="1701"/>
        </w:tabs>
        <w:spacing w:before="12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Fixació: Mitjançant cargols o morter químic, o segons especificacions del fabricant.</w:t>
      </w:r>
    </w:p>
    <w:p w14:paraId="0CD9DCE4" w14:textId="77777777" w:rsidR="006F0679" w:rsidRDefault="006F0679" w:rsidP="00EE4653">
      <w:pPr>
        <w:rPr>
          <w:rFonts w:ascii="Arial" w:hAnsi="Arial" w:cs="Arial"/>
        </w:rPr>
      </w:pPr>
    </w:p>
    <w:p w14:paraId="1CFBDF83" w14:textId="77777777" w:rsidR="00EE4653" w:rsidRDefault="00EE4653" w:rsidP="00EE4653">
      <w:pPr>
        <w:rPr>
          <w:rFonts w:ascii="Arial" w:hAnsi="Arial" w:cs="Arial"/>
        </w:rPr>
      </w:pPr>
    </w:p>
    <w:p w14:paraId="05BA5F6A" w14:textId="77777777" w:rsidR="006F0679" w:rsidRPr="00EE4653" w:rsidRDefault="00EE4653" w:rsidP="00EE4653">
      <w:pPr>
        <w:keepNext/>
        <w:spacing w:after="240"/>
        <w:jc w:val="both"/>
        <w:rPr>
          <w:rFonts w:ascii="Arial" w:hAnsi="Arial" w:cs="Arial"/>
          <w:b/>
          <w:caps/>
          <w:u w:val="single"/>
        </w:rPr>
      </w:pPr>
      <w:r>
        <w:rPr>
          <w:rFonts w:ascii="Arial" w:hAnsi="Arial" w:cs="Arial"/>
          <w:b/>
          <w:caps/>
          <w:u w:val="single"/>
        </w:rPr>
        <w:t>REQUISITS INSTAL·LACIO</w:t>
      </w:r>
    </w:p>
    <w:p w14:paraId="59EB092C" w14:textId="77777777" w:rsidR="006F0679" w:rsidRPr="00320633" w:rsidRDefault="006F0679" w:rsidP="006F0679">
      <w:pPr>
        <w:pStyle w:val="Prrafodelista"/>
        <w:numPr>
          <w:ilvl w:val="0"/>
          <w:numId w:val="42"/>
        </w:numPr>
        <w:spacing w:before="120"/>
        <w:jc w:val="both"/>
        <w:rPr>
          <w:rFonts w:ascii="Arial" w:hAnsi="Arial" w:cs="Arial"/>
          <w:b/>
          <w:u w:val="single"/>
        </w:rPr>
      </w:pPr>
      <w:r w:rsidRPr="00320633">
        <w:rPr>
          <w:rFonts w:ascii="Arial" w:hAnsi="Arial" w:cs="Arial"/>
          <w:b/>
        </w:rPr>
        <w:t>Únicament podrà ser realitzada per empresa homologada per TRACTEL</w:t>
      </w:r>
      <w:r w:rsidRPr="00320633">
        <w:rPr>
          <w:rFonts w:ascii="Arial" w:hAnsi="Arial" w:cs="Arial"/>
          <w:b/>
          <w:u w:val="single"/>
        </w:rPr>
        <w:t xml:space="preserve">. </w:t>
      </w:r>
    </w:p>
    <w:p w14:paraId="28CBC882" w14:textId="77777777" w:rsidR="006F0679" w:rsidRPr="00320633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Previ a l’inici dels treballs, caldrà presentar a la DF:</w:t>
      </w:r>
    </w:p>
    <w:p w14:paraId="2CD7EFCE" w14:textId="77777777" w:rsidR="006F0679" w:rsidRPr="00320633" w:rsidRDefault="006F0679" w:rsidP="006F0679">
      <w:pPr>
        <w:pStyle w:val="Prrafodelista"/>
        <w:numPr>
          <w:ilvl w:val="0"/>
          <w:numId w:val="43"/>
        </w:numPr>
        <w:spacing w:before="120"/>
        <w:ind w:left="1418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Certificat vigent de formació emès per TRACTEL de cadascun dels treballadors que realitzaran la instal·lació. </w:t>
      </w:r>
    </w:p>
    <w:p w14:paraId="73177DBC" w14:textId="77777777" w:rsidR="006F0679" w:rsidRPr="00320633" w:rsidRDefault="006F0679" w:rsidP="006F0679">
      <w:pPr>
        <w:pStyle w:val="Prrafodelista"/>
        <w:numPr>
          <w:ilvl w:val="0"/>
          <w:numId w:val="43"/>
        </w:numPr>
        <w:spacing w:before="120"/>
        <w:ind w:left="1418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Certificat vigent d’empresa instal·ladora autoritzada per TRACTEL.</w:t>
      </w:r>
    </w:p>
    <w:p w14:paraId="673F9592" w14:textId="77777777" w:rsidR="006F0679" w:rsidRPr="00320633" w:rsidRDefault="006F0679" w:rsidP="006F0679">
      <w:pPr>
        <w:pStyle w:val="Prrafodelista"/>
        <w:numPr>
          <w:ilvl w:val="0"/>
          <w:numId w:val="43"/>
        </w:numPr>
        <w:spacing w:before="120"/>
        <w:ind w:left="1418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Declaració de conformitat del producte CE.</w:t>
      </w:r>
    </w:p>
    <w:p w14:paraId="0D5A010C" w14:textId="77777777" w:rsidR="006F0679" w:rsidRPr="00320633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  <w:b/>
        </w:rPr>
        <w:t>Tot el muntatge del sistema serà conforme al manual d’instal·lació de TRACTEL</w:t>
      </w:r>
      <w:r w:rsidRPr="00320633">
        <w:rPr>
          <w:rFonts w:ascii="Arial" w:hAnsi="Arial" w:cs="Arial"/>
        </w:rPr>
        <w:t>. En especial, el nombre de punts d’ancoratge i fixació per metre lineal seran els recomanats pel fabricant i hauran de ser sotmesos a proves de verificació abans de la seva posada en servei.</w:t>
      </w:r>
    </w:p>
    <w:p w14:paraId="50E6D844" w14:textId="77777777" w:rsidR="006F0679" w:rsidRDefault="006F0679" w:rsidP="00EE4653">
      <w:pPr>
        <w:rPr>
          <w:rFonts w:ascii="Arial" w:hAnsi="Arial" w:cs="Arial"/>
        </w:rPr>
      </w:pPr>
    </w:p>
    <w:p w14:paraId="4303774E" w14:textId="77777777" w:rsidR="00EE4653" w:rsidRPr="00320633" w:rsidRDefault="00EE4653" w:rsidP="00EE4653">
      <w:pPr>
        <w:rPr>
          <w:rFonts w:ascii="Arial" w:hAnsi="Arial" w:cs="Arial"/>
        </w:rPr>
      </w:pPr>
    </w:p>
    <w:p w14:paraId="7704B390" w14:textId="77777777" w:rsidR="006F0679" w:rsidRPr="00320633" w:rsidRDefault="006F0679" w:rsidP="00EE4653">
      <w:pPr>
        <w:keepNext/>
        <w:spacing w:after="240"/>
        <w:jc w:val="both"/>
        <w:rPr>
          <w:rFonts w:ascii="Arial" w:hAnsi="Arial" w:cs="Arial"/>
          <w:b/>
          <w:caps/>
          <w:u w:val="single"/>
        </w:rPr>
      </w:pPr>
      <w:r w:rsidRPr="00320633">
        <w:rPr>
          <w:rFonts w:ascii="Arial" w:hAnsi="Arial" w:cs="Arial"/>
          <w:b/>
          <w:caps/>
          <w:u w:val="single"/>
        </w:rPr>
        <w:t>Senyalització</w:t>
      </w:r>
    </w:p>
    <w:p w14:paraId="0A699F6A" w14:textId="77777777" w:rsidR="006F0679" w:rsidRPr="00320633" w:rsidRDefault="006F0679" w:rsidP="006F0679">
      <w:p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En cada línia de vida o punt d’ancoratge, caldrà incloure:</w:t>
      </w:r>
    </w:p>
    <w:p w14:paraId="111561FA" w14:textId="77777777" w:rsidR="006F0679" w:rsidRPr="00320633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Placa d’alumini amb el número de sèrie de cada sistema de seguretat, així com el nom de la empresa instal·ladora.</w:t>
      </w:r>
    </w:p>
    <w:p w14:paraId="7C5C7DB2" w14:textId="77777777" w:rsidR="006F0679" w:rsidRPr="00320633" w:rsidRDefault="006F0679" w:rsidP="006F0679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Placa d’alumini amb pictogrames de seguretat (veure plànol normalització del CAT):</w:t>
      </w:r>
    </w:p>
    <w:p w14:paraId="034F199E" w14:textId="77777777" w:rsidR="006F0679" w:rsidRPr="00320633" w:rsidRDefault="006F0679" w:rsidP="006F0679">
      <w:pPr>
        <w:pStyle w:val="Prrafodelista"/>
        <w:numPr>
          <w:ilvl w:val="0"/>
          <w:numId w:val="39"/>
        </w:numPr>
        <w:spacing w:before="120"/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Prohibit accés a personal no autoritzat</w:t>
      </w:r>
    </w:p>
    <w:p w14:paraId="0C9670EF" w14:textId="77777777" w:rsidR="006F0679" w:rsidRPr="00320633" w:rsidRDefault="006F0679" w:rsidP="006F0679">
      <w:pPr>
        <w:pStyle w:val="Prrafodelista"/>
        <w:numPr>
          <w:ilvl w:val="0"/>
          <w:numId w:val="39"/>
        </w:numPr>
        <w:spacing w:before="120"/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Perill caigudes a diferent nivell</w:t>
      </w:r>
    </w:p>
    <w:p w14:paraId="02772C97" w14:textId="77777777" w:rsidR="006F0679" w:rsidRPr="00320633" w:rsidRDefault="006F0679" w:rsidP="006F0679">
      <w:pPr>
        <w:pStyle w:val="Prrafodelista"/>
        <w:numPr>
          <w:ilvl w:val="0"/>
          <w:numId w:val="39"/>
        </w:numPr>
        <w:spacing w:before="120"/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Us obligatori d’arnes i casc de seguretat.  </w:t>
      </w:r>
    </w:p>
    <w:p w14:paraId="30F643F6" w14:textId="77777777" w:rsidR="006F0679" w:rsidRPr="00320633" w:rsidRDefault="006F0679" w:rsidP="006F0679">
      <w:p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La pintura de les plaques serà l’adient per suportar les inclemències de la radiació solar.</w:t>
      </w:r>
    </w:p>
    <w:p w14:paraId="7299F7E8" w14:textId="77777777" w:rsidR="006F0679" w:rsidRPr="00320633" w:rsidRDefault="006F0679" w:rsidP="00EE4653">
      <w:pPr>
        <w:rPr>
          <w:rFonts w:ascii="Arial" w:hAnsi="Arial" w:cs="Arial"/>
        </w:rPr>
      </w:pPr>
    </w:p>
    <w:p w14:paraId="17C86A6E" w14:textId="77777777" w:rsidR="006F0679" w:rsidRPr="00320633" w:rsidRDefault="006F0679" w:rsidP="00EE4653">
      <w:pPr>
        <w:rPr>
          <w:rFonts w:ascii="Arial" w:hAnsi="Arial" w:cs="Arial"/>
        </w:rPr>
      </w:pPr>
    </w:p>
    <w:p w14:paraId="7EA7CE35" w14:textId="77777777" w:rsidR="006F0679" w:rsidRPr="00320633" w:rsidRDefault="006F0679" w:rsidP="00EE4653">
      <w:pPr>
        <w:keepNext/>
        <w:spacing w:after="240"/>
        <w:jc w:val="both"/>
        <w:rPr>
          <w:rFonts w:ascii="Arial" w:hAnsi="Arial" w:cs="Arial"/>
          <w:b/>
          <w:caps/>
          <w:u w:val="single"/>
        </w:rPr>
      </w:pPr>
      <w:r w:rsidRPr="00320633">
        <w:rPr>
          <w:rFonts w:ascii="Arial" w:hAnsi="Arial" w:cs="Arial"/>
          <w:b/>
          <w:caps/>
          <w:u w:val="single"/>
        </w:rPr>
        <w:t>Memòria d’instal·lació:</w:t>
      </w:r>
    </w:p>
    <w:p w14:paraId="069EB5B4" w14:textId="77777777" w:rsidR="006F0679" w:rsidRPr="00320633" w:rsidRDefault="006F0679" w:rsidP="0078597C">
      <w:p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Després del muntatge del sistema de seguretat, la empresa instal·ladora entregarà una memòria complerta i signada al CAT. A dita memòria haurà de constar:</w:t>
      </w:r>
    </w:p>
    <w:p w14:paraId="11AD63FB" w14:textId="77777777" w:rsidR="006F0679" w:rsidRPr="00320633" w:rsidRDefault="006F0679" w:rsidP="0078597C">
      <w:pPr>
        <w:pStyle w:val="Prrafodelista"/>
        <w:numPr>
          <w:ilvl w:val="0"/>
          <w:numId w:val="31"/>
        </w:numPr>
        <w:spacing w:before="120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Identificació de la instal·lació: </w:t>
      </w:r>
    </w:p>
    <w:p w14:paraId="43E14064" w14:textId="77777777" w:rsidR="006F0679" w:rsidRPr="00320633" w:rsidRDefault="006F0679" w:rsidP="006F0679">
      <w:pPr>
        <w:pStyle w:val="Prrafodelista"/>
        <w:numPr>
          <w:ilvl w:val="0"/>
          <w:numId w:val="37"/>
        </w:numPr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Dades de la propietat</w:t>
      </w:r>
    </w:p>
    <w:p w14:paraId="33701C9D" w14:textId="77777777" w:rsidR="006F0679" w:rsidRPr="00320633" w:rsidRDefault="006F0679" w:rsidP="006F0679">
      <w:pPr>
        <w:pStyle w:val="Prrafodelista"/>
        <w:numPr>
          <w:ilvl w:val="0"/>
          <w:numId w:val="37"/>
        </w:numPr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Dades de la empresa instal·ladora</w:t>
      </w:r>
    </w:p>
    <w:p w14:paraId="6F06762B" w14:textId="77777777" w:rsidR="006F0679" w:rsidRPr="00320633" w:rsidRDefault="006F0679" w:rsidP="006F0679">
      <w:pPr>
        <w:pStyle w:val="Prrafodelista"/>
        <w:numPr>
          <w:ilvl w:val="0"/>
          <w:numId w:val="37"/>
        </w:numPr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Dades de la instal·lació (ubicació i data instal·lació).</w:t>
      </w:r>
    </w:p>
    <w:p w14:paraId="65F0463B" w14:textId="77777777" w:rsidR="006F0679" w:rsidRPr="00320633" w:rsidRDefault="006F0679" w:rsidP="006F0679">
      <w:pPr>
        <w:pStyle w:val="Prrafodelista"/>
        <w:numPr>
          <w:ilvl w:val="0"/>
          <w:numId w:val="31"/>
        </w:num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 xml:space="preserve">Informe i identificació de cadascun dels sistemes instal·lats </w:t>
      </w:r>
    </w:p>
    <w:p w14:paraId="4DC333F4" w14:textId="77777777" w:rsidR="006F0679" w:rsidRPr="00320633" w:rsidRDefault="006F0679" w:rsidP="006F0679">
      <w:pPr>
        <w:pStyle w:val="Prrafodelista"/>
        <w:numPr>
          <w:ilvl w:val="0"/>
          <w:numId w:val="38"/>
        </w:numPr>
        <w:ind w:left="1276"/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Sistema, model, fabricant, longitud, normativa UNE/EN, nombre d’usuaris, referencia del sistema, número de sèrie, tipus i nombre de components, deficiències detectades, estat del sistema (Conforme o No conforme).</w:t>
      </w:r>
    </w:p>
    <w:p w14:paraId="54ACEE68" w14:textId="77777777" w:rsidR="006F0679" w:rsidRPr="00320633" w:rsidRDefault="006F0679" w:rsidP="006F0679">
      <w:pPr>
        <w:pStyle w:val="Prrafodelista"/>
        <w:numPr>
          <w:ilvl w:val="0"/>
          <w:numId w:val="31"/>
        </w:num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Recull fotogràfic dels sistemes instal·lats.</w:t>
      </w:r>
    </w:p>
    <w:p w14:paraId="0942F2A9" w14:textId="77777777" w:rsidR="006F0679" w:rsidRPr="00320633" w:rsidRDefault="006F0679" w:rsidP="006F0679">
      <w:pPr>
        <w:pStyle w:val="Prrafodelista"/>
        <w:numPr>
          <w:ilvl w:val="0"/>
          <w:numId w:val="31"/>
        </w:num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Plànol d’ubicació (mapa o ortofoto).</w:t>
      </w:r>
    </w:p>
    <w:p w14:paraId="6863FFEE" w14:textId="77777777" w:rsidR="006F0679" w:rsidRPr="00320633" w:rsidRDefault="006F0679" w:rsidP="006F0679">
      <w:pPr>
        <w:pStyle w:val="Prrafodelista"/>
        <w:numPr>
          <w:ilvl w:val="0"/>
          <w:numId w:val="31"/>
        </w:num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Manual d’ús i manteniment.</w:t>
      </w:r>
    </w:p>
    <w:p w14:paraId="5F5E32B0" w14:textId="77777777" w:rsidR="006F0679" w:rsidRPr="00320633" w:rsidRDefault="006F0679" w:rsidP="006F0679">
      <w:pPr>
        <w:pStyle w:val="Prrafodelista"/>
        <w:numPr>
          <w:ilvl w:val="0"/>
          <w:numId w:val="31"/>
        </w:num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Garanties</w:t>
      </w:r>
    </w:p>
    <w:p w14:paraId="3BCB72FD" w14:textId="77777777" w:rsidR="006F0679" w:rsidRPr="00320633" w:rsidRDefault="006F0679" w:rsidP="00EE4653">
      <w:pPr>
        <w:rPr>
          <w:rFonts w:ascii="Arial" w:hAnsi="Arial" w:cs="Arial"/>
        </w:rPr>
      </w:pPr>
    </w:p>
    <w:p w14:paraId="070720B7" w14:textId="77777777" w:rsidR="006F0679" w:rsidRPr="00EE4653" w:rsidRDefault="006F0679" w:rsidP="00EE4653">
      <w:pPr>
        <w:rPr>
          <w:rFonts w:ascii="Arial" w:hAnsi="Arial" w:cs="Arial"/>
        </w:rPr>
      </w:pPr>
    </w:p>
    <w:p w14:paraId="377EC6ED" w14:textId="77777777" w:rsidR="006F0679" w:rsidRPr="00224C87" w:rsidRDefault="006F0679" w:rsidP="00EE4653">
      <w:pPr>
        <w:keepNext/>
        <w:spacing w:after="240"/>
        <w:jc w:val="both"/>
        <w:rPr>
          <w:rFonts w:ascii="Arial" w:hAnsi="Arial" w:cs="Arial"/>
          <w:b/>
          <w:caps/>
          <w:u w:val="single"/>
        </w:rPr>
      </w:pPr>
      <w:r w:rsidRPr="00224C87">
        <w:rPr>
          <w:rFonts w:ascii="Arial" w:hAnsi="Arial" w:cs="Arial"/>
          <w:b/>
          <w:caps/>
          <w:u w:val="single"/>
        </w:rPr>
        <w:t>GARANTIA</w:t>
      </w:r>
    </w:p>
    <w:p w14:paraId="15A23FA7" w14:textId="77777777" w:rsidR="006F0679" w:rsidRDefault="006F0679" w:rsidP="006F0679">
      <w:pPr>
        <w:jc w:val="both"/>
        <w:rPr>
          <w:rFonts w:ascii="Arial" w:hAnsi="Arial" w:cs="Arial"/>
        </w:rPr>
      </w:pPr>
      <w:r w:rsidRPr="00320633">
        <w:rPr>
          <w:rFonts w:ascii="Arial" w:hAnsi="Arial" w:cs="Arial"/>
        </w:rPr>
        <w:t>Tots els sistemes tindran una garantia de funcionament de 5 anys.</w:t>
      </w:r>
    </w:p>
    <w:p w14:paraId="0C709D12" w14:textId="77777777" w:rsidR="00EE4653" w:rsidRDefault="00EE4653" w:rsidP="006F0679">
      <w:pPr>
        <w:jc w:val="both"/>
        <w:rPr>
          <w:rFonts w:ascii="Arial" w:hAnsi="Arial" w:cs="Arial"/>
        </w:rPr>
      </w:pPr>
    </w:p>
    <w:p w14:paraId="5746863E" w14:textId="77777777" w:rsidR="00E60770" w:rsidRPr="002610A3" w:rsidRDefault="00E60770" w:rsidP="00E60770">
      <w:pPr>
        <w:jc w:val="both"/>
        <w:rPr>
          <w:rFonts w:ascii="Arial" w:hAnsi="Arial" w:cs="Arial"/>
        </w:rPr>
        <w:sectPr w:rsidR="00E60770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E60770" w:rsidRPr="00056BC6" w14:paraId="4D57E51F" w14:textId="77777777" w:rsidTr="00CA4BCC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4798D609" w14:textId="77777777" w:rsidR="00E60770" w:rsidRPr="00056BC6" w:rsidRDefault="00E60770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84104B" w:rsidRPr="00056BC6" w14:paraId="49F4F666" w14:textId="77777777" w:rsidTr="00CA4BC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FFDA589" w14:textId="77777777" w:rsidR="0084104B" w:rsidRPr="00056BC6" w:rsidRDefault="0084104B" w:rsidP="0084104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0C4595B" w14:textId="77777777" w:rsidR="0084104B" w:rsidRPr="00056BC6" w:rsidRDefault="0084104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7A4B0B5" w14:textId="77777777" w:rsidR="0084104B" w:rsidRPr="00056BC6" w:rsidRDefault="0084104B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41BCF85" w14:textId="77777777" w:rsidR="0084104B" w:rsidRPr="00056BC6" w:rsidRDefault="00471CB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03</w:t>
            </w:r>
            <w:r w:rsidR="0084104B" w:rsidRPr="00056BC6">
              <w:rPr>
                <w:rFonts w:ascii="Arial" w:hAnsi="Arial" w:cs="Arial"/>
              </w:rPr>
              <w:t>/1</w:t>
            </w:r>
            <w:r w:rsidRPr="00056BC6">
              <w:rPr>
                <w:rFonts w:ascii="Arial" w:hAnsi="Arial" w:cs="Arial"/>
              </w:rPr>
              <w:t>2</w:t>
            </w:r>
            <w:r w:rsidR="0084104B" w:rsidRPr="00056BC6">
              <w:rPr>
                <w:rFonts w:ascii="Arial" w:hAnsi="Arial" w:cs="Arial"/>
              </w:rPr>
              <w:t>/</w:t>
            </w:r>
            <w:r w:rsidRPr="00056BC6">
              <w:rPr>
                <w:rFonts w:ascii="Arial" w:hAnsi="Arial" w:cs="Arial"/>
              </w:rPr>
              <w:t>2007</w:t>
            </w:r>
          </w:p>
        </w:tc>
      </w:tr>
      <w:tr w:rsidR="00E60770" w:rsidRPr="00056BC6" w14:paraId="4594498F" w14:textId="77777777" w:rsidTr="00CA4BC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59D7760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14F9934A" w14:textId="77777777" w:rsidR="00E60770" w:rsidRPr="00056BC6" w:rsidRDefault="00E60770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01" w:name="_Toc14429608"/>
            <w:bookmarkStart w:id="302" w:name="_Toc137214893"/>
            <w:r w:rsidRPr="00056BC6">
              <w:rPr>
                <w:rFonts w:ascii="Arial" w:hAnsi="Arial" w:cs="Arial"/>
              </w:rPr>
              <w:t>TAPA REGISTRE</w:t>
            </w:r>
            <w:r w:rsidR="009742BF" w:rsidRPr="00056BC6">
              <w:rPr>
                <w:rFonts w:ascii="Arial" w:hAnsi="Arial" w:cs="Arial"/>
              </w:rPr>
              <w:t xml:space="preserve"> D’ALUMINI</w:t>
            </w:r>
            <w:bookmarkEnd w:id="301"/>
            <w:bookmarkEnd w:id="302"/>
            <w:r w:rsidR="009742BF" w:rsidRPr="00056BC6">
              <w:rPr>
                <w:rFonts w:ascii="Arial" w:hAnsi="Arial" w:cs="Arial"/>
              </w:rPr>
              <w:t xml:space="preserve"> </w:t>
            </w:r>
          </w:p>
        </w:tc>
      </w:tr>
      <w:tr w:rsidR="00812648" w:rsidRPr="00365A28" w14:paraId="20BF43E5" w14:textId="77777777" w:rsidTr="00CA4BC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4D6DE52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21BD4CB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03" w:name="_Toc14429609"/>
            <w:bookmarkStart w:id="304" w:name="_Toc137214894"/>
            <w:r>
              <w:rPr>
                <w:rFonts w:ascii="Arial" w:hAnsi="Arial" w:cs="Arial"/>
              </w:rPr>
              <w:t>PRADINSA</w:t>
            </w:r>
            <w:bookmarkEnd w:id="303"/>
            <w:bookmarkEnd w:id="304"/>
          </w:p>
        </w:tc>
      </w:tr>
      <w:tr w:rsidR="00E60770" w:rsidRPr="00056BC6" w14:paraId="1F610C1F" w14:textId="77777777" w:rsidTr="00CA4BC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49C5AFE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D5BA1F5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Accés a comptador totalitzador de l’usuari</w:t>
            </w:r>
          </w:p>
        </w:tc>
      </w:tr>
      <w:tr w:rsidR="00E60770" w:rsidRPr="00056BC6" w14:paraId="44155FFB" w14:textId="77777777" w:rsidTr="00CA4BCC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691ACC1D" w14:textId="77777777" w:rsidR="00E60770" w:rsidRPr="00056BC6" w:rsidRDefault="00E60770" w:rsidP="00EC792A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Tapa registre per a protecció dels comptadors de l’usuari construït en alumini endurit</w:t>
            </w:r>
          </w:p>
        </w:tc>
      </w:tr>
    </w:tbl>
    <w:p w14:paraId="03100C29" w14:textId="77777777" w:rsidR="00E60770" w:rsidRPr="002610A3" w:rsidRDefault="00E60770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9AF2A8F" w14:textId="77777777" w:rsidR="00E60770" w:rsidRPr="00CA4BCC" w:rsidRDefault="00377721" w:rsidP="00CA4BCC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A4BCC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6705E06" wp14:editId="4FD415AC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5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227B98" id="Line 4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mm2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CdZpt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E60770" w:rsidRPr="00CA4BCC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7595"/>
      </w:tblGrid>
      <w:tr w:rsidR="00E60770" w:rsidRPr="00056BC6" w14:paraId="2935E744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0006320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Grandària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9E7B5CA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20 x 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056BC6">
                <w:rPr>
                  <w:rFonts w:ascii="Arial" w:hAnsi="Arial" w:cs="Arial"/>
                </w:rPr>
                <w:t>15</w:t>
              </w:r>
              <w:r w:rsidR="00471CB3" w:rsidRPr="00056BC6">
                <w:rPr>
                  <w:rFonts w:ascii="Arial" w:hAnsi="Arial" w:cs="Arial"/>
                </w:rPr>
                <w:t xml:space="preserve"> cm</w:t>
              </w:r>
            </w:smartTag>
          </w:p>
        </w:tc>
      </w:tr>
      <w:tr w:rsidR="00E60770" w:rsidRPr="00056BC6" w14:paraId="6C6797C5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3F5F03A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Càrrega màxima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D0D9059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7 Kg/cm</w:t>
            </w:r>
            <w:r w:rsidR="000A7954" w:rsidRPr="00056BC6">
              <w:rPr>
                <w:rFonts w:ascii="Arial" w:hAnsi="Arial" w:cs="Arial"/>
              </w:rPr>
              <w:t>²</w:t>
            </w:r>
          </w:p>
        </w:tc>
      </w:tr>
      <w:tr w:rsidR="00E60770" w:rsidRPr="00056BC6" w14:paraId="1382AC34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D3660EB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Tancament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A30F70F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Especial en inoxidable per allotjar cadenat </w:t>
            </w:r>
          </w:p>
        </w:tc>
      </w:tr>
      <w:tr w:rsidR="00E60770" w:rsidRPr="00056BC6" w14:paraId="7A179490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71511BF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Fabricant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E569179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PRADINSA o similar</w:t>
            </w:r>
          </w:p>
        </w:tc>
      </w:tr>
      <w:tr w:rsidR="00585106" w:rsidRPr="00056BC6" w14:paraId="6A2A50E9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5AB4EB2" w14:textId="77777777" w:rsidR="00585106" w:rsidRPr="00056BC6" w:rsidRDefault="00585106" w:rsidP="00DF172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Tancament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7F70291" w14:textId="77777777" w:rsidR="00585106" w:rsidRPr="00056BC6" w:rsidRDefault="0058510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carenat ABLOY, Ref. 3046 amaestrament municipi (x) en buló d’acer inox</w:t>
            </w:r>
          </w:p>
        </w:tc>
      </w:tr>
      <w:tr w:rsidR="00E60770" w:rsidRPr="00056BC6" w14:paraId="46ADEABE" w14:textId="77777777" w:rsidTr="00CA4BCC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46EEB7C" w14:textId="77777777" w:rsidR="00E60770" w:rsidRPr="00056BC6" w:rsidRDefault="00E60770" w:rsidP="00E6077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5E4CE304" w14:textId="77777777" w:rsidR="00E60770" w:rsidRPr="00056BC6" w:rsidRDefault="00E6077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TA 2015 (Tapa sense gravats ni lletres) </w:t>
            </w:r>
          </w:p>
        </w:tc>
      </w:tr>
    </w:tbl>
    <w:p w14:paraId="19135025" w14:textId="77777777" w:rsidR="009742BF" w:rsidRDefault="009742BF" w:rsidP="00E60770">
      <w:pPr>
        <w:jc w:val="both"/>
        <w:rPr>
          <w:rFonts w:ascii="Arial" w:hAnsi="Arial" w:cs="Arial"/>
        </w:rPr>
      </w:pPr>
    </w:p>
    <w:p w14:paraId="14F65C1C" w14:textId="77777777" w:rsidR="006537AF" w:rsidRDefault="006537AF" w:rsidP="00E60770">
      <w:pPr>
        <w:jc w:val="both"/>
        <w:rPr>
          <w:rFonts w:ascii="Arial" w:hAnsi="Arial" w:cs="Arial"/>
        </w:rPr>
      </w:pPr>
    </w:p>
    <w:p w14:paraId="4A384848" w14:textId="77777777" w:rsidR="006537AF" w:rsidRPr="002610A3" w:rsidRDefault="006537AF" w:rsidP="00E60770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742BF" w:rsidRPr="00056BC6" w14:paraId="00CC81E2" w14:textId="77777777" w:rsidTr="00715F6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C39CF24" w14:textId="77777777" w:rsidR="009742BF" w:rsidRPr="00056BC6" w:rsidRDefault="009742BF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9742BF" w:rsidRPr="00056BC6" w14:paraId="7C2EF3E7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09F5A7F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C5F9819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A5AD3D8" w14:textId="77777777" w:rsidR="009742BF" w:rsidRPr="00056BC6" w:rsidRDefault="009742BF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97DDA5D" w14:textId="77777777" w:rsidR="009742BF" w:rsidRPr="00056BC6" w:rsidRDefault="009742B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18/02/2009</w:t>
            </w:r>
          </w:p>
        </w:tc>
      </w:tr>
      <w:tr w:rsidR="009742BF" w:rsidRPr="00056BC6" w14:paraId="08DBC0B7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04FE81E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488A2D7" w14:textId="77777777" w:rsidR="009742BF" w:rsidRPr="00056BC6" w:rsidRDefault="009742BF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05" w:name="_Toc219600719"/>
            <w:bookmarkStart w:id="306" w:name="_Toc14429610"/>
            <w:bookmarkStart w:id="307" w:name="_Toc137214895"/>
            <w:r w:rsidRPr="00056BC6">
              <w:rPr>
                <w:rFonts w:ascii="Arial" w:hAnsi="Arial" w:cs="Arial"/>
              </w:rPr>
              <w:t>TAPA REGISTRE</w:t>
            </w:r>
            <w:bookmarkEnd w:id="305"/>
            <w:r w:rsidRPr="00056BC6">
              <w:rPr>
                <w:rFonts w:ascii="Arial" w:hAnsi="Arial" w:cs="Arial"/>
              </w:rPr>
              <w:t xml:space="preserve"> DE FOSA</w:t>
            </w:r>
            <w:bookmarkEnd w:id="306"/>
            <w:bookmarkEnd w:id="307"/>
          </w:p>
        </w:tc>
      </w:tr>
      <w:tr w:rsidR="00812648" w:rsidRPr="00365A28" w14:paraId="34432255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17CDF34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E8BCCF8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08" w:name="_Toc14429611"/>
            <w:bookmarkStart w:id="309" w:name="_Toc137214896"/>
            <w:r>
              <w:rPr>
                <w:rFonts w:ascii="Arial" w:hAnsi="Arial" w:cs="Arial"/>
              </w:rPr>
              <w:t>NORINCO IBERICA</w:t>
            </w:r>
            <w:bookmarkEnd w:id="308"/>
            <w:bookmarkEnd w:id="309"/>
          </w:p>
        </w:tc>
      </w:tr>
      <w:tr w:rsidR="009742BF" w:rsidRPr="00056BC6" w14:paraId="3BF699C2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E88E15C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43A4F07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Accés a equips hidràulics en arquetes</w:t>
            </w:r>
          </w:p>
        </w:tc>
      </w:tr>
      <w:tr w:rsidR="009742BF" w:rsidRPr="00056BC6" w14:paraId="7B2E6645" w14:textId="77777777" w:rsidTr="00715F60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7E7575A0" w14:textId="77777777" w:rsidR="009742BF" w:rsidRPr="00056BC6" w:rsidRDefault="009742BF" w:rsidP="00056BC6">
            <w:pPr>
              <w:tabs>
                <w:tab w:val="left" w:pos="0"/>
              </w:tabs>
              <w:ind w:left="8" w:hanging="8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Tapa registre i marc amb les següents característiques f</w:t>
            </w:r>
            <w:r w:rsidR="00E41A66" w:rsidRPr="00056BC6">
              <w:rPr>
                <w:rFonts w:ascii="Arial" w:hAnsi="Arial" w:cs="Arial"/>
              </w:rPr>
              <w:t xml:space="preserve">uncionals: estabilitat, </w:t>
            </w:r>
            <w:r w:rsidR="00F52244" w:rsidRPr="00056BC6">
              <w:rPr>
                <w:rFonts w:ascii="Arial" w:hAnsi="Arial" w:cs="Arial"/>
              </w:rPr>
              <w:t>no ventilada</w:t>
            </w:r>
            <w:r w:rsidRPr="00056BC6">
              <w:rPr>
                <w:rFonts w:ascii="Arial" w:hAnsi="Arial" w:cs="Arial"/>
              </w:rPr>
              <w:t>, resistència, silenciosa, segura, facilitat d’obertura, antiviolable amb clau especial, articulada amb seguretat de no tancament per cops o vent i auto centratge</w:t>
            </w:r>
          </w:p>
        </w:tc>
      </w:tr>
    </w:tbl>
    <w:p w14:paraId="3E165BAE" w14:textId="77777777" w:rsidR="009742BF" w:rsidRPr="002610A3" w:rsidRDefault="009742BF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AC7EA5D" w14:textId="77777777" w:rsidR="009742BF" w:rsidRPr="00715F60" w:rsidRDefault="00377721" w:rsidP="00715F6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15F6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6504D51" wp14:editId="21B2CA2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4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CA42BE" id="Line 52" o:spid="_x0000_s1026" style="position:absolute;z-index:25166284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VUS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XRVVE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9742BF" w:rsidRPr="00715F6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7595"/>
      </w:tblGrid>
      <w:tr w:rsidR="009742BF" w:rsidRPr="00056BC6" w14:paraId="49621FBE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276EEEA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Conjunt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07B86E0A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Tapa i marc amb dispositiu de tancament i coronament articulat</w:t>
            </w:r>
          </w:p>
        </w:tc>
      </w:tr>
      <w:tr w:rsidR="009742BF" w:rsidRPr="00056BC6" w14:paraId="0B06BFCE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54689902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Gamma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BC2CB86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 Classe D 400 (400 KN)</w:t>
            </w:r>
          </w:p>
        </w:tc>
      </w:tr>
      <w:tr w:rsidR="009742BF" w:rsidRPr="00056BC6" w14:paraId="2A39F8AD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1CF8F96F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Tràfic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685E8A0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Normal (vies de circulació de tot tipus de vehicles, carreteres, carrers, àrees d’estacionament, voreres, ...... </w:t>
            </w:r>
          </w:p>
        </w:tc>
      </w:tr>
      <w:tr w:rsidR="009742BF" w:rsidRPr="00056BC6" w14:paraId="1E562FEC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D05C151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Tipus 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0D60A4E" w14:textId="77777777" w:rsidR="009742BF" w:rsidRPr="00056BC6" w:rsidRDefault="009742BF" w:rsidP="0070307A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Marc quadrat, tapa redona articulada amb bloqueig antiretorn a 90º, tirador d’obertura / manipulació ocult a la superfície, marc i obertura lliure, tapa extraïble en posició vertical, autocentratge al tancament per 5 guies, no ventilada, gravat antilliscant i junta insonoritzant  i antidesplaçament de material plàstic (polietilè)</w:t>
            </w:r>
          </w:p>
        </w:tc>
      </w:tr>
      <w:tr w:rsidR="009742BF" w:rsidRPr="00056BC6" w14:paraId="6A5DEAB1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B79458D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Normes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66E23BE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EN 124:1994 amb </w:t>
            </w:r>
            <w:r w:rsidR="00F52244" w:rsidRPr="00056BC6">
              <w:rPr>
                <w:rFonts w:ascii="Arial" w:hAnsi="Arial" w:cs="Arial"/>
              </w:rPr>
              <w:t>segell de control de qualitat de producte emès per tercers acreditats mitjançant certificació d’una empresa acredita per l’ENAC</w:t>
            </w:r>
          </w:p>
        </w:tc>
      </w:tr>
      <w:tr w:rsidR="009742BF" w:rsidRPr="00056BC6" w14:paraId="02DCC092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30016AC2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16961E1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Grafit esferoïdal (fosa dúctil) segons normes EN-1563 / ISO 1083 (tipus 500-7)</w:t>
            </w:r>
          </w:p>
        </w:tc>
      </w:tr>
      <w:tr w:rsidR="009742BF" w:rsidRPr="00056BC6" w14:paraId="762BA7D1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69D44D9F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Opcions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10B2A987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Articulació captiva. </w:t>
            </w:r>
          </w:p>
          <w:p w14:paraId="311E6594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Marcatge personalitzat amb logo</w:t>
            </w:r>
            <w:r w:rsidR="00F52244" w:rsidRPr="00056BC6">
              <w:rPr>
                <w:rFonts w:ascii="Arial" w:hAnsi="Arial" w:cs="Arial"/>
              </w:rPr>
              <w:t>tip</w:t>
            </w:r>
            <w:r w:rsidRPr="00056BC6">
              <w:rPr>
                <w:rFonts w:ascii="Arial" w:hAnsi="Arial" w:cs="Arial"/>
              </w:rPr>
              <w:t xml:space="preserve"> “Consorci d’Aigües de Tarragona”</w:t>
            </w:r>
          </w:p>
        </w:tc>
      </w:tr>
      <w:tr w:rsidR="009742BF" w:rsidRPr="00056BC6" w14:paraId="564180F3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3D200F4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Tancament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2A7B4637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seguretat amb mecanisme i clau especial redona amb </w:t>
            </w:r>
            <w:r w:rsidR="002723DF" w:rsidRPr="00056BC6">
              <w:rPr>
                <w:rFonts w:ascii="Arial" w:hAnsi="Arial" w:cs="Arial"/>
              </w:rPr>
              <w:t xml:space="preserve">dues </w:t>
            </w:r>
            <w:r w:rsidRPr="00056BC6">
              <w:rPr>
                <w:rFonts w:ascii="Arial" w:hAnsi="Arial" w:cs="Arial"/>
              </w:rPr>
              <w:t>entall</w:t>
            </w:r>
            <w:r w:rsidR="002723DF" w:rsidRPr="00056BC6">
              <w:rPr>
                <w:rFonts w:ascii="Arial" w:hAnsi="Arial" w:cs="Arial"/>
              </w:rPr>
              <w:t>es, referència OTC7</w:t>
            </w:r>
          </w:p>
        </w:tc>
      </w:tr>
      <w:tr w:rsidR="009742BF" w:rsidRPr="00056BC6" w14:paraId="03B68B87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9FCC35E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Diàmetre obertura lliure 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0DFC5DD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700 mm"/>
              </w:smartTagPr>
              <w:r w:rsidRPr="00056BC6">
                <w:rPr>
                  <w:rFonts w:ascii="Arial" w:hAnsi="Arial" w:cs="Arial"/>
                </w:rPr>
                <w:t>700 mm</w:t>
              </w:r>
            </w:smartTag>
          </w:p>
        </w:tc>
      </w:tr>
      <w:tr w:rsidR="009742BF" w:rsidRPr="00056BC6" w14:paraId="72C8EFB6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D135E29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Pes (Kg)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B101380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Tapa: </w:t>
            </w:r>
            <w:r w:rsidR="00F52244" w:rsidRPr="00056BC6">
              <w:rPr>
                <w:rFonts w:ascii="Arial" w:hAnsi="Arial" w:cs="Arial"/>
              </w:rPr>
              <w:t>48</w:t>
            </w:r>
            <w:r w:rsidRPr="00056BC6">
              <w:rPr>
                <w:rFonts w:ascii="Arial" w:hAnsi="Arial" w:cs="Arial"/>
              </w:rPr>
              <w:t xml:space="preserve">. Total (marc + tapa): </w:t>
            </w:r>
            <w:r w:rsidR="00F52244" w:rsidRPr="00056BC6">
              <w:rPr>
                <w:rFonts w:ascii="Arial" w:hAnsi="Arial" w:cs="Arial"/>
              </w:rPr>
              <w:t>87</w:t>
            </w:r>
          </w:p>
        </w:tc>
      </w:tr>
      <w:tr w:rsidR="009742BF" w:rsidRPr="00056BC6" w14:paraId="784B512E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21A10DA2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Tractament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3A94C4B6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Dues capes de pintura hidrosoluble negra, no tòxica, no inflamable i no contaminant, segons BS 3416 </w:t>
            </w:r>
          </w:p>
        </w:tc>
      </w:tr>
      <w:tr w:rsidR="009742BF" w:rsidRPr="00056BC6" w14:paraId="3E278FD4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7C765475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Referència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62930B5B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BRIO 7 SC</w:t>
            </w:r>
            <w:r w:rsidR="00F52244" w:rsidRPr="00056BC6">
              <w:rPr>
                <w:rFonts w:ascii="Arial" w:hAnsi="Arial" w:cs="Arial"/>
              </w:rPr>
              <w:t>L</w:t>
            </w:r>
            <w:r w:rsidRPr="00056BC6">
              <w:rPr>
                <w:rFonts w:ascii="Arial" w:hAnsi="Arial" w:cs="Arial"/>
              </w:rPr>
              <w:t xml:space="preserve"> – V (CAT) o similar</w:t>
            </w:r>
          </w:p>
        </w:tc>
      </w:tr>
      <w:tr w:rsidR="009742BF" w:rsidRPr="00056BC6" w14:paraId="399BAD07" w14:textId="77777777" w:rsidTr="00715F60">
        <w:trPr>
          <w:jc w:val="center"/>
        </w:trPr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</w:tcPr>
          <w:p w14:paraId="0EC595D4" w14:textId="77777777" w:rsidR="009742BF" w:rsidRPr="00056BC6" w:rsidRDefault="009742BF" w:rsidP="00E41A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Fabricant</w:t>
            </w:r>
          </w:p>
        </w:tc>
        <w:tc>
          <w:tcPr>
            <w:tcW w:w="7370" w:type="dxa"/>
            <w:tcBorders>
              <w:top w:val="nil"/>
              <w:left w:val="nil"/>
              <w:bottom w:val="nil"/>
              <w:right w:val="nil"/>
            </w:tcBorders>
          </w:tcPr>
          <w:p w14:paraId="4D11A960" w14:textId="77777777" w:rsidR="009742BF" w:rsidRPr="00056BC6" w:rsidRDefault="009742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NORINCO IBÈRICA o similar</w:t>
            </w:r>
          </w:p>
        </w:tc>
      </w:tr>
    </w:tbl>
    <w:p w14:paraId="2449C7A0" w14:textId="77777777" w:rsidR="0062667A" w:rsidRPr="002610A3" w:rsidRDefault="0062667A" w:rsidP="00422C28">
      <w:pPr>
        <w:jc w:val="both"/>
        <w:rPr>
          <w:rFonts w:ascii="Arial" w:hAnsi="Arial" w:cs="Arial"/>
        </w:rPr>
      </w:pPr>
    </w:p>
    <w:p w14:paraId="3D7C160C" w14:textId="77777777" w:rsidR="009742BF" w:rsidRPr="002610A3" w:rsidRDefault="009742BF" w:rsidP="00422C28">
      <w:pPr>
        <w:jc w:val="both"/>
        <w:rPr>
          <w:rFonts w:ascii="Arial" w:hAnsi="Arial" w:cs="Arial"/>
        </w:rPr>
      </w:pPr>
    </w:p>
    <w:p w14:paraId="5C66AACA" w14:textId="77777777" w:rsidR="009742BF" w:rsidRPr="002610A3" w:rsidRDefault="009742BF" w:rsidP="00422C28">
      <w:pPr>
        <w:jc w:val="both"/>
        <w:rPr>
          <w:rFonts w:ascii="Arial" w:hAnsi="Arial" w:cs="Arial"/>
        </w:rPr>
        <w:sectPr w:rsidR="009742B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8D6A8A" w:rsidRPr="00056BC6" w14:paraId="12E6864C" w14:textId="77777777" w:rsidTr="00715F6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9B2FED1" w14:textId="77777777" w:rsidR="008D6A8A" w:rsidRPr="00056BC6" w:rsidRDefault="008D6A8A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2549E6" w:rsidRPr="00056BC6" w14:paraId="2CEAD3D3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0BADA71" w14:textId="77777777" w:rsidR="002549E6" w:rsidRPr="00056BC6" w:rsidRDefault="002549E6" w:rsidP="002549E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B5AE9CF" w14:textId="77777777" w:rsidR="002549E6" w:rsidRPr="00056BC6" w:rsidRDefault="002549E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9C86BFD" w14:textId="77777777" w:rsidR="002549E6" w:rsidRPr="00056BC6" w:rsidRDefault="002549E6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8E38ED1" w14:textId="77777777" w:rsidR="002549E6" w:rsidRPr="00056BC6" w:rsidRDefault="002549E6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8D6A8A" w:rsidRPr="00056BC6" w14:paraId="1D87A54C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7CD0EB5" w14:textId="77777777" w:rsidR="008D6A8A" w:rsidRPr="00056BC6" w:rsidRDefault="008D6A8A" w:rsidP="008D6A8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0BA136B" w14:textId="77777777" w:rsidR="008D6A8A" w:rsidRPr="00056BC6" w:rsidRDefault="008D6A8A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10" w:name="_Toc99257995"/>
            <w:bookmarkStart w:id="311" w:name="_Toc14429612"/>
            <w:bookmarkStart w:id="312" w:name="_Toc137214897"/>
            <w:r w:rsidRPr="00056BC6">
              <w:rPr>
                <w:rFonts w:ascii="Arial" w:hAnsi="Arial" w:cs="Arial"/>
              </w:rPr>
              <w:t>TERMÒMETRE PT100</w:t>
            </w:r>
            <w:bookmarkEnd w:id="310"/>
            <w:bookmarkEnd w:id="311"/>
            <w:bookmarkEnd w:id="312"/>
          </w:p>
        </w:tc>
      </w:tr>
      <w:tr w:rsidR="00812648" w:rsidRPr="00365A28" w14:paraId="058C19B0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7DD1BA3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87A43E8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13" w:name="_Toc14429613"/>
            <w:bookmarkStart w:id="314" w:name="_Toc137214898"/>
            <w:r>
              <w:rPr>
                <w:rFonts w:ascii="Arial" w:hAnsi="Arial" w:cs="Arial"/>
              </w:rPr>
              <w:t>SALVADOR ESCODA</w:t>
            </w:r>
            <w:bookmarkEnd w:id="313"/>
            <w:bookmarkEnd w:id="314"/>
          </w:p>
        </w:tc>
      </w:tr>
      <w:tr w:rsidR="008D6A8A" w:rsidRPr="00056BC6" w14:paraId="7DB58A0B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AC238E5" w14:textId="77777777" w:rsidR="008D6A8A" w:rsidRPr="00056BC6" w:rsidRDefault="008D6A8A" w:rsidP="008D6A8A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80D9FBB" w14:textId="77777777" w:rsidR="008D6A8A" w:rsidRPr="00056BC6" w:rsidRDefault="008D6A8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 temperatura ambient</w:t>
            </w:r>
          </w:p>
        </w:tc>
      </w:tr>
    </w:tbl>
    <w:p w14:paraId="387DC248" w14:textId="77777777" w:rsidR="008D6A8A" w:rsidRPr="002610A3" w:rsidRDefault="008D6A8A" w:rsidP="00EC792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B93086A" w14:textId="77777777" w:rsidR="008D6A8A" w:rsidRPr="00715F60" w:rsidRDefault="00377721" w:rsidP="00715F6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15F6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3014C8C" wp14:editId="43E27AA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3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89472E" id="Line 26" o:spid="_x0000_s1026" style="position:absolute;z-index:25164032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JWf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gayVn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8D6A8A" w:rsidRPr="00715F6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606"/>
        <w:gridCol w:w="8033"/>
      </w:tblGrid>
      <w:tr w:rsidR="007A338C" w:rsidRPr="00056BC6" w14:paraId="0DDCB907" w14:textId="77777777" w:rsidTr="00715F60">
        <w:trPr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B6B68D" w14:textId="77777777" w:rsidR="007A338C" w:rsidRPr="00056BC6" w:rsidRDefault="007A338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Sonda termo-resist</w:t>
            </w:r>
            <w:r w:rsidR="00453454" w:rsidRPr="00056BC6">
              <w:rPr>
                <w:rFonts w:ascii="Arial" w:hAnsi="Arial" w:cs="Arial"/>
              </w:rPr>
              <w:t>è</w:t>
            </w:r>
            <w:r w:rsidRPr="00056BC6">
              <w:rPr>
                <w:rFonts w:ascii="Arial" w:hAnsi="Arial" w:cs="Arial"/>
              </w:rPr>
              <w:t>ncia, PT100, de m</w:t>
            </w:r>
            <w:r w:rsidR="00453454" w:rsidRPr="00056BC6">
              <w:rPr>
                <w:rFonts w:ascii="Arial" w:hAnsi="Arial" w:cs="Arial"/>
              </w:rPr>
              <w:t>untatge paret on, mesurant la resistència, e</w:t>
            </w:r>
            <w:r w:rsidRPr="00056BC6">
              <w:rPr>
                <w:rFonts w:ascii="Arial" w:hAnsi="Arial" w:cs="Arial"/>
              </w:rPr>
              <w:t xml:space="preserve">l PLC </w:t>
            </w:r>
            <w:r w:rsidR="00453454" w:rsidRPr="00056BC6">
              <w:rPr>
                <w:rFonts w:ascii="Arial" w:hAnsi="Arial" w:cs="Arial"/>
              </w:rPr>
              <w:t xml:space="preserve">ens donarà la temperatura ambient. </w:t>
            </w:r>
          </w:p>
          <w:p w14:paraId="16863C95" w14:textId="77777777" w:rsidR="007A338C" w:rsidRPr="00056BC6" w:rsidRDefault="007A338C" w:rsidP="00056BC6">
            <w:pPr>
              <w:jc w:val="both"/>
              <w:rPr>
                <w:rFonts w:ascii="Arial" w:hAnsi="Arial" w:cs="Arial"/>
              </w:rPr>
            </w:pPr>
          </w:p>
          <w:p w14:paraId="36CECF2F" w14:textId="77777777" w:rsidR="007A338C" w:rsidRPr="00056BC6" w:rsidRDefault="0045345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Caixa de plàstic</w:t>
            </w:r>
            <w:r w:rsidR="007A338C" w:rsidRPr="00056BC6">
              <w:rPr>
                <w:rFonts w:ascii="Arial" w:hAnsi="Arial" w:cs="Arial"/>
              </w:rPr>
              <w:t xml:space="preserve"> preparada p</w:t>
            </w:r>
            <w:r w:rsidRPr="00056BC6">
              <w:rPr>
                <w:rFonts w:ascii="Arial" w:hAnsi="Arial" w:cs="Arial"/>
              </w:rPr>
              <w:t>er mesurament d’aire ambient</w:t>
            </w:r>
            <w:r w:rsidR="007A338C" w:rsidRPr="00056BC6">
              <w:rPr>
                <w:rFonts w:ascii="Arial" w:hAnsi="Arial" w:cs="Arial"/>
              </w:rPr>
              <w:t xml:space="preserve"> entre </w:t>
            </w:r>
            <w:smartTag w:uri="urn:schemas-microsoft-com:office:smarttags" w:element="metricconverter">
              <w:smartTagPr>
                <w:attr w:name="ProductID" w:val="-20ﾰC"/>
              </w:smartTagPr>
              <w:r w:rsidR="007A338C" w:rsidRPr="00056BC6">
                <w:rPr>
                  <w:rFonts w:ascii="Arial" w:hAnsi="Arial" w:cs="Arial"/>
                </w:rPr>
                <w:t>-20°C</w:t>
              </w:r>
            </w:smartTag>
            <w:r w:rsidR="007A338C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i</w:t>
            </w:r>
            <w:r w:rsidR="007A338C" w:rsidRPr="00056BC6">
              <w:rPr>
                <w:rFonts w:ascii="Arial" w:hAnsi="Arial" w:cs="Arial"/>
              </w:rPr>
              <w:t xml:space="preserve"> +</w:t>
            </w:r>
            <w:smartTag w:uri="urn:schemas-microsoft-com:office:smarttags" w:element="metricconverter">
              <w:smartTagPr>
                <w:attr w:name="ProductID" w:val="80ﾰC"/>
              </w:smartTagPr>
              <w:r w:rsidR="007A338C" w:rsidRPr="00056BC6">
                <w:rPr>
                  <w:rFonts w:ascii="Arial" w:hAnsi="Arial" w:cs="Arial"/>
                </w:rPr>
                <w:t>80°C</w:t>
              </w:r>
            </w:smartTag>
            <w:r w:rsidR="007A338C" w:rsidRPr="00056BC6">
              <w:rPr>
                <w:rFonts w:ascii="Arial" w:hAnsi="Arial" w:cs="Arial"/>
              </w:rPr>
              <w:t>.</w:t>
            </w:r>
          </w:p>
          <w:p w14:paraId="36EF1A9D" w14:textId="77777777" w:rsidR="007A338C" w:rsidRPr="00056BC6" w:rsidRDefault="007A338C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48087F" w:rsidRPr="00056BC6" w14:paraId="27B25945" w14:textId="77777777" w:rsidTr="00715F60">
        <w:trPr>
          <w:jc w:val="center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7B2F9AA" w14:textId="77777777" w:rsidR="0048087F" w:rsidRPr="00056BC6" w:rsidRDefault="00453454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  <w:p w14:paraId="5820CA78" w14:textId="77777777" w:rsidR="007A338C" w:rsidRPr="00056BC6" w:rsidRDefault="007A338C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14:paraId="7D044404" w14:textId="77777777" w:rsidR="0048087F" w:rsidRPr="00056BC6" w:rsidRDefault="007A338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C035034 R o similar</w:t>
            </w:r>
          </w:p>
        </w:tc>
      </w:tr>
      <w:tr w:rsidR="0048087F" w:rsidRPr="00056BC6" w14:paraId="268D6318" w14:textId="77777777" w:rsidTr="00715F60">
        <w:trPr>
          <w:jc w:val="center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01783D0" w14:textId="77777777" w:rsidR="0048087F" w:rsidRPr="00056BC6" w:rsidRDefault="00453454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14:paraId="21286A94" w14:textId="77777777" w:rsidR="0048087F" w:rsidRPr="00056BC6" w:rsidRDefault="007A338C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SALVADOR ESCODA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</w:tc>
      </w:tr>
    </w:tbl>
    <w:p w14:paraId="191F6118" w14:textId="77777777" w:rsidR="0048087F" w:rsidRPr="002610A3" w:rsidRDefault="0048087F" w:rsidP="00422C28">
      <w:pPr>
        <w:jc w:val="both"/>
        <w:rPr>
          <w:rFonts w:ascii="Arial" w:hAnsi="Arial" w:cs="Arial"/>
        </w:rPr>
      </w:pPr>
    </w:p>
    <w:p w14:paraId="63DC933C" w14:textId="77777777" w:rsidR="0048087F" w:rsidRDefault="0048087F" w:rsidP="00422C28">
      <w:pPr>
        <w:jc w:val="both"/>
        <w:rPr>
          <w:rFonts w:ascii="Arial" w:hAnsi="Arial" w:cs="Arial"/>
        </w:rPr>
      </w:pPr>
    </w:p>
    <w:p w14:paraId="20094382" w14:textId="77777777" w:rsidR="006537AF" w:rsidRPr="002610A3" w:rsidRDefault="006537AF" w:rsidP="00422C28">
      <w:pPr>
        <w:jc w:val="both"/>
        <w:rPr>
          <w:rFonts w:ascii="Arial" w:hAnsi="Arial" w:cs="Arial"/>
        </w:rPr>
        <w:sectPr w:rsidR="006537AF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052633" w:rsidRPr="00056BC6" w14:paraId="3AD2F4BF" w14:textId="77777777" w:rsidTr="00715F6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E6F9C7C" w14:textId="77777777" w:rsidR="00052633" w:rsidRPr="00056BC6" w:rsidRDefault="0005263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052633" w:rsidRPr="00056BC6" w14:paraId="508185C7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A0429F7" w14:textId="77777777" w:rsidR="00052633" w:rsidRPr="00056BC6" w:rsidRDefault="00052633" w:rsidP="0005263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CCAB5C2" w14:textId="77777777" w:rsidR="00052633" w:rsidRPr="00056BC6" w:rsidRDefault="0005263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7ABA2D4" w14:textId="77777777" w:rsidR="00052633" w:rsidRPr="00056BC6" w:rsidRDefault="0005263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E926033" w14:textId="77777777" w:rsidR="00052633" w:rsidRPr="00056BC6" w:rsidRDefault="0005263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29/07/1999</w:t>
            </w:r>
          </w:p>
        </w:tc>
      </w:tr>
      <w:tr w:rsidR="00052633" w:rsidRPr="00056BC6" w14:paraId="5EFAB7FB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3F609DF" w14:textId="77777777" w:rsidR="00052633" w:rsidRPr="00056BC6" w:rsidRDefault="00052633" w:rsidP="0005263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0E57D09" w14:textId="77777777" w:rsidR="00052633" w:rsidRPr="00056BC6" w:rsidRDefault="0005263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15" w:name="_Toc14429614"/>
            <w:bookmarkStart w:id="316" w:name="_Toc137214899"/>
            <w:r w:rsidRPr="00056BC6">
              <w:rPr>
                <w:rFonts w:ascii="Arial" w:hAnsi="Arial" w:cs="Arial"/>
              </w:rPr>
              <w:t>TRANSMISSOR DE PRESSIÓ (ceràmic-capacitiu)</w:t>
            </w:r>
            <w:bookmarkEnd w:id="315"/>
            <w:bookmarkEnd w:id="316"/>
          </w:p>
        </w:tc>
      </w:tr>
      <w:tr w:rsidR="00812648" w:rsidRPr="00365A28" w14:paraId="4100B394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370FFBC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10FAA30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17" w:name="_Toc14429615"/>
            <w:bookmarkStart w:id="318" w:name="_Toc137214900"/>
            <w:r>
              <w:rPr>
                <w:rFonts w:ascii="Arial" w:hAnsi="Arial" w:cs="Arial"/>
              </w:rPr>
              <w:t>VEGA</w:t>
            </w:r>
            <w:r w:rsidR="00C91DA8">
              <w:rPr>
                <w:rFonts w:ascii="Arial" w:hAnsi="Arial" w:cs="Arial"/>
              </w:rPr>
              <w:t xml:space="preserve"> / ABB</w:t>
            </w:r>
            <w:bookmarkEnd w:id="317"/>
            <w:bookmarkEnd w:id="318"/>
            <w:r w:rsidR="00C91DA8">
              <w:rPr>
                <w:rFonts w:ascii="Arial" w:hAnsi="Arial" w:cs="Arial"/>
              </w:rPr>
              <w:t xml:space="preserve"> </w:t>
            </w:r>
          </w:p>
        </w:tc>
      </w:tr>
      <w:tr w:rsidR="00052633" w:rsidRPr="00056BC6" w14:paraId="55D64070" w14:textId="77777777" w:rsidTr="00715F6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2F5FAD3" w14:textId="77777777" w:rsidR="00052633" w:rsidRPr="00056BC6" w:rsidRDefault="00052633" w:rsidP="0005263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1A4441F" w14:textId="77777777" w:rsidR="00052633" w:rsidRPr="00056BC6" w:rsidRDefault="0005263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Processos de pressió</w:t>
            </w:r>
          </w:p>
        </w:tc>
      </w:tr>
      <w:tr w:rsidR="00052633" w:rsidRPr="00056BC6" w14:paraId="2E187ED4" w14:textId="77777777" w:rsidTr="00715F60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1772E71A" w14:textId="77777777" w:rsidR="00052633" w:rsidRPr="00056BC6" w:rsidRDefault="00052633" w:rsidP="00056BC6">
            <w:pPr>
              <w:tabs>
                <w:tab w:val="left" w:pos="360"/>
              </w:tabs>
              <w:ind w:left="360" w:hanging="3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Equip per a la mesura de pressió en canonada compost pels elements següents:</w:t>
            </w:r>
          </w:p>
        </w:tc>
      </w:tr>
    </w:tbl>
    <w:p w14:paraId="7CC64F32" w14:textId="77777777" w:rsidR="00052633" w:rsidRDefault="00052633" w:rsidP="00EC792A">
      <w:pPr>
        <w:spacing w:line="360" w:lineRule="auto"/>
        <w:jc w:val="both"/>
        <w:rPr>
          <w:rFonts w:ascii="Arial" w:hAnsi="Arial" w:cs="Arial"/>
        </w:rPr>
      </w:pPr>
    </w:p>
    <w:p w14:paraId="5ED93C9B" w14:textId="77777777" w:rsidR="0070307A" w:rsidRPr="00715F60" w:rsidRDefault="0070307A" w:rsidP="00715F6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15F6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6288A37F" wp14:editId="2EF533E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99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CA15D" id="Line 26" o:spid="_x0000_s1026" style="position:absolute;z-index:25170380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Qq5EgIAACo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iy0Ku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715F6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607"/>
        <w:gridCol w:w="8032"/>
      </w:tblGrid>
      <w:tr w:rsidR="003038BD" w:rsidRPr="00056BC6" w14:paraId="49D07E65" w14:textId="77777777" w:rsidTr="00715F60">
        <w:trPr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F6E17F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Transmissor de pressió manomètrica electrònic, </w:t>
            </w:r>
            <w:r w:rsidRPr="00056BC6">
              <w:rPr>
                <w:rFonts w:ascii="Arial" w:hAnsi="Arial" w:cs="Arial"/>
              </w:rPr>
              <w:t xml:space="preserve">que converteix el senyal de pressió estàtic en un senyal elèctric de </w:t>
            </w:r>
            <w:smartTag w:uri="urn:schemas-microsoft-com:office:smarttags" w:element="metricconverter">
              <w:smartTagPr>
                <w:attr w:name="ProductID" w:val="4 a"/>
              </w:smartTagPr>
              <w:r w:rsidRPr="00056BC6">
                <w:rPr>
                  <w:rFonts w:ascii="Arial" w:hAnsi="Arial" w:cs="Arial"/>
                </w:rPr>
                <w:t>4 a</w:t>
              </w:r>
            </w:smartTag>
            <w:r w:rsidRPr="00056BC6">
              <w:rPr>
                <w:rFonts w:ascii="Arial" w:hAnsi="Arial" w:cs="Arial"/>
              </w:rPr>
              <w:t xml:space="preserve"> 20 mA, proporcional al rang del transmissor.</w:t>
            </w:r>
          </w:p>
          <w:p w14:paraId="7035A125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54740ABE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La mesura es realitza a una cel·la seca de ceràmica capacitiva resistent a les sobrepressions (80 vegades). </w:t>
            </w:r>
          </w:p>
          <w:p w14:paraId="02CCF012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0B229C3D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No té ajust de l’Span. El zero pot ajustar-se entre </w:t>
            </w:r>
            <w:r w:rsidRPr="00056BC6">
              <w:rPr>
                <w:rFonts w:ascii="Arial" w:hAnsi="Arial" w:cs="Arial"/>
              </w:rPr>
              <w:sym w:font="Symbol" w:char="F0B1"/>
            </w:r>
            <w:r w:rsidRPr="00056BC6">
              <w:rPr>
                <w:rFonts w:ascii="Arial" w:hAnsi="Arial" w:cs="Arial"/>
              </w:rPr>
              <w:t xml:space="preserve"> 5%</w:t>
            </w:r>
          </w:p>
        </w:tc>
      </w:tr>
      <w:tr w:rsidR="003038BD" w:rsidRPr="00056BC6" w14:paraId="69B91452" w14:textId="77777777" w:rsidTr="00715F60">
        <w:trPr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5E8DB5EE" w14:textId="77777777" w:rsidR="003038BD" w:rsidRPr="00056BC6" w:rsidRDefault="003038BD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Alimentació:</w:t>
            </w:r>
          </w:p>
          <w:p w14:paraId="7D8966CA" w14:textId="77777777" w:rsidR="003038BD" w:rsidRPr="00056BC6" w:rsidRDefault="003038BD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Rangs:</w:t>
            </w:r>
          </w:p>
          <w:p w14:paraId="1B3952D7" w14:textId="77777777" w:rsidR="003038BD" w:rsidRPr="00056BC6" w:rsidRDefault="003038BD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Precisió:</w:t>
            </w:r>
          </w:p>
          <w:p w14:paraId="012BB489" w14:textId="77777777" w:rsidR="003038BD" w:rsidRPr="00056BC6" w:rsidRDefault="003038BD" w:rsidP="00377721">
            <w:pPr>
              <w:keepNext/>
              <w:numPr>
                <w:ilvl w:val="0"/>
                <w:numId w:val="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Histerisi:</w:t>
            </w:r>
          </w:p>
          <w:p w14:paraId="04B9A89E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61865564" w14:textId="77777777" w:rsidR="003038BD" w:rsidRPr="00056BC6" w:rsidRDefault="003038BD" w:rsidP="00056BC6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TIPUS:</w:t>
            </w:r>
          </w:p>
          <w:p w14:paraId="7986D82A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MARCA:</w:t>
            </w:r>
          </w:p>
          <w:p w14:paraId="451FC75B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6F2FD0E3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12÷30 V</w:t>
            </w:r>
          </w:p>
          <w:p w14:paraId="186D84B6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0……….1 ÷ 60 bars</w:t>
            </w:r>
          </w:p>
          <w:p w14:paraId="3C88F17D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millor de 0,5%</w:t>
            </w:r>
          </w:p>
          <w:p w14:paraId="6CA52B2A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&lt; 0,1%</w:t>
            </w:r>
          </w:p>
          <w:p w14:paraId="1775D389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  <w:p w14:paraId="1E40EA31" w14:textId="77777777" w:rsidR="003038BD" w:rsidRPr="00056BC6" w:rsidRDefault="003038BD" w:rsidP="00056BC6">
            <w:pPr>
              <w:keepNext/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VEGABAR 14 o similar</w:t>
            </w:r>
          </w:p>
          <w:p w14:paraId="3B650EDA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VEGA</w:t>
            </w:r>
            <w:r w:rsidR="00995311">
              <w:rPr>
                <w:rFonts w:ascii="Arial" w:hAnsi="Arial" w:cs="Arial"/>
              </w:rPr>
              <w:t xml:space="preserve"> o similar</w:t>
            </w:r>
          </w:p>
          <w:p w14:paraId="2EF78BC0" w14:textId="77777777" w:rsidR="003038BD" w:rsidRPr="00056BC6" w:rsidRDefault="003038BD" w:rsidP="00056BC6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3038BD" w:rsidRPr="00056BC6" w14:paraId="45BD6169" w14:textId="77777777" w:rsidTr="00715F60">
        <w:trPr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4D8A3E" w14:textId="77777777" w:rsidR="003038BD" w:rsidRPr="00056BC6" w:rsidRDefault="003038B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Conjunt accessoris, </w:t>
            </w:r>
            <w:r w:rsidRPr="00056BC6">
              <w:rPr>
                <w:rFonts w:ascii="Arial" w:hAnsi="Arial" w:cs="Arial"/>
              </w:rPr>
              <w:t>segons esquema hidràulic i relació d’accessoris per a la instrumentació de pressió.</w:t>
            </w:r>
          </w:p>
        </w:tc>
      </w:tr>
    </w:tbl>
    <w:p w14:paraId="0D4EE0C6" w14:textId="77777777" w:rsidR="00FD05B7" w:rsidRDefault="00FD05B7" w:rsidP="00422C28">
      <w:pPr>
        <w:jc w:val="both"/>
        <w:rPr>
          <w:rFonts w:ascii="Arial" w:hAnsi="Arial" w:cs="Arial"/>
        </w:rPr>
      </w:pPr>
    </w:p>
    <w:p w14:paraId="2611C76D" w14:textId="77777777" w:rsidR="006537AF" w:rsidRDefault="006537AF" w:rsidP="00422C28">
      <w:pPr>
        <w:jc w:val="both"/>
        <w:rPr>
          <w:rFonts w:ascii="Arial" w:hAnsi="Arial" w:cs="Arial"/>
        </w:rPr>
      </w:pPr>
    </w:p>
    <w:p w14:paraId="131C5C9E" w14:textId="77777777" w:rsidR="006537AF" w:rsidRDefault="006537AF" w:rsidP="00422C28">
      <w:pPr>
        <w:jc w:val="both"/>
        <w:rPr>
          <w:rFonts w:ascii="Arial" w:hAnsi="Arial" w:cs="Arial"/>
        </w:rPr>
        <w:sectPr w:rsidR="006537AF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0B46C4" w:rsidRPr="00056BC6" w14:paraId="75ACBE53" w14:textId="77777777" w:rsidTr="00715F60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4219DFD5" w14:textId="77777777" w:rsidR="000B46C4" w:rsidRPr="00056BC6" w:rsidRDefault="000B46C4" w:rsidP="0088205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0B46C4" w:rsidRPr="00056BC6" w14:paraId="1F8EFB7F" w14:textId="77777777" w:rsidTr="00715F60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F0E6F15" w14:textId="77777777" w:rsidR="000B46C4" w:rsidRPr="00056BC6" w:rsidRDefault="000B46C4" w:rsidP="0088205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7C87F6C" w14:textId="77777777" w:rsidR="000B46C4" w:rsidRPr="00056BC6" w:rsidRDefault="000B46C4" w:rsidP="0088205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1CD49C0" w14:textId="77777777" w:rsidR="000B46C4" w:rsidRPr="00056BC6" w:rsidRDefault="000B46C4" w:rsidP="0088205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0B92F35D" w14:textId="77777777" w:rsidR="000B46C4" w:rsidRPr="00056BC6" w:rsidRDefault="000B46C4" w:rsidP="0088205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15/03/2011</w:t>
            </w:r>
          </w:p>
        </w:tc>
      </w:tr>
      <w:tr w:rsidR="000B46C4" w:rsidRPr="00056BC6" w14:paraId="4AC5358B" w14:textId="77777777" w:rsidTr="00715F60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4B530044" w14:textId="77777777" w:rsidR="000B46C4" w:rsidRPr="00056BC6" w:rsidRDefault="000B46C4" w:rsidP="0088205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A3E1555" w14:textId="77777777" w:rsidR="000B46C4" w:rsidRPr="00056BC6" w:rsidRDefault="000B46C4" w:rsidP="000B46C4">
            <w:pPr>
              <w:jc w:val="both"/>
              <w:outlineLvl w:val="0"/>
              <w:rPr>
                <w:rFonts w:ascii="Arial" w:hAnsi="Arial" w:cs="Arial"/>
              </w:rPr>
            </w:pPr>
            <w:bookmarkStart w:id="319" w:name="_Toc14429616"/>
            <w:bookmarkStart w:id="320" w:name="_Toc137214901"/>
            <w:r w:rsidRPr="00056BC6">
              <w:rPr>
                <w:rFonts w:ascii="Arial" w:hAnsi="Arial" w:cs="Arial"/>
              </w:rPr>
              <w:t xml:space="preserve">TRANSMISSOR DE PRESSIÓ </w:t>
            </w:r>
            <w:r>
              <w:rPr>
                <w:rFonts w:ascii="Arial" w:hAnsi="Arial" w:cs="Arial"/>
              </w:rPr>
              <w:t>DIFERENCIAL</w:t>
            </w:r>
            <w:bookmarkEnd w:id="319"/>
            <w:bookmarkEnd w:id="320"/>
            <w:r>
              <w:rPr>
                <w:rFonts w:ascii="Arial" w:hAnsi="Arial" w:cs="Arial"/>
              </w:rPr>
              <w:t xml:space="preserve"> </w:t>
            </w:r>
          </w:p>
        </w:tc>
      </w:tr>
      <w:tr w:rsidR="000B46C4" w:rsidRPr="00365A28" w14:paraId="0C91FC51" w14:textId="77777777" w:rsidTr="00715F60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0AA40345" w14:textId="77777777" w:rsidR="000B46C4" w:rsidRPr="00365A28" w:rsidRDefault="000B46C4" w:rsidP="00882056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511E2583" w14:textId="77777777" w:rsidR="000B46C4" w:rsidRPr="00365A28" w:rsidRDefault="000B46C4" w:rsidP="00882056">
            <w:pPr>
              <w:jc w:val="both"/>
              <w:outlineLvl w:val="1"/>
              <w:rPr>
                <w:rFonts w:ascii="Arial" w:hAnsi="Arial" w:cs="Arial"/>
              </w:rPr>
            </w:pPr>
            <w:bookmarkStart w:id="321" w:name="_Toc14429617"/>
            <w:bookmarkStart w:id="322" w:name="_Toc137214902"/>
            <w:r>
              <w:rPr>
                <w:rFonts w:ascii="Arial" w:hAnsi="Arial" w:cs="Arial"/>
              </w:rPr>
              <w:t>VEGA</w:t>
            </w:r>
            <w:bookmarkEnd w:id="321"/>
            <w:bookmarkEnd w:id="322"/>
            <w:r>
              <w:rPr>
                <w:rFonts w:ascii="Arial" w:hAnsi="Arial" w:cs="Arial"/>
              </w:rPr>
              <w:t xml:space="preserve"> </w:t>
            </w:r>
          </w:p>
        </w:tc>
      </w:tr>
      <w:tr w:rsidR="000B46C4" w:rsidRPr="00056BC6" w14:paraId="579934BC" w14:textId="77777777" w:rsidTr="00715F60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57896E37" w14:textId="77777777" w:rsidR="000B46C4" w:rsidRPr="00056BC6" w:rsidRDefault="000B46C4" w:rsidP="0088205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E561610" w14:textId="77777777" w:rsidR="000B46C4" w:rsidRPr="00056BC6" w:rsidRDefault="000B46C4" w:rsidP="00882056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Mesura de pressió diferencials entre dos punts </w:t>
            </w:r>
          </w:p>
        </w:tc>
      </w:tr>
    </w:tbl>
    <w:p w14:paraId="2B88F0BB" w14:textId="77777777" w:rsidR="000B46C4" w:rsidRPr="002A1470" w:rsidRDefault="000B46C4" w:rsidP="002A1470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F880702" w14:textId="77777777" w:rsidR="000B46C4" w:rsidRPr="00715F60" w:rsidRDefault="00377721" w:rsidP="00715F6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15F60">
        <w:rPr>
          <w:rFonts w:ascii="Arial" w:hAnsi="Arial" w:cs="Arial"/>
          <w:i/>
          <w:noProof/>
          <w:lang w:val="es-ES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FD3F211" wp14:editId="50FA39E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2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CF669B" id="Line 68" o:spid="_x0000_s1026" style="position:absolute;z-index:25167923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lFAL4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0B46C4" w:rsidRPr="00715F60">
        <w:rPr>
          <w:rFonts w:ascii="Arial" w:hAnsi="Arial" w:cs="Arial"/>
          <w:b/>
          <w:bCs/>
          <w:i/>
        </w:rPr>
        <w:t>CARACTERÍSTIQUES</w:t>
      </w:r>
    </w:p>
    <w:p w14:paraId="60819FBB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Certificació: </w:t>
      </w:r>
      <w:r w:rsidRPr="000B46C4">
        <w:rPr>
          <w:rFonts w:ascii="Arial" w:hAnsi="Arial" w:cs="Arial"/>
          <w:b/>
        </w:rPr>
        <w:tab/>
      </w:r>
      <w:r w:rsidR="00FC4AFF">
        <w:rPr>
          <w:rFonts w:ascii="Arial" w:hAnsi="Arial" w:cs="Arial"/>
        </w:rPr>
        <w:t>v</w:t>
      </w:r>
      <w:r w:rsidRPr="000B46C4">
        <w:rPr>
          <w:rFonts w:ascii="Arial" w:hAnsi="Arial" w:cs="Arial"/>
        </w:rPr>
        <w:t xml:space="preserve">àries possibles. Normalment sense certificació. </w:t>
      </w:r>
    </w:p>
    <w:p w14:paraId="67D9B820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  <w:b/>
        </w:rPr>
      </w:pPr>
    </w:p>
    <w:p w14:paraId="267992BF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Connexió de procés: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 xml:space="preserve">NPT ¼” – 18 en 316 L amb ventilació </w:t>
      </w:r>
    </w:p>
    <w:p w14:paraId="20FF6B2D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01BF6343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Material membrana: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>AISI 316 L</w:t>
      </w:r>
    </w:p>
    <w:p w14:paraId="264FA083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57CD8AA5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Junta: </w:t>
      </w:r>
      <w:r w:rsidRPr="000B46C4">
        <w:rPr>
          <w:rFonts w:ascii="Arial" w:hAnsi="Arial" w:cs="Arial"/>
          <w:b/>
        </w:rPr>
        <w:tab/>
      </w:r>
      <w:r w:rsidR="00FC4AFF">
        <w:rPr>
          <w:rFonts w:ascii="Arial" w:hAnsi="Arial" w:cs="Arial"/>
        </w:rPr>
        <w:t>v</w:t>
      </w:r>
      <w:r w:rsidRPr="000B46C4">
        <w:rPr>
          <w:rFonts w:ascii="Arial" w:hAnsi="Arial" w:cs="Arial"/>
        </w:rPr>
        <w:t xml:space="preserve">àries. Normalment PTFE </w:t>
      </w:r>
    </w:p>
    <w:p w14:paraId="034CD09C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34EB9D08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Rang de mesura/PN: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 xml:space="preserve">de 10 mbar a 40 bars/de 160 a 420 bars </w:t>
      </w:r>
    </w:p>
    <w:p w14:paraId="4DF403C4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2541481A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Temperatura: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>-40/+120ºC</w:t>
      </w:r>
    </w:p>
    <w:p w14:paraId="5477D560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1441AC1A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Electrónica: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 xml:space="preserve">4-20 mA </w:t>
      </w:r>
    </w:p>
    <w:p w14:paraId="36742E53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2221E791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Carcassa/protecció: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 xml:space="preserve">AISI 316 L / IP 66/67 </w:t>
      </w:r>
    </w:p>
    <w:p w14:paraId="09BD6F1C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435C38F3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Entrada cable: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 xml:space="preserve">½ NPT </w:t>
      </w:r>
    </w:p>
    <w:p w14:paraId="44018976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</w:p>
    <w:p w14:paraId="0A033CC7" w14:textId="77777777" w:rsidR="000B46C4" w:rsidRPr="000B46C4" w:rsidRDefault="000B46C4" w:rsidP="0073766B">
      <w:pPr>
        <w:tabs>
          <w:tab w:val="left" w:pos="2694"/>
        </w:tabs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Accessoris: </w:t>
      </w:r>
      <w:r w:rsidRPr="000B46C4">
        <w:rPr>
          <w:rFonts w:ascii="Arial" w:hAnsi="Arial" w:cs="Arial"/>
          <w:b/>
        </w:rPr>
        <w:tab/>
      </w:r>
      <w:r w:rsidR="00FC4AFF">
        <w:rPr>
          <w:rFonts w:ascii="Arial" w:hAnsi="Arial" w:cs="Arial"/>
        </w:rPr>
        <w:t>s</w:t>
      </w:r>
      <w:r w:rsidRPr="000B46C4">
        <w:rPr>
          <w:rFonts w:ascii="Arial" w:hAnsi="Arial" w:cs="Arial"/>
        </w:rPr>
        <w:t xml:space="preserve">uport de muntatge a paret o canonada </w:t>
      </w:r>
    </w:p>
    <w:p w14:paraId="393F47A7" w14:textId="77777777" w:rsidR="000B46C4" w:rsidRPr="000B46C4" w:rsidRDefault="000B46C4" w:rsidP="000B46C4">
      <w:pPr>
        <w:tabs>
          <w:tab w:val="left" w:pos="4253"/>
        </w:tabs>
        <w:jc w:val="both"/>
        <w:rPr>
          <w:rFonts w:ascii="Arial" w:hAnsi="Arial" w:cs="Arial"/>
          <w:b/>
        </w:rPr>
      </w:pPr>
    </w:p>
    <w:p w14:paraId="4BACB5B2" w14:textId="77777777" w:rsidR="000B46C4" w:rsidRPr="000B46C4" w:rsidRDefault="000B46C4" w:rsidP="000B46C4">
      <w:pPr>
        <w:jc w:val="both"/>
        <w:rPr>
          <w:rFonts w:ascii="Arial" w:hAnsi="Arial" w:cs="Arial"/>
        </w:rPr>
      </w:pPr>
    </w:p>
    <w:p w14:paraId="3BC35A50" w14:textId="77777777" w:rsidR="000B46C4" w:rsidRPr="000B46C4" w:rsidRDefault="000B46C4" w:rsidP="000B46C4">
      <w:pPr>
        <w:jc w:val="both"/>
        <w:rPr>
          <w:rFonts w:ascii="Arial" w:hAnsi="Arial" w:cs="Arial"/>
          <w:b/>
          <w:u w:val="single"/>
        </w:rPr>
      </w:pPr>
      <w:r w:rsidRPr="000B46C4">
        <w:rPr>
          <w:rFonts w:ascii="Arial" w:hAnsi="Arial" w:cs="Arial"/>
          <w:b/>
          <w:u w:val="single"/>
        </w:rPr>
        <w:t>PROTOTIP:</w:t>
      </w:r>
    </w:p>
    <w:p w14:paraId="506C7113" w14:textId="77777777" w:rsidR="000B46C4" w:rsidRPr="000B46C4" w:rsidRDefault="000B46C4" w:rsidP="000B46C4">
      <w:pPr>
        <w:spacing w:before="120"/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>Marca:</w:t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  <w:t xml:space="preserve">VEGA </w:t>
      </w:r>
      <w:r w:rsidR="00995311">
        <w:rPr>
          <w:rFonts w:ascii="Arial" w:hAnsi="Arial" w:cs="Arial"/>
        </w:rPr>
        <w:t>o similar</w:t>
      </w:r>
    </w:p>
    <w:p w14:paraId="6B3AC0B7" w14:textId="77777777" w:rsidR="000B46C4" w:rsidRPr="000B46C4" w:rsidRDefault="000B46C4" w:rsidP="000B46C4">
      <w:pPr>
        <w:spacing w:before="120"/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 xml:space="preserve">Tipus: </w:t>
      </w:r>
      <w:r w:rsidRPr="000B46C4">
        <w:rPr>
          <w:rFonts w:ascii="Arial" w:hAnsi="Arial" w:cs="Arial"/>
          <w:b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  <w:t xml:space="preserve">VEGADIF 65 </w:t>
      </w:r>
    </w:p>
    <w:p w14:paraId="48000C04" w14:textId="77777777" w:rsidR="000B46C4" w:rsidRPr="000B46C4" w:rsidRDefault="000B46C4" w:rsidP="000B46C4">
      <w:pPr>
        <w:spacing w:before="120"/>
        <w:jc w:val="both"/>
        <w:rPr>
          <w:rFonts w:ascii="Arial" w:hAnsi="Arial" w:cs="Arial"/>
        </w:rPr>
      </w:pPr>
      <w:r w:rsidRPr="000B46C4">
        <w:rPr>
          <w:rFonts w:ascii="Arial" w:hAnsi="Arial" w:cs="Arial"/>
          <w:b/>
        </w:rPr>
        <w:t>Model:</w:t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</w:r>
      <w:r w:rsidRPr="000B46C4">
        <w:rPr>
          <w:rFonts w:ascii="Arial" w:hAnsi="Arial" w:cs="Arial"/>
        </w:rPr>
        <w:tab/>
        <w:t xml:space="preserve">DF65-XX-E-1-C-YY-Z-8-N-X* </w:t>
      </w:r>
    </w:p>
    <w:p w14:paraId="44D9BFB5" w14:textId="77777777" w:rsidR="000B46C4" w:rsidRPr="000B46C4" w:rsidRDefault="000B46C4" w:rsidP="000B46C4">
      <w:pPr>
        <w:jc w:val="both"/>
        <w:rPr>
          <w:rFonts w:ascii="Arial" w:hAnsi="Arial" w:cs="Arial"/>
        </w:rPr>
      </w:pPr>
    </w:p>
    <w:p w14:paraId="709C5CD1" w14:textId="77777777" w:rsidR="000B46C4" w:rsidRPr="000B46C4" w:rsidRDefault="000B46C4" w:rsidP="000B46C4">
      <w:pPr>
        <w:jc w:val="both"/>
        <w:rPr>
          <w:rFonts w:ascii="Arial" w:hAnsi="Arial" w:cs="Arial"/>
        </w:rPr>
      </w:pPr>
    </w:p>
    <w:p w14:paraId="39A1A481" w14:textId="77777777" w:rsidR="000B46C4" w:rsidRPr="000B46C4" w:rsidRDefault="000B46C4" w:rsidP="000B46C4">
      <w:pPr>
        <w:jc w:val="both"/>
        <w:rPr>
          <w:rFonts w:ascii="Arial" w:hAnsi="Arial" w:cs="Arial"/>
        </w:rPr>
      </w:pPr>
      <w:r w:rsidRPr="000B46C4">
        <w:rPr>
          <w:rFonts w:ascii="Arial" w:hAnsi="Arial" w:cs="Arial"/>
        </w:rPr>
        <w:t>*Nota: YY segons rang de mesura/PN</w:t>
      </w:r>
    </w:p>
    <w:p w14:paraId="0930B5F8" w14:textId="77777777" w:rsidR="000B46C4" w:rsidRPr="000B46C4" w:rsidRDefault="000B46C4" w:rsidP="000B46C4">
      <w:pPr>
        <w:jc w:val="both"/>
        <w:rPr>
          <w:rFonts w:ascii="Arial" w:hAnsi="Arial" w:cs="Arial"/>
        </w:rPr>
      </w:pPr>
    </w:p>
    <w:p w14:paraId="2CC19B0D" w14:textId="77777777" w:rsidR="000B46C4" w:rsidRPr="002610A3" w:rsidRDefault="000B46C4" w:rsidP="00422C28">
      <w:pPr>
        <w:jc w:val="both"/>
        <w:rPr>
          <w:rFonts w:ascii="Arial" w:hAnsi="Arial" w:cs="Arial"/>
        </w:rPr>
      </w:pPr>
    </w:p>
    <w:p w14:paraId="1A65FECB" w14:textId="77777777" w:rsidR="00892858" w:rsidRDefault="00892858" w:rsidP="00422C28">
      <w:pPr>
        <w:jc w:val="both"/>
        <w:rPr>
          <w:rFonts w:ascii="Arial" w:hAnsi="Arial" w:cs="Arial"/>
        </w:rPr>
      </w:pPr>
    </w:p>
    <w:p w14:paraId="55EC66A5" w14:textId="77777777" w:rsidR="000548E2" w:rsidRDefault="000548E2" w:rsidP="00422C28">
      <w:pPr>
        <w:jc w:val="both"/>
        <w:rPr>
          <w:rFonts w:ascii="Arial" w:hAnsi="Arial" w:cs="Arial"/>
        </w:rPr>
      </w:pPr>
    </w:p>
    <w:p w14:paraId="692AAAEB" w14:textId="77777777" w:rsidR="000548E2" w:rsidRDefault="000548E2" w:rsidP="00422C28">
      <w:pPr>
        <w:jc w:val="both"/>
        <w:rPr>
          <w:rFonts w:ascii="Arial" w:hAnsi="Arial" w:cs="Arial"/>
        </w:rPr>
        <w:sectPr w:rsidR="000548E2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04049" w:rsidRPr="00056BC6" w14:paraId="0B84B192" w14:textId="77777777" w:rsidTr="00485378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24EBF78D" w14:textId="77777777" w:rsidR="00104049" w:rsidRPr="00056BC6" w:rsidRDefault="00104049" w:rsidP="00AD3A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04049" w:rsidRPr="00056BC6" w14:paraId="421AFD52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7C9CDD3E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28E07E00" w14:textId="77777777" w:rsidR="00104049" w:rsidRPr="00056BC6" w:rsidRDefault="00104049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474E7DD2" w14:textId="77777777" w:rsidR="00104049" w:rsidRPr="00056BC6" w:rsidRDefault="00104049" w:rsidP="00AD3A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293DC77E" w14:textId="77777777" w:rsidR="00104049" w:rsidRPr="00056BC6" w:rsidRDefault="0099170B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30/01/2018</w:t>
            </w:r>
          </w:p>
        </w:tc>
      </w:tr>
      <w:tr w:rsidR="00104049" w:rsidRPr="00056BC6" w14:paraId="744F2B85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07516BF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46F65CB3" w14:textId="77777777" w:rsidR="00104049" w:rsidRPr="00056BC6" w:rsidRDefault="0099170B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23" w:name="_Toc14429618"/>
            <w:bookmarkStart w:id="324" w:name="_Toc137214903"/>
            <w:r>
              <w:rPr>
                <w:rFonts w:ascii="Arial" w:hAnsi="Arial" w:cs="Arial"/>
              </w:rPr>
              <w:t>UNIÓ AMB DERIVACIÓ EMBRIDADA PER A CANONADES</w:t>
            </w:r>
            <w:bookmarkEnd w:id="323"/>
            <w:bookmarkEnd w:id="324"/>
          </w:p>
        </w:tc>
      </w:tr>
      <w:tr w:rsidR="00104049" w:rsidRPr="00365A28" w14:paraId="035D0A4D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C458E1F" w14:textId="77777777" w:rsidR="00104049" w:rsidRPr="00365A28" w:rsidRDefault="00104049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3369F808" w14:textId="77777777" w:rsidR="00104049" w:rsidRPr="00365A28" w:rsidRDefault="0099170B" w:rsidP="00995311">
            <w:pPr>
              <w:jc w:val="both"/>
              <w:outlineLvl w:val="1"/>
              <w:rPr>
                <w:rFonts w:ascii="Arial" w:hAnsi="Arial" w:cs="Arial"/>
              </w:rPr>
            </w:pPr>
            <w:bookmarkStart w:id="325" w:name="_Toc14429619"/>
            <w:bookmarkStart w:id="326" w:name="_Toc137214904"/>
            <w:r>
              <w:rPr>
                <w:rFonts w:ascii="Arial" w:hAnsi="Arial" w:cs="Arial"/>
              </w:rPr>
              <w:t>HAWLE (NOVA SIRIA)</w:t>
            </w:r>
            <w:bookmarkEnd w:id="325"/>
            <w:bookmarkEnd w:id="326"/>
          </w:p>
        </w:tc>
      </w:tr>
      <w:tr w:rsidR="00104049" w:rsidRPr="00056BC6" w14:paraId="5CE693C1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360D2B6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5480666F" w14:textId="77777777" w:rsidR="00104049" w:rsidRPr="00056BC6" w:rsidRDefault="0099170B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Reparacions puntuals de canonades de distribució en fosa dúctil, polietilè, acer i formigó.</w:t>
            </w:r>
          </w:p>
        </w:tc>
      </w:tr>
      <w:tr w:rsidR="00104049" w:rsidRPr="00056BC6" w14:paraId="0562FBDC" w14:textId="77777777" w:rsidTr="00485378">
        <w:trPr>
          <w:trHeight w:val="227"/>
          <w:jc w:val="center"/>
        </w:trPr>
        <w:tc>
          <w:tcPr>
            <w:tcW w:w="9412" w:type="dxa"/>
            <w:gridSpan w:val="4"/>
            <w:shd w:val="clear" w:color="auto" w:fill="auto"/>
          </w:tcPr>
          <w:p w14:paraId="14BF2E61" w14:textId="77777777" w:rsidR="00104049" w:rsidRPr="00056BC6" w:rsidRDefault="0099170B" w:rsidP="0099170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Peça de connexió  en dues peces de fosa,  apta per a executar derivacions en T de canonades d’aigua potable, amb protecció anti-corrosió.</w:t>
            </w:r>
          </w:p>
        </w:tc>
      </w:tr>
    </w:tbl>
    <w:p w14:paraId="4164D860" w14:textId="77777777" w:rsidR="00104049" w:rsidRDefault="00104049" w:rsidP="00715F60">
      <w:pPr>
        <w:spacing w:line="360" w:lineRule="auto"/>
        <w:jc w:val="both"/>
        <w:rPr>
          <w:rFonts w:ascii="Arial" w:hAnsi="Arial" w:cs="Arial"/>
        </w:rPr>
      </w:pPr>
    </w:p>
    <w:p w14:paraId="54CDB038" w14:textId="77777777" w:rsidR="000548E2" w:rsidRPr="00715F60" w:rsidRDefault="000548E2" w:rsidP="00715F6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715F6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2A8C8147" wp14:editId="6B484E4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6FC8F1" id="Line 59" o:spid="_x0000_s1026" style="position:absolute;z-index:25171200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jGLEgIAACs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8VIxixIC&#10;AAAr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715F6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66"/>
        <w:gridCol w:w="7273"/>
      </w:tblGrid>
      <w:tr w:rsidR="000548E2" w:rsidRPr="00733832" w14:paraId="7452EF15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1EE29E9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58CABA1E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DN </w:t>
            </w:r>
            <w:r>
              <w:rPr>
                <w:rFonts w:ascii="Arial" w:hAnsi="Arial" w:cs="Arial"/>
              </w:rPr>
              <w:t>40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DN </w:t>
            </w:r>
            <w:r>
              <w:rPr>
                <w:rFonts w:ascii="Arial" w:hAnsi="Arial" w:cs="Arial"/>
              </w:rPr>
              <w:t>6</w:t>
            </w:r>
            <w:r w:rsidRPr="00733832">
              <w:rPr>
                <w:rFonts w:ascii="Arial" w:hAnsi="Arial" w:cs="Arial"/>
              </w:rPr>
              <w:t>00</w:t>
            </w:r>
          </w:p>
        </w:tc>
      </w:tr>
      <w:tr w:rsidR="000548E2" w:rsidRPr="00733832" w14:paraId="7840A50D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CAADED5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323361EE" w14:textId="77777777" w:rsidR="000548E2" w:rsidRPr="00733832" w:rsidRDefault="000548E2" w:rsidP="00E71BB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 10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PN </w:t>
            </w:r>
            <w:r w:rsidR="00E71BB8">
              <w:rPr>
                <w:rFonts w:ascii="Arial" w:hAnsi="Arial" w:cs="Arial"/>
              </w:rPr>
              <w:t>25</w:t>
            </w:r>
          </w:p>
        </w:tc>
      </w:tr>
      <w:tr w:rsidR="000548E2" w:rsidRPr="00733832" w14:paraId="598CED88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308C966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63233AA0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154755E8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E815958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134D3DC4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25811DB5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CB7669E" w14:textId="77777777" w:rsidR="000548E2" w:rsidRDefault="000548E2" w:rsidP="000548E2">
            <w:pPr>
              <w:spacing w:line="360" w:lineRule="auto"/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Cos </w:t>
            </w:r>
            <w:r w:rsidR="00153C3B">
              <w:rPr>
                <w:rFonts w:ascii="Arial" w:hAnsi="Arial" w:cs="Arial"/>
              </w:rPr>
              <w:t>i brides</w:t>
            </w:r>
          </w:p>
          <w:p w14:paraId="52E8A439" w14:textId="77777777" w:rsidR="000548E2" w:rsidRDefault="000548E2" w:rsidP="000548E2">
            <w:pPr>
              <w:spacing w:line="360" w:lineRule="auto"/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Pintura</w:t>
            </w:r>
          </w:p>
          <w:p w14:paraId="41F0FD0B" w14:textId="77777777" w:rsidR="000548E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</w:p>
          <w:p w14:paraId="55285CC5" w14:textId="77777777" w:rsidR="000548E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</w:p>
          <w:p w14:paraId="087BE03D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Cargols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13564281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Acer al carboni S235JR.</w:t>
            </w:r>
          </w:p>
          <w:p w14:paraId="6F420722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Recobriment intern i extern</w:t>
            </w:r>
            <w:r w:rsidRPr="00733832">
              <w:rPr>
                <w:rFonts w:ascii="Arial" w:hAnsi="Arial" w:cs="Arial"/>
              </w:rPr>
              <w:t xml:space="preserve"> d</w:t>
            </w:r>
            <w:r>
              <w:rPr>
                <w:rFonts w:ascii="Arial" w:hAnsi="Arial" w:cs="Arial"/>
              </w:rPr>
              <w:t xml:space="preserve">e 200 micres de RYLSAN NYLON 11. </w:t>
            </w:r>
          </w:p>
          <w:p w14:paraId="53188D00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  <w:p w14:paraId="6FE61755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691A0C04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INOX A4 (AISI 316).Femelles i varilles d’ajustament.</w:t>
            </w:r>
          </w:p>
          <w:p w14:paraId="274BE446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 </w:t>
            </w:r>
          </w:p>
        </w:tc>
      </w:tr>
      <w:tr w:rsidR="000548E2" w:rsidRPr="00733832" w14:paraId="0230DB52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55D7F25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Junta de goma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57" w:type="dxa"/>
                <w:left w:w="0" w:type="dxa"/>
                <w:bottom w:w="113" w:type="dxa"/>
                <w:right w:w="113" w:type="dxa"/>
              </w:tblCellMar>
              <w:tblLook w:val="01E0" w:firstRow="1" w:lastRow="1" w:firstColumn="1" w:lastColumn="1" w:noHBand="0" w:noVBand="0"/>
            </w:tblPr>
            <w:tblGrid>
              <w:gridCol w:w="600"/>
              <w:gridCol w:w="1653"/>
            </w:tblGrid>
            <w:tr w:rsidR="000548E2" w:rsidRPr="00733832" w14:paraId="0A991F3F" w14:textId="77777777" w:rsidTr="000548E2"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EE398D7" w14:textId="77777777" w:rsidR="000548E2" w:rsidRPr="00733832" w:rsidRDefault="000548E2" w:rsidP="000548E2">
                  <w:pPr>
                    <w:spacing w:line="360" w:lineRule="auto"/>
                    <w:ind w:left="357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697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C6B4740" w14:textId="77777777" w:rsidR="000548E2" w:rsidRPr="00733832" w:rsidRDefault="000548E2" w:rsidP="000548E2">
                  <w:pPr>
                    <w:spacing w:line="360" w:lineRule="auto"/>
                    <w:jc w:val="both"/>
                    <w:rPr>
                      <w:rFonts w:ascii="Arial" w:hAnsi="Arial" w:cs="Arial"/>
                    </w:rPr>
                  </w:pPr>
                </w:p>
              </w:tc>
            </w:tr>
          </w:tbl>
          <w:p w14:paraId="2F5061D2" w14:textId="77777777" w:rsidR="000548E2" w:rsidRPr="00733832" w:rsidRDefault="000548E2" w:rsidP="000548E2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39C57607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EPDM </w:t>
            </w:r>
            <w:r>
              <w:rPr>
                <w:rFonts w:ascii="Arial" w:hAnsi="Arial" w:cs="Arial"/>
              </w:rPr>
              <w:t>EN 682</w:t>
            </w:r>
            <w:r w:rsidR="00153C3B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amb certificat d’idoneïtat per a Aigua Potable.</w:t>
            </w:r>
          </w:p>
          <w:p w14:paraId="674DC1FB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2D17B96A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Anella de subjecció per a fixació de la junta de goma als extrems de les brides de l’acoplament.</w:t>
            </w:r>
            <w:r>
              <w:t xml:space="preserve"> </w:t>
            </w:r>
            <w:r w:rsidRPr="000B2335">
              <w:rPr>
                <w:rFonts w:ascii="Arial" w:hAnsi="Arial" w:cs="Arial"/>
              </w:rPr>
              <w:t>EPDM/BS EN 682</w:t>
            </w:r>
          </w:p>
        </w:tc>
      </w:tr>
      <w:tr w:rsidR="000548E2" w:rsidRPr="00733832" w14:paraId="6C6675BA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75A9B07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59FA24E6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4ED01F98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1BF492C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MODEL  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1266E658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DUOFIT (</w:t>
            </w:r>
            <w:r w:rsidR="00995311">
              <w:rPr>
                <w:rFonts w:ascii="Arial" w:hAnsi="Arial" w:cs="Arial"/>
              </w:rPr>
              <w:t>HAWLE</w:t>
            </w:r>
            <w:r>
              <w:rPr>
                <w:rFonts w:ascii="Arial" w:hAnsi="Arial" w:cs="Arial"/>
              </w:rPr>
              <w:t>)</w:t>
            </w:r>
          </w:p>
          <w:p w14:paraId="109F6AC7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36F80985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158F91D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  <w:p w14:paraId="6D59A0C7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  <w:p w14:paraId="2279EAEE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FABRICANT 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3A367105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  <w:p w14:paraId="559AAE5F" w14:textId="77777777" w:rsidR="0096349F" w:rsidRDefault="0096349F" w:rsidP="000548E2">
            <w:pPr>
              <w:jc w:val="both"/>
              <w:rPr>
                <w:rFonts w:ascii="Arial" w:hAnsi="Arial" w:cs="Arial"/>
              </w:rPr>
            </w:pPr>
          </w:p>
          <w:p w14:paraId="2A205F62" w14:textId="77777777" w:rsidR="0096349F" w:rsidRPr="00733832" w:rsidRDefault="0096349F" w:rsidP="0099531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</w:t>
            </w:r>
            <w:r w:rsidR="00995311">
              <w:rPr>
                <w:rFonts w:ascii="Arial" w:hAnsi="Arial" w:cs="Arial"/>
              </w:rPr>
              <w:t>AWLE</w:t>
            </w:r>
            <w:r w:rsidR="00153C3B">
              <w:rPr>
                <w:rFonts w:ascii="Arial" w:hAnsi="Arial" w:cs="Arial"/>
              </w:rPr>
              <w:t xml:space="preserve"> (Nova Siria)</w:t>
            </w:r>
            <w:r w:rsidR="00995311">
              <w:rPr>
                <w:rFonts w:ascii="Arial" w:hAnsi="Arial" w:cs="Arial"/>
              </w:rPr>
              <w:t xml:space="preserve"> o similar </w:t>
            </w:r>
          </w:p>
        </w:tc>
      </w:tr>
      <w:tr w:rsidR="000548E2" w:rsidRPr="00733832" w14:paraId="56B3C941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49201C4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505A9CDC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  <w:p w14:paraId="3F4089E6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  <w:p w14:paraId="29F71E90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  <w:p w14:paraId="085C4445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</w:tbl>
    <w:p w14:paraId="4A3CB9AD" w14:textId="77777777" w:rsidR="000548E2" w:rsidRDefault="000548E2" w:rsidP="000548E2">
      <w:pPr>
        <w:jc w:val="both"/>
        <w:rPr>
          <w:rFonts w:ascii="Arial" w:hAnsi="Arial" w:cs="Arial"/>
        </w:rPr>
        <w:sectPr w:rsidR="000548E2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04049" w:rsidRPr="00056BC6" w14:paraId="5CBE594F" w14:textId="77777777" w:rsidTr="00485378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16ABED61" w14:textId="77777777" w:rsidR="00104049" w:rsidRPr="00056BC6" w:rsidRDefault="00104049" w:rsidP="00AD3A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04049" w:rsidRPr="00056BC6" w14:paraId="4D123EEE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0D7518F3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604ACF4F" w14:textId="77777777" w:rsidR="00104049" w:rsidRPr="00056BC6" w:rsidRDefault="00104049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30FFE9E9" w14:textId="77777777" w:rsidR="00104049" w:rsidRPr="00056BC6" w:rsidRDefault="00104049" w:rsidP="00AD3A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64BD4BCF" w14:textId="77777777" w:rsidR="00104049" w:rsidRPr="00056BC6" w:rsidRDefault="00104049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30/01</w:t>
            </w:r>
            <w:r w:rsidRPr="00733832">
              <w:rPr>
                <w:rFonts w:ascii="Arial" w:hAnsi="Arial" w:cs="Arial"/>
              </w:rPr>
              <w:t>/20</w:t>
            </w:r>
            <w:r>
              <w:rPr>
                <w:rFonts w:ascii="Arial" w:hAnsi="Arial" w:cs="Arial"/>
              </w:rPr>
              <w:t>18</w:t>
            </w:r>
          </w:p>
        </w:tc>
      </w:tr>
      <w:tr w:rsidR="00104049" w:rsidRPr="00056BC6" w14:paraId="611B2ACF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50051E88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6F711AB9" w14:textId="77777777" w:rsidR="00104049" w:rsidRPr="00056BC6" w:rsidRDefault="00104049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27" w:name="_Toc14429620"/>
            <w:bookmarkStart w:id="328" w:name="_Toc137214905"/>
            <w:r>
              <w:rPr>
                <w:rFonts w:ascii="Arial" w:hAnsi="Arial" w:cs="Arial"/>
              </w:rPr>
              <w:t>UNIÓ FLEXIBLE PER A REPARACIÓ  DE CANONADES</w:t>
            </w:r>
            <w:bookmarkEnd w:id="327"/>
            <w:bookmarkEnd w:id="328"/>
          </w:p>
        </w:tc>
      </w:tr>
      <w:tr w:rsidR="00104049" w:rsidRPr="00365A28" w14:paraId="7D0E04EB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A462DEC" w14:textId="77777777" w:rsidR="00104049" w:rsidRPr="00365A28" w:rsidRDefault="00104049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215CB810" w14:textId="77777777" w:rsidR="00104049" w:rsidRPr="00365A28" w:rsidRDefault="00104049" w:rsidP="00AD3A2D">
            <w:pPr>
              <w:jc w:val="both"/>
              <w:outlineLvl w:val="1"/>
              <w:rPr>
                <w:rFonts w:ascii="Arial" w:hAnsi="Arial" w:cs="Arial"/>
              </w:rPr>
            </w:pPr>
            <w:bookmarkStart w:id="329" w:name="_Toc14429621"/>
            <w:bookmarkStart w:id="330" w:name="_Toc137214906"/>
            <w:r>
              <w:rPr>
                <w:rFonts w:ascii="Arial" w:hAnsi="Arial" w:cs="Arial"/>
              </w:rPr>
              <w:t>HERMETICA SF / ARPOL</w:t>
            </w:r>
            <w:bookmarkEnd w:id="329"/>
            <w:bookmarkEnd w:id="330"/>
          </w:p>
        </w:tc>
      </w:tr>
      <w:tr w:rsidR="00104049" w:rsidRPr="00056BC6" w14:paraId="640CD72B" w14:textId="77777777" w:rsidTr="00485378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DDF93AC" w14:textId="77777777" w:rsidR="00104049" w:rsidRPr="00056BC6" w:rsidRDefault="00104049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25310155" w14:textId="77777777" w:rsidR="00104049" w:rsidRPr="00056BC6" w:rsidRDefault="00104049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Reparacions puntuals de canonades de distribució en fosa dúctil, polietilè i acer.</w:t>
            </w:r>
          </w:p>
        </w:tc>
      </w:tr>
      <w:tr w:rsidR="00104049" w:rsidRPr="00056BC6" w14:paraId="436B2800" w14:textId="77777777" w:rsidTr="00485378">
        <w:trPr>
          <w:trHeight w:val="227"/>
          <w:jc w:val="center"/>
        </w:trPr>
        <w:tc>
          <w:tcPr>
            <w:tcW w:w="9412" w:type="dxa"/>
            <w:gridSpan w:val="4"/>
            <w:shd w:val="clear" w:color="auto" w:fill="auto"/>
          </w:tcPr>
          <w:p w14:paraId="5BA77CCA" w14:textId="77777777" w:rsidR="00104049" w:rsidRPr="00056BC6" w:rsidRDefault="00104049" w:rsidP="00B71577">
            <w:pPr>
              <w:tabs>
                <w:tab w:val="left" w:pos="0"/>
              </w:tabs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Unió flexible per a reparacions o unions de canonades d’aigua potable en a</w:t>
            </w:r>
            <w:r w:rsidR="00B71577">
              <w:rPr>
                <w:rFonts w:ascii="Arial" w:hAnsi="Arial" w:cs="Arial"/>
              </w:rPr>
              <w:t xml:space="preserve">cer inox. , formada per 2 peces </w:t>
            </w:r>
            <w:r>
              <w:rPr>
                <w:rFonts w:ascii="Arial" w:hAnsi="Arial" w:cs="Arial"/>
              </w:rPr>
              <w:t>o més.</w:t>
            </w:r>
            <w:r w:rsidR="00B71577">
              <w:rPr>
                <w:rFonts w:ascii="Arial" w:hAnsi="Arial" w:cs="Arial"/>
              </w:rPr>
              <w:t xml:space="preserve"> </w:t>
            </w:r>
          </w:p>
        </w:tc>
      </w:tr>
    </w:tbl>
    <w:p w14:paraId="00EA60F2" w14:textId="77777777" w:rsidR="000548E2" w:rsidRDefault="000548E2" w:rsidP="00485378">
      <w:pPr>
        <w:spacing w:line="360" w:lineRule="auto"/>
        <w:jc w:val="both"/>
        <w:rPr>
          <w:rFonts w:ascii="Arial" w:hAnsi="Arial" w:cs="Arial"/>
        </w:rPr>
      </w:pPr>
    </w:p>
    <w:p w14:paraId="3A95C854" w14:textId="77777777" w:rsidR="000548E2" w:rsidRPr="00485378" w:rsidRDefault="000548E2" w:rsidP="0048537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48537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4FEF7FDD" wp14:editId="3209103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2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1E82E5" id="Line 59" o:spid="_x0000_s1026" style="position:absolute;z-index:25171609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YaEgIAACs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6dFmGhIC&#10;AAAr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48537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66"/>
        <w:gridCol w:w="7273"/>
      </w:tblGrid>
      <w:tr w:rsidR="000548E2" w:rsidRPr="00733832" w14:paraId="709E9370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F3322FF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07D265D5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DN </w:t>
            </w:r>
            <w:r>
              <w:rPr>
                <w:rFonts w:ascii="Arial" w:hAnsi="Arial" w:cs="Arial"/>
              </w:rPr>
              <w:t>148(160)</w:t>
            </w:r>
            <w:r w:rsidRPr="00733832">
              <w:rPr>
                <w:rFonts w:ascii="Arial" w:hAnsi="Arial" w:cs="Arial"/>
              </w:rPr>
              <w:t xml:space="preserve">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>
              <w:rPr>
                <w:rFonts w:ascii="Arial" w:hAnsi="Arial" w:cs="Arial"/>
              </w:rPr>
              <w:t xml:space="preserve">DN  2000 </w:t>
            </w:r>
          </w:p>
          <w:p w14:paraId="2D996403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7187AB7D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E8B336A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0D402993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PN 10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PN </w:t>
            </w:r>
            <w:r>
              <w:rPr>
                <w:rFonts w:ascii="Arial" w:hAnsi="Arial" w:cs="Arial"/>
              </w:rPr>
              <w:t>16</w:t>
            </w:r>
            <w:r w:rsidRPr="00733832">
              <w:rPr>
                <w:rFonts w:ascii="Arial" w:hAnsi="Arial" w:cs="Arial"/>
              </w:rPr>
              <w:t xml:space="preserve">; </w:t>
            </w:r>
            <w:r>
              <w:rPr>
                <w:rFonts w:ascii="Arial" w:hAnsi="Arial" w:cs="Arial"/>
              </w:rPr>
              <w:t>Per tots els casos caldrà aportar certificat de fabricant sobre la capacitat portant de la peça per la PN exigida, amb assajos a banc o annex de càlculs.</w:t>
            </w:r>
          </w:p>
        </w:tc>
      </w:tr>
      <w:tr w:rsidR="000548E2" w:rsidRPr="00733832" w14:paraId="5465925E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CCAD85C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0CDB4EAA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5F5AF4BB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7AD0C58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24BF70E6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176433ED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F6B8738" w14:textId="77777777" w:rsidR="000548E2" w:rsidRDefault="000548E2" w:rsidP="000548E2">
            <w:pPr>
              <w:spacing w:line="360" w:lineRule="auto"/>
              <w:ind w:left="360"/>
              <w:rPr>
                <w:rFonts w:ascii="Arial" w:hAnsi="Arial" w:cs="Arial"/>
              </w:rPr>
            </w:pPr>
          </w:p>
          <w:p w14:paraId="1B2F4EA8" w14:textId="77777777" w:rsidR="000548E2" w:rsidRDefault="00153C3B" w:rsidP="000548E2">
            <w:pPr>
              <w:spacing w:line="360" w:lineRule="auto"/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Cos </w:t>
            </w:r>
          </w:p>
          <w:p w14:paraId="00E9384F" w14:textId="77777777" w:rsidR="000548E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</w:p>
          <w:p w14:paraId="0E21E7CC" w14:textId="77777777" w:rsidR="000548E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</w:p>
          <w:p w14:paraId="45C64052" w14:textId="77777777" w:rsidR="000548E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</w:p>
          <w:p w14:paraId="619E6C81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Cargols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15B589CD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70743764" w14:textId="77777777" w:rsidR="000548E2" w:rsidRDefault="000548E2" w:rsidP="0065376C">
            <w:pPr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Carcassa d’acer Inoxidable AISI 316L</w:t>
            </w:r>
            <w:r w:rsidRPr="0073383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amb dues o més tanques.</w:t>
            </w:r>
            <w:r w:rsidRPr="0073383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Acer interior de la carcassa AISI 316L.</w:t>
            </w:r>
          </w:p>
          <w:p w14:paraId="357DE0D4" w14:textId="77777777" w:rsidR="000548E2" w:rsidRPr="00733832" w:rsidRDefault="000548E2" w:rsidP="0065376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Amplada de la carcassa de 135, 200 mm i 300 mm, en funció del DN. Dimensió preferent : 200mm.</w:t>
            </w:r>
          </w:p>
          <w:p w14:paraId="3926F544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269BF9C9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INOX A4 (AISI 316).Femelles i varilles d’ajustament.</w:t>
            </w:r>
          </w:p>
          <w:p w14:paraId="48CA63D1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 </w:t>
            </w:r>
          </w:p>
        </w:tc>
      </w:tr>
      <w:tr w:rsidR="000548E2" w:rsidRPr="00733832" w14:paraId="0B77F3F5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A28CD42" w14:textId="77777777" w:rsidR="000548E2" w:rsidRPr="00733832" w:rsidRDefault="000548E2" w:rsidP="00485378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Junta de goma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0A5745BB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EPDM o Silicona blava</w:t>
            </w:r>
            <w:r w:rsidRPr="0073383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amb certificat d’idoneïtat per a Aigua Potable.</w:t>
            </w:r>
          </w:p>
          <w:p w14:paraId="511AC803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2428E19D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3D6C1D1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30D6312A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1490EEEF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F641734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MODEL  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4DDB178E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Referència IBWR a IHGWR ó </w:t>
            </w:r>
            <w:r w:rsidRPr="00017CD3">
              <w:rPr>
                <w:rFonts w:ascii="Arial" w:hAnsi="Arial" w:cs="Arial"/>
              </w:rPr>
              <w:t>IBW3 a IHGW3</w:t>
            </w:r>
            <w:r>
              <w:rPr>
                <w:rFonts w:ascii="Arial" w:hAnsi="Arial" w:cs="Arial"/>
              </w:rPr>
              <w:t xml:space="preserve"> (Arpol)</w:t>
            </w:r>
          </w:p>
          <w:p w14:paraId="6923917A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Serie 2000 (Hermetica SF)</w:t>
            </w:r>
          </w:p>
        </w:tc>
      </w:tr>
      <w:tr w:rsidR="000548E2" w:rsidRPr="00733832" w14:paraId="5FCAAA4B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72AF2BC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  <w:p w14:paraId="65AEDAB4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FABRICANT </w:t>
            </w: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092561" w14:textId="77777777" w:rsidR="000548E2" w:rsidRDefault="000548E2" w:rsidP="000548E2">
            <w:pPr>
              <w:rPr>
                <w:rFonts w:ascii="Arial" w:hAnsi="Arial" w:cs="Arial"/>
              </w:rPr>
            </w:pPr>
          </w:p>
          <w:p w14:paraId="79EBA29F" w14:textId="77777777" w:rsidR="000548E2" w:rsidRPr="00733832" w:rsidRDefault="00AD3A2D" w:rsidP="00AD3A2D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HERMETICA SF, </w:t>
            </w:r>
            <w:r w:rsidR="000548E2">
              <w:rPr>
                <w:rFonts w:ascii="Arial" w:hAnsi="Arial" w:cs="Arial"/>
              </w:rPr>
              <w:t>ARPOL</w:t>
            </w:r>
            <w:r>
              <w:rPr>
                <w:rFonts w:ascii="Arial" w:hAnsi="Arial" w:cs="Arial"/>
              </w:rPr>
              <w:t xml:space="preserve"> o similar</w:t>
            </w:r>
          </w:p>
        </w:tc>
      </w:tr>
      <w:tr w:rsidR="000548E2" w:rsidRPr="00733832" w14:paraId="24A15B5F" w14:textId="77777777" w:rsidTr="00485378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CF3E286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972" w:type="dxa"/>
            <w:tcBorders>
              <w:top w:val="nil"/>
              <w:left w:val="nil"/>
              <w:bottom w:val="nil"/>
              <w:right w:val="nil"/>
            </w:tcBorders>
          </w:tcPr>
          <w:p w14:paraId="3346225F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</w:tbl>
    <w:p w14:paraId="5D3B2294" w14:textId="77777777" w:rsidR="000548E2" w:rsidRDefault="000548E2" w:rsidP="000548E2">
      <w:pPr>
        <w:jc w:val="both"/>
        <w:rPr>
          <w:rFonts w:ascii="Arial" w:hAnsi="Arial" w:cs="Arial"/>
        </w:rPr>
        <w:sectPr w:rsidR="000548E2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4A061D" w:rsidRPr="00056BC6" w14:paraId="63D10495" w14:textId="77777777" w:rsidTr="00A01BCE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40AA6427" w14:textId="77777777" w:rsidR="004A061D" w:rsidRPr="00056BC6" w:rsidRDefault="004A061D" w:rsidP="00AD3A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4A061D" w:rsidRPr="00056BC6" w14:paraId="7E0D05A1" w14:textId="77777777" w:rsidTr="00A01BCE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4A9AEDB" w14:textId="77777777" w:rsidR="004A061D" w:rsidRPr="00056BC6" w:rsidRDefault="004A061D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5CA5E285" w14:textId="77777777" w:rsidR="004A061D" w:rsidRPr="00056BC6" w:rsidRDefault="004A061D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62EFF5C9" w14:textId="77777777" w:rsidR="004A061D" w:rsidRPr="00056BC6" w:rsidRDefault="004A061D" w:rsidP="00AD3A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2AB50852" w14:textId="77777777" w:rsidR="004A061D" w:rsidRPr="00056BC6" w:rsidRDefault="004A061D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30/01</w:t>
            </w:r>
            <w:r w:rsidRPr="00733832">
              <w:rPr>
                <w:rFonts w:ascii="Arial" w:hAnsi="Arial" w:cs="Arial"/>
              </w:rPr>
              <w:t>/20</w:t>
            </w:r>
            <w:r>
              <w:rPr>
                <w:rFonts w:ascii="Arial" w:hAnsi="Arial" w:cs="Arial"/>
              </w:rPr>
              <w:t>18</w:t>
            </w:r>
          </w:p>
        </w:tc>
      </w:tr>
      <w:tr w:rsidR="004A061D" w:rsidRPr="00056BC6" w14:paraId="1763ED44" w14:textId="77777777" w:rsidTr="00A01BCE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549DFB81" w14:textId="77777777" w:rsidR="004A061D" w:rsidRPr="00056BC6" w:rsidRDefault="004A061D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4BC6742E" w14:textId="77777777" w:rsidR="004A061D" w:rsidRPr="00056BC6" w:rsidRDefault="004A061D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31" w:name="_Toc14429622"/>
            <w:bookmarkStart w:id="332" w:name="_Toc137214907"/>
            <w:r>
              <w:rPr>
                <w:rFonts w:ascii="Arial" w:hAnsi="Arial" w:cs="Arial"/>
              </w:rPr>
              <w:t>UNIÓ UNIVERSAL AUTOBLOCANT PER A CANONADES</w:t>
            </w:r>
            <w:bookmarkEnd w:id="331"/>
            <w:bookmarkEnd w:id="332"/>
          </w:p>
        </w:tc>
      </w:tr>
      <w:tr w:rsidR="004A061D" w:rsidRPr="00365A28" w14:paraId="01F69D5B" w14:textId="77777777" w:rsidTr="00A01BCE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F921A66" w14:textId="77777777" w:rsidR="004A061D" w:rsidRPr="00365A28" w:rsidRDefault="004A061D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530BACF2" w14:textId="77777777" w:rsidR="004A061D" w:rsidRPr="00365A28" w:rsidRDefault="004A061D" w:rsidP="00AD3A2D">
            <w:pPr>
              <w:jc w:val="both"/>
              <w:outlineLvl w:val="1"/>
              <w:rPr>
                <w:rFonts w:ascii="Arial" w:hAnsi="Arial" w:cs="Arial"/>
              </w:rPr>
            </w:pPr>
            <w:bookmarkStart w:id="333" w:name="_Toc14429623"/>
            <w:bookmarkStart w:id="334" w:name="_Toc137214908"/>
            <w:r>
              <w:rPr>
                <w:rFonts w:ascii="Arial" w:hAnsi="Arial" w:cs="Arial"/>
              </w:rPr>
              <w:t>GEORG FISCHER / HAWLE</w:t>
            </w:r>
            <w:bookmarkEnd w:id="333"/>
            <w:bookmarkEnd w:id="334"/>
          </w:p>
        </w:tc>
      </w:tr>
      <w:tr w:rsidR="004A061D" w:rsidRPr="00056BC6" w14:paraId="6C7F251A" w14:textId="77777777" w:rsidTr="00A01BCE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6CFF4C93" w14:textId="77777777" w:rsidR="004A061D" w:rsidRPr="00056BC6" w:rsidRDefault="004A061D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19299D2A" w14:textId="77777777" w:rsidR="004A061D" w:rsidRPr="00056BC6" w:rsidRDefault="004A061D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Reparacions puntuals de canonades de distribució en fosa dúctil, polietilè i acer</w:t>
            </w:r>
          </w:p>
        </w:tc>
      </w:tr>
      <w:tr w:rsidR="004A061D" w:rsidRPr="00056BC6" w14:paraId="1B5D90C7" w14:textId="77777777" w:rsidTr="00A01BCE">
        <w:trPr>
          <w:trHeight w:val="227"/>
          <w:jc w:val="center"/>
        </w:trPr>
        <w:tc>
          <w:tcPr>
            <w:tcW w:w="9412" w:type="dxa"/>
            <w:gridSpan w:val="4"/>
            <w:shd w:val="clear" w:color="auto" w:fill="auto"/>
          </w:tcPr>
          <w:p w14:paraId="64BF5645" w14:textId="77777777" w:rsidR="004A061D" w:rsidRPr="00056BC6" w:rsidRDefault="004A061D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Peça d’unió de canonades autoblocant en fosa, apta per a unions de canonades d’aigua potable, amb protecció anti-corrosió.</w:t>
            </w:r>
          </w:p>
        </w:tc>
      </w:tr>
    </w:tbl>
    <w:p w14:paraId="6F87D17F" w14:textId="77777777" w:rsidR="004A061D" w:rsidRDefault="004A061D" w:rsidP="00A01BCE">
      <w:pPr>
        <w:spacing w:line="360" w:lineRule="auto"/>
        <w:jc w:val="both"/>
        <w:rPr>
          <w:rFonts w:ascii="Arial" w:hAnsi="Arial" w:cs="Arial"/>
        </w:rPr>
      </w:pPr>
    </w:p>
    <w:p w14:paraId="487CDF9C" w14:textId="77777777" w:rsidR="000548E2" w:rsidRPr="00A01BCE" w:rsidRDefault="000548E2" w:rsidP="00A01BC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A01BC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20BEBF2E" wp14:editId="50B914F6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3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A82777" id="Line 59" o:spid="_x0000_s1026" style="position:absolute;z-index:25171814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nvcEgIAACs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3lJ73BIC&#10;AAAr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A01BC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66"/>
        <w:gridCol w:w="7273"/>
      </w:tblGrid>
      <w:tr w:rsidR="000548E2" w:rsidRPr="00733832" w14:paraId="5CD28D63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799B41DB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543A54C3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DN </w:t>
            </w:r>
            <w:r>
              <w:rPr>
                <w:rFonts w:ascii="Arial" w:hAnsi="Arial" w:cs="Arial"/>
              </w:rPr>
              <w:t>4</w:t>
            </w:r>
            <w:r w:rsidRPr="00733832">
              <w:rPr>
                <w:rFonts w:ascii="Arial" w:hAnsi="Arial" w:cs="Arial"/>
              </w:rPr>
              <w:t xml:space="preserve">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DN </w:t>
            </w:r>
            <w:r>
              <w:rPr>
                <w:rFonts w:ascii="Arial" w:hAnsi="Arial" w:cs="Arial"/>
              </w:rPr>
              <w:t>6</w:t>
            </w:r>
            <w:r w:rsidRPr="00733832">
              <w:rPr>
                <w:rFonts w:ascii="Arial" w:hAnsi="Arial" w:cs="Arial"/>
              </w:rPr>
              <w:t>00</w:t>
            </w:r>
            <w:r>
              <w:rPr>
                <w:rFonts w:ascii="Arial" w:hAnsi="Arial" w:cs="Arial"/>
              </w:rPr>
              <w:t xml:space="preserve">. </w:t>
            </w:r>
            <w:r w:rsidRPr="00733832">
              <w:rPr>
                <w:rFonts w:ascii="Arial" w:hAnsi="Arial" w:cs="Arial"/>
              </w:rPr>
              <w:t xml:space="preserve"> </w:t>
            </w:r>
          </w:p>
        </w:tc>
      </w:tr>
      <w:tr w:rsidR="000548E2" w:rsidRPr="00733832" w14:paraId="6C7543DA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1486F2EC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1822070D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PN 10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PN </w:t>
            </w:r>
            <w:r>
              <w:rPr>
                <w:rFonts w:ascii="Arial" w:hAnsi="Arial" w:cs="Arial"/>
              </w:rPr>
              <w:t>16</w:t>
            </w:r>
            <w:r w:rsidRPr="00733832">
              <w:rPr>
                <w:rFonts w:ascii="Arial" w:hAnsi="Arial" w:cs="Arial"/>
              </w:rPr>
              <w:t xml:space="preserve">; PN </w:t>
            </w:r>
            <w:r>
              <w:rPr>
                <w:rFonts w:ascii="Arial" w:hAnsi="Arial" w:cs="Arial"/>
              </w:rPr>
              <w:t>25</w:t>
            </w:r>
            <w:r w:rsidRPr="00733832">
              <w:rPr>
                <w:rFonts w:ascii="Arial" w:hAnsi="Arial" w:cs="Arial"/>
              </w:rPr>
              <w:t xml:space="preserve"> sota demanda</w:t>
            </w:r>
            <w:r>
              <w:rPr>
                <w:rFonts w:ascii="Arial" w:hAnsi="Arial" w:cs="Arial"/>
              </w:rPr>
              <w:t xml:space="preserve"> (sense anti-tracció)</w:t>
            </w:r>
          </w:p>
        </w:tc>
      </w:tr>
      <w:tr w:rsidR="000548E2" w:rsidRPr="00733832" w14:paraId="292CEBF5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69B902FF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79B4D3C3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4919D7D6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3B64E341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286F18DE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2ACC29CF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7F7A08C0" w14:textId="77777777" w:rsidR="000548E2" w:rsidRDefault="000548E2" w:rsidP="000548E2">
            <w:pPr>
              <w:spacing w:line="360" w:lineRule="auto"/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Cos </w:t>
            </w:r>
          </w:p>
          <w:p w14:paraId="07AEB00E" w14:textId="77777777" w:rsidR="000548E2" w:rsidRDefault="000548E2" w:rsidP="00A01BCE">
            <w:pPr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Pintura</w:t>
            </w:r>
          </w:p>
          <w:p w14:paraId="53A4B7C4" w14:textId="77777777" w:rsidR="000548E2" w:rsidRDefault="000548E2" w:rsidP="00A01BCE">
            <w:pPr>
              <w:ind w:left="357"/>
              <w:rPr>
                <w:rFonts w:ascii="Arial" w:hAnsi="Arial" w:cs="Arial"/>
              </w:rPr>
            </w:pPr>
          </w:p>
          <w:p w14:paraId="712ABA42" w14:textId="77777777" w:rsidR="00A01BCE" w:rsidRDefault="00A01BCE" w:rsidP="00A01BCE">
            <w:pPr>
              <w:ind w:left="357"/>
              <w:rPr>
                <w:rFonts w:ascii="Arial" w:hAnsi="Arial" w:cs="Arial"/>
              </w:rPr>
            </w:pPr>
          </w:p>
          <w:p w14:paraId="0F3870F0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Cargols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03515D84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Fosa n</w:t>
            </w:r>
            <w:r w:rsidRPr="00733832">
              <w:rPr>
                <w:rFonts w:ascii="Arial" w:hAnsi="Arial" w:cs="Arial"/>
              </w:rPr>
              <w:t xml:space="preserve">odular </w:t>
            </w:r>
            <w:r>
              <w:rPr>
                <w:rFonts w:ascii="Arial" w:hAnsi="Arial" w:cs="Arial"/>
              </w:rPr>
              <w:t xml:space="preserve">EN-GJS-400 o  </w:t>
            </w:r>
            <w:r w:rsidRPr="007F19C4">
              <w:rPr>
                <w:rFonts w:ascii="Arial" w:hAnsi="Arial" w:cs="Arial"/>
              </w:rPr>
              <w:t>EN-GJS-450-10</w:t>
            </w:r>
          </w:p>
          <w:p w14:paraId="637D3883" w14:textId="77777777" w:rsidR="000548E2" w:rsidRPr="00733832" w:rsidRDefault="000548E2" w:rsidP="00A01BC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especificacions del CAT.</w:t>
            </w:r>
            <w:r w:rsidRPr="0073383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Recobriment intern i extern</w:t>
            </w:r>
            <w:r w:rsidRPr="00733832">
              <w:rPr>
                <w:rFonts w:ascii="Arial" w:hAnsi="Arial" w:cs="Arial"/>
              </w:rPr>
              <w:t xml:space="preserve"> d</w:t>
            </w:r>
            <w:r>
              <w:rPr>
                <w:rFonts w:ascii="Arial" w:hAnsi="Arial" w:cs="Arial"/>
              </w:rPr>
              <w:t xml:space="preserve">e 200 micres </w:t>
            </w:r>
            <w:r w:rsidR="00A01BCE">
              <w:rPr>
                <w:rFonts w:ascii="Arial" w:hAnsi="Arial" w:cs="Arial"/>
              </w:rPr>
              <w:t>d’epoxy apte per ús alimentari.</w:t>
            </w:r>
          </w:p>
          <w:p w14:paraId="55EDF632" w14:textId="77777777" w:rsidR="000548E2" w:rsidRPr="00733832" w:rsidRDefault="000548E2" w:rsidP="00A01BCE">
            <w:pPr>
              <w:jc w:val="both"/>
              <w:rPr>
                <w:rFonts w:ascii="Arial" w:hAnsi="Arial" w:cs="Arial"/>
              </w:rPr>
            </w:pPr>
          </w:p>
          <w:p w14:paraId="250ACFA1" w14:textId="77777777" w:rsidR="000548E2" w:rsidRPr="0073383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INOX A4 (AISI 316).Femelles i varilles d’ajustament recobertes amb molibdè</w:t>
            </w:r>
          </w:p>
        </w:tc>
      </w:tr>
      <w:tr w:rsidR="000548E2" w:rsidRPr="00733832" w14:paraId="29050E99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756CA743" w14:textId="77777777" w:rsidR="000548E2" w:rsidRPr="00733832" w:rsidRDefault="000548E2" w:rsidP="000548E2">
            <w:pPr>
              <w:spacing w:line="360" w:lineRule="auto"/>
              <w:ind w:left="357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Junta de goma</w:t>
            </w:r>
          </w:p>
          <w:p w14:paraId="6459B6F7" w14:textId="77777777" w:rsidR="000548E2" w:rsidRPr="00733832" w:rsidRDefault="000548E2" w:rsidP="000548E2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60CD04DC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EPDM </w:t>
            </w:r>
            <w:r>
              <w:rPr>
                <w:rFonts w:ascii="Arial" w:hAnsi="Arial" w:cs="Arial"/>
              </w:rPr>
              <w:t>amb certificat d’idoneïtat per a Aigua Potable.</w:t>
            </w:r>
          </w:p>
          <w:p w14:paraId="344051AD" w14:textId="77777777" w:rsidR="000548E2" w:rsidRDefault="000548E2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228A26F3" w14:textId="77777777" w:rsidR="000548E2" w:rsidRPr="00733832" w:rsidRDefault="000548E2" w:rsidP="00A01BC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Anella de subjecció (anti-tracció)per a fixació del maniguet als extrems de la canonada</w:t>
            </w:r>
          </w:p>
        </w:tc>
      </w:tr>
      <w:tr w:rsidR="000548E2" w:rsidRPr="00733832" w14:paraId="55254CA8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420DC0A6" w14:textId="77777777" w:rsidR="000548E2" w:rsidRPr="0073383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24A47B92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0548E2" w:rsidRPr="00733832" w14:paraId="5D112C7B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12FAA0DA" w14:textId="77777777" w:rsidR="000548E2" w:rsidRPr="00733832" w:rsidRDefault="00A01BCE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33F97A2D" w14:textId="77777777" w:rsidR="000548E2" w:rsidRPr="0073383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7974 (Hawle)</w:t>
            </w:r>
          </w:p>
          <w:p w14:paraId="04D0E5EB" w14:textId="77777777" w:rsidR="00E91695" w:rsidRPr="00733832" w:rsidRDefault="00E91695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Referència Multi –Joint 3007 (Georg Fischer)</w:t>
            </w:r>
          </w:p>
        </w:tc>
      </w:tr>
      <w:tr w:rsidR="000548E2" w:rsidRPr="00733832" w14:paraId="54188805" w14:textId="77777777" w:rsidTr="00E91695">
        <w:trPr>
          <w:jc w:val="center"/>
        </w:trPr>
        <w:tc>
          <w:tcPr>
            <w:tcW w:w="2366" w:type="dxa"/>
            <w:tcBorders>
              <w:top w:val="nil"/>
              <w:left w:val="nil"/>
              <w:bottom w:val="nil"/>
              <w:right w:val="nil"/>
            </w:tcBorders>
          </w:tcPr>
          <w:p w14:paraId="76E448CA" w14:textId="77777777" w:rsidR="000548E2" w:rsidRDefault="000548E2" w:rsidP="000548E2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273" w:type="dxa"/>
            <w:tcBorders>
              <w:top w:val="nil"/>
              <w:left w:val="nil"/>
              <w:bottom w:val="nil"/>
              <w:right w:val="nil"/>
            </w:tcBorders>
          </w:tcPr>
          <w:p w14:paraId="2EC972FB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</w:t>
            </w:r>
            <w:r w:rsidR="00A01BCE">
              <w:rPr>
                <w:rFonts w:ascii="Arial" w:hAnsi="Arial" w:cs="Arial"/>
              </w:rPr>
              <w:t>EORG FISCHER, HAWLE o similar</w:t>
            </w:r>
          </w:p>
          <w:p w14:paraId="014CDBEF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  <w:p w14:paraId="7C9DFDA4" w14:textId="77777777" w:rsidR="000548E2" w:rsidRDefault="000548E2" w:rsidP="000548E2">
            <w:pPr>
              <w:jc w:val="both"/>
              <w:rPr>
                <w:rFonts w:ascii="Arial" w:hAnsi="Arial" w:cs="Arial"/>
              </w:rPr>
            </w:pPr>
          </w:p>
        </w:tc>
      </w:tr>
    </w:tbl>
    <w:p w14:paraId="4C270E8B" w14:textId="77777777" w:rsidR="000548E2" w:rsidRDefault="000548E2" w:rsidP="000548E2">
      <w:pPr>
        <w:jc w:val="both"/>
        <w:rPr>
          <w:rFonts w:ascii="Arial" w:hAnsi="Arial" w:cs="Arial"/>
        </w:rPr>
      </w:pPr>
    </w:p>
    <w:p w14:paraId="1165C576" w14:textId="77777777" w:rsidR="000548E2" w:rsidRPr="002610A3" w:rsidRDefault="000548E2" w:rsidP="00422C28">
      <w:pPr>
        <w:jc w:val="both"/>
        <w:rPr>
          <w:rFonts w:ascii="Arial" w:hAnsi="Arial" w:cs="Arial"/>
        </w:rPr>
        <w:sectPr w:rsidR="000548E2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C7AC5" w:rsidRPr="00056BC6" w14:paraId="40F966C2" w14:textId="77777777" w:rsidTr="00252375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085506FA" w14:textId="77777777" w:rsidR="002C7AC5" w:rsidRPr="00056BC6" w:rsidRDefault="002C7AC5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4440FF" w:rsidRPr="00056BC6" w14:paraId="05CDD42E" w14:textId="77777777" w:rsidTr="0025237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AE7F452" w14:textId="77777777" w:rsidR="004440FF" w:rsidRPr="00056BC6" w:rsidRDefault="004440FF" w:rsidP="0036570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F94D171" w14:textId="77777777" w:rsidR="004440FF" w:rsidRPr="00056BC6" w:rsidRDefault="004440F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B33CC38" w14:textId="77777777" w:rsidR="004440FF" w:rsidRPr="00056BC6" w:rsidRDefault="004440FF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4D2E5709" w14:textId="77777777" w:rsidR="004440FF" w:rsidRPr="00056BC6" w:rsidRDefault="004440F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20/11/2002</w:t>
            </w:r>
          </w:p>
        </w:tc>
      </w:tr>
      <w:tr w:rsidR="002C7AC5" w:rsidRPr="00056BC6" w14:paraId="78718291" w14:textId="77777777" w:rsidTr="0025237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4451AF5E" w14:textId="77777777" w:rsidR="002C7AC5" w:rsidRPr="00056BC6" w:rsidRDefault="002C7AC5" w:rsidP="002C7AC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0CC18E01" w14:textId="77777777" w:rsidR="002C7AC5" w:rsidRPr="00056BC6" w:rsidRDefault="002C7AC5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35" w:name="_Toc99258002"/>
            <w:bookmarkStart w:id="336" w:name="_Toc14429624"/>
            <w:bookmarkStart w:id="337" w:name="_Toc137214909"/>
            <w:r w:rsidRPr="00056BC6">
              <w:rPr>
                <w:rFonts w:ascii="Arial" w:hAnsi="Arial" w:cs="Arial"/>
              </w:rPr>
              <w:t>VÀLVULA ADDUCTORES D’AIRE</w:t>
            </w:r>
            <w:bookmarkEnd w:id="335"/>
            <w:bookmarkEnd w:id="336"/>
            <w:bookmarkEnd w:id="337"/>
          </w:p>
        </w:tc>
      </w:tr>
      <w:tr w:rsidR="00812648" w:rsidRPr="00365A28" w14:paraId="4A7FB57E" w14:textId="77777777" w:rsidTr="0025237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5AAFC72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BA38058" w14:textId="77777777" w:rsidR="00812648" w:rsidRPr="00365A28" w:rsidRDefault="00FC6AF7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38" w:name="_Toc14429625"/>
            <w:bookmarkStart w:id="339" w:name="_Toc137214910"/>
            <w:r>
              <w:rPr>
                <w:rFonts w:ascii="Arial" w:hAnsi="Arial" w:cs="Arial"/>
              </w:rPr>
              <w:t>ALST</w:t>
            </w:r>
            <w:r w:rsidR="00812648">
              <w:rPr>
                <w:rFonts w:ascii="Arial" w:hAnsi="Arial" w:cs="Arial"/>
              </w:rPr>
              <w:t>OM</w:t>
            </w:r>
            <w:bookmarkEnd w:id="338"/>
            <w:bookmarkEnd w:id="339"/>
          </w:p>
        </w:tc>
      </w:tr>
      <w:tr w:rsidR="002C7AC5" w:rsidRPr="00056BC6" w14:paraId="17491EA4" w14:textId="77777777" w:rsidTr="0025237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206270A0" w14:textId="77777777" w:rsidR="002C7AC5" w:rsidRPr="00056BC6" w:rsidRDefault="002C7AC5" w:rsidP="002C7AC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B877965" w14:textId="77777777" w:rsidR="002C7AC5" w:rsidRPr="00056BC6" w:rsidRDefault="002C7AC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Entrada d’aire a les canonades</w:t>
            </w:r>
          </w:p>
        </w:tc>
      </w:tr>
    </w:tbl>
    <w:p w14:paraId="6B29324C" w14:textId="77777777" w:rsidR="002C7AC5" w:rsidRPr="002610A3" w:rsidRDefault="002C7AC5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67B7AB5" w14:textId="77777777" w:rsidR="002C7AC5" w:rsidRPr="00252375" w:rsidRDefault="00377721" w:rsidP="0025237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25237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6766059F" wp14:editId="4FF27FF3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1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92990E" id="Line 29" o:spid="_x0000_s1026" style="position:absolute;z-index:25164134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PXfEgIAACo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HWj13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2C7AC5" w:rsidRPr="0025237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1E0" w:firstRow="1" w:lastRow="1" w:firstColumn="1" w:lastColumn="1" w:noHBand="0" w:noVBand="0"/>
      </w:tblPr>
      <w:tblGrid>
        <w:gridCol w:w="2746"/>
        <w:gridCol w:w="6893"/>
      </w:tblGrid>
      <w:tr w:rsidR="00E55195" w:rsidRPr="00056BC6" w14:paraId="490B3E6B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1F3736" w14:textId="77777777" w:rsidR="00E55195" w:rsidRDefault="00E55195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FUNCI</w:t>
            </w:r>
            <w:r>
              <w:rPr>
                <w:rFonts w:ascii="Arial" w:hAnsi="Arial" w:cs="Arial"/>
                <w:b/>
                <w:bCs/>
                <w:u w:val="single"/>
              </w:rPr>
              <w:t>Ó</w:t>
            </w:r>
          </w:p>
          <w:p w14:paraId="4A95FB11" w14:textId="77777777" w:rsidR="00E55195" w:rsidRDefault="00E55195" w:rsidP="00E55195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Admetre entrada d’aire a la canonada en cas de depressió al seu interior</w:t>
            </w:r>
          </w:p>
          <w:p w14:paraId="76CD9CF4" w14:textId="77777777" w:rsidR="00E55195" w:rsidRPr="00E55195" w:rsidRDefault="00E55195" w:rsidP="00E55195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E969BE" w:rsidRPr="00056BC6" w14:paraId="1A2D8DCB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66596D" w14:textId="77777777" w:rsidR="00E969BE" w:rsidRPr="00056BC6" w:rsidRDefault="003544FB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DIÀMETRE</w:t>
            </w:r>
            <w:r w:rsidR="00E969BE" w:rsidRPr="00056BC6">
              <w:rPr>
                <w:rFonts w:ascii="Arial" w:hAnsi="Arial" w:cs="Arial"/>
                <w:b/>
                <w:bCs/>
                <w:u w:val="single"/>
              </w:rPr>
              <w:t xml:space="preserve"> NOMINAL</w:t>
            </w:r>
          </w:p>
          <w:p w14:paraId="24817A2C" w14:textId="77777777" w:rsidR="003C2B68" w:rsidRDefault="003C2B68" w:rsidP="003E2E13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 calcular segons característiques hidràuliques de punt alt de la canonada per a una depressió diferencial màxima de 4 psi.</w:t>
            </w:r>
          </w:p>
          <w:p w14:paraId="1638C014" w14:textId="77777777" w:rsidR="003E2E13" w:rsidRPr="00056BC6" w:rsidRDefault="003E2E13" w:rsidP="003E2E13">
            <w:pPr>
              <w:keepNext/>
              <w:jc w:val="both"/>
              <w:rPr>
                <w:rFonts w:ascii="Arial" w:hAnsi="Arial" w:cs="Arial"/>
                <w:u w:val="single"/>
              </w:rPr>
            </w:pPr>
          </w:p>
        </w:tc>
      </w:tr>
      <w:tr w:rsidR="00E969BE" w:rsidRPr="00056BC6" w14:paraId="28292206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56602" w14:textId="77777777" w:rsidR="00E969BE" w:rsidRPr="00056BC6" w:rsidRDefault="003544FB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EXECUCIÓ</w:t>
            </w:r>
            <w:r w:rsidR="00E969BE"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>I</w:t>
            </w:r>
            <w:r w:rsidR="00E969BE"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>CONSTRUCCIÓ</w:t>
            </w:r>
          </w:p>
          <w:p w14:paraId="44473C95" w14:textId="77777777" w:rsidR="003C2B68" w:rsidRDefault="003C2B68" w:rsidP="003E2E13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l’especificació del fabricant núm. 38045603</w:t>
            </w:r>
          </w:p>
          <w:p w14:paraId="7BEC0282" w14:textId="77777777" w:rsidR="003E2E13" w:rsidRPr="00056BC6" w:rsidRDefault="003E2E13" w:rsidP="003E2E13">
            <w:pPr>
              <w:keepNext/>
              <w:jc w:val="both"/>
              <w:rPr>
                <w:rFonts w:ascii="Arial" w:hAnsi="Arial" w:cs="Arial"/>
                <w:u w:val="single"/>
              </w:rPr>
            </w:pPr>
          </w:p>
        </w:tc>
      </w:tr>
      <w:tr w:rsidR="00E07FB9" w:rsidRPr="00056BC6" w14:paraId="7E7E4AEE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0B1021" w14:textId="77777777" w:rsidR="00E07FB9" w:rsidRPr="00056BC6" w:rsidRDefault="003544FB" w:rsidP="00DF251D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PROTECCIÓ</w:t>
            </w:r>
            <w:r w:rsidR="00E07FB9" w:rsidRPr="00056BC6">
              <w:rPr>
                <w:rFonts w:ascii="Arial" w:hAnsi="Arial" w:cs="Arial"/>
                <w:b/>
                <w:bCs/>
                <w:u w:val="single"/>
              </w:rPr>
              <w:t xml:space="preserve"> CONTRA </w:t>
            </w:r>
            <w:smartTag w:uri="urn:schemas-microsoft-com:office:smarttags" w:element="PersonName">
              <w:smartTagPr>
                <w:attr w:name="ProductID" w:val="LA CORROSIￓ"/>
              </w:smartTagPr>
              <w:r w:rsidR="00E07FB9" w:rsidRPr="00056BC6">
                <w:rPr>
                  <w:rFonts w:ascii="Arial" w:hAnsi="Arial" w:cs="Arial"/>
                  <w:b/>
                  <w:bCs/>
                  <w:u w:val="single"/>
                </w:rPr>
                <w:t xml:space="preserve">LA </w:t>
              </w:r>
              <w:r w:rsidRPr="00056BC6">
                <w:rPr>
                  <w:rFonts w:ascii="Arial" w:hAnsi="Arial" w:cs="Arial"/>
                  <w:b/>
                  <w:bCs/>
                  <w:u w:val="single"/>
                </w:rPr>
                <w:t>CORROSIÓ</w:t>
              </w:r>
            </w:smartTag>
          </w:p>
          <w:p w14:paraId="3C76948F" w14:textId="77777777" w:rsidR="00FB1ACD" w:rsidRDefault="00FB1ACD" w:rsidP="003E2E13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l’especificació del fabricant núm. 380-450-01. “Protecció reforçada (ambient marí)” per a l’exterior.</w:t>
            </w:r>
          </w:p>
          <w:p w14:paraId="2C2E123C" w14:textId="77777777" w:rsidR="003E2E13" w:rsidRPr="00056BC6" w:rsidRDefault="003E2E13" w:rsidP="003E2E13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1F2A4C" w:rsidRPr="00056BC6" w14:paraId="22921B02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0D8312" w14:textId="77777777" w:rsidR="001F2A4C" w:rsidRPr="00056BC6" w:rsidRDefault="003544FB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CONSERVACIÓ</w:t>
            </w:r>
            <w:r w:rsidR="001F2A4C" w:rsidRPr="00056BC6">
              <w:rPr>
                <w:rFonts w:ascii="Arial" w:hAnsi="Arial" w:cs="Arial"/>
                <w:b/>
                <w:bCs/>
                <w:u w:val="single"/>
              </w:rPr>
              <w:t xml:space="preserve"> DE </w:t>
            </w:r>
            <w:smartTag w:uri="urn:schemas-microsoft-com:office:smarttags" w:element="PersonName">
              <w:smartTagPr>
                <w:attr w:name="ProductID" w:val="LA PURESA DE L"/>
              </w:smartTagPr>
              <w:smartTag w:uri="urn:schemas-microsoft-com:office:smarttags" w:element="PersonName">
                <w:smartTagPr>
                  <w:attr w:name="ProductID" w:val="LA PURESA DE"/>
                </w:smartTagPr>
                <w:r w:rsidR="001F2A4C" w:rsidRPr="00056BC6">
                  <w:rPr>
                    <w:rFonts w:ascii="Arial" w:hAnsi="Arial" w:cs="Arial"/>
                    <w:b/>
                    <w:bCs/>
                    <w:u w:val="single"/>
                  </w:rPr>
                  <w:t xml:space="preserve">LA </w:t>
                </w:r>
                <w:r w:rsidRPr="00056BC6">
                  <w:rPr>
                    <w:rFonts w:ascii="Arial" w:hAnsi="Arial" w:cs="Arial"/>
                    <w:b/>
                    <w:bCs/>
                    <w:u w:val="single"/>
                  </w:rPr>
                  <w:t>PURESA</w:t>
                </w:r>
                <w:r w:rsidR="001F2A4C" w:rsidRPr="00056BC6">
                  <w:rPr>
                    <w:rFonts w:ascii="Arial" w:hAnsi="Arial" w:cs="Arial"/>
                    <w:b/>
                    <w:bCs/>
                    <w:u w:val="single"/>
                  </w:rPr>
                  <w:t xml:space="preserve"> DE</w:t>
                </w:r>
              </w:smartTag>
              <w:r w:rsidRPr="00056BC6">
                <w:rPr>
                  <w:rFonts w:ascii="Arial" w:hAnsi="Arial" w:cs="Arial"/>
                  <w:b/>
                  <w:bCs/>
                  <w:u w:val="single"/>
                </w:rPr>
                <w:t xml:space="preserve"> L</w:t>
              </w:r>
            </w:smartTag>
            <w:r w:rsidRPr="00056BC6">
              <w:rPr>
                <w:rFonts w:ascii="Arial" w:hAnsi="Arial" w:cs="Arial"/>
                <w:b/>
                <w:bCs/>
                <w:u w:val="single"/>
              </w:rPr>
              <w:t>’AIGUA</w:t>
            </w:r>
          </w:p>
          <w:p w14:paraId="776A380E" w14:textId="77777777" w:rsidR="00FB1ACD" w:rsidRDefault="00FB1ACD" w:rsidP="003E2E13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Els materials emprats en la fabricació seran resistents a l’aigua, a la corrosió, lliures de substàncies tòxiques i no potables i no seran atacats per desenvolupament de bactèries, algues, fongs o altres formes de vida i sense arribar a contaminar l’aigua que pogués estar en contacte seu.</w:t>
            </w:r>
          </w:p>
          <w:p w14:paraId="40F56E37" w14:textId="77777777" w:rsidR="003E2E13" w:rsidRPr="00056BC6" w:rsidRDefault="003E2E13" w:rsidP="003E2E13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E00596" w:rsidRPr="00056BC6" w14:paraId="7EF52615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22EC33" w14:textId="77777777" w:rsidR="00E00596" w:rsidRPr="00056BC6" w:rsidRDefault="00E00596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="003544FB" w:rsidRPr="00056BC6">
              <w:rPr>
                <w:rFonts w:ascii="Arial" w:hAnsi="Arial" w:cs="Arial"/>
                <w:b/>
                <w:bCs/>
                <w:u w:val="single"/>
              </w:rPr>
              <w:t>TGE</w:t>
            </w:r>
          </w:p>
          <w:p w14:paraId="08CC3D84" w14:textId="77777777" w:rsidR="004A0EA1" w:rsidRDefault="004A0EA1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Portaran una etiqueta d’identificació o gravats amb la ref. comercial, el diàmetre i la pressió nominals i materials</w:t>
            </w:r>
            <w:r w:rsidR="003E2E13">
              <w:rPr>
                <w:rFonts w:ascii="Arial" w:hAnsi="Arial" w:cs="Arial"/>
              </w:rPr>
              <w:t>.</w:t>
            </w:r>
          </w:p>
          <w:p w14:paraId="1E60B464" w14:textId="77777777" w:rsidR="003E2E13" w:rsidRPr="00056BC6" w:rsidRDefault="003E2E13" w:rsidP="003E2E13">
            <w:pPr>
              <w:jc w:val="both"/>
              <w:rPr>
                <w:rFonts w:ascii="Arial" w:hAnsi="Arial" w:cs="Arial"/>
              </w:rPr>
            </w:pPr>
          </w:p>
        </w:tc>
      </w:tr>
      <w:tr w:rsidR="00E00596" w:rsidRPr="00056BC6" w14:paraId="12348FF6" w14:textId="77777777" w:rsidTr="00DF251D">
        <w:trPr>
          <w:trHeight w:val="567"/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C2F7F4" w14:textId="77777777" w:rsidR="00E00596" w:rsidRPr="00056BC6" w:rsidRDefault="003544FB" w:rsidP="003E2E13">
            <w:pPr>
              <w:keepNext/>
              <w:spacing w:line="36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DOCUMENTACIÓ</w:t>
            </w:r>
          </w:p>
          <w:p w14:paraId="5BAF1D16" w14:textId="77777777" w:rsidR="004A0EA1" w:rsidRPr="00056BC6" w:rsidRDefault="004A0EA1" w:rsidP="003E2E13">
            <w:pPr>
              <w:spacing w:after="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cada vàlvula o en el seu conjunt es donaran:</w:t>
            </w:r>
          </w:p>
          <w:p w14:paraId="67FBBFD6" w14:textId="77777777" w:rsidR="004A0EA1" w:rsidRPr="00056BC6" w:rsidRDefault="0024146C" w:rsidP="003E2E13">
            <w:pPr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Joc de cargols</w:t>
            </w:r>
            <w:r w:rsidR="004A0EA1" w:rsidRPr="00056BC6">
              <w:rPr>
                <w:rFonts w:ascii="Arial" w:hAnsi="Arial" w:cs="Arial"/>
              </w:rPr>
              <w:t>, brides i junta segons especificacions tècniques del CAT</w:t>
            </w:r>
          </w:p>
          <w:p w14:paraId="3FFB75B2" w14:textId="77777777" w:rsidR="004A0EA1" w:rsidRPr="00056BC6" w:rsidRDefault="004A0EA1" w:rsidP="003E2E13">
            <w:pPr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Plànols de dimensionament, materials i especejament </w:t>
            </w:r>
          </w:p>
          <w:p w14:paraId="2CDEF84B" w14:textId="77777777" w:rsidR="004A0EA1" w:rsidRPr="00056BC6" w:rsidRDefault="004A0EA1" w:rsidP="003E2E13">
            <w:pPr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Certificats de materials de fosa i comercials adquirits a tercers o propis </w:t>
            </w:r>
          </w:p>
          <w:p w14:paraId="00E82BCB" w14:textId="77777777" w:rsidR="004A0EA1" w:rsidRDefault="004A0EA1" w:rsidP="003E2E13">
            <w:pPr>
              <w:numPr>
                <w:ilvl w:val="0"/>
                <w:numId w:val="10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Certificat de totes les proves efectuades pel fabricant</w:t>
            </w:r>
          </w:p>
          <w:p w14:paraId="65E4B65A" w14:textId="77777777" w:rsidR="003E2E13" w:rsidRPr="00056BC6" w:rsidRDefault="003E2E13" w:rsidP="003E2E13">
            <w:pPr>
              <w:jc w:val="both"/>
              <w:rPr>
                <w:rFonts w:ascii="Arial" w:hAnsi="Arial" w:cs="Arial"/>
              </w:rPr>
            </w:pPr>
          </w:p>
        </w:tc>
      </w:tr>
      <w:tr w:rsidR="003E2E13" w:rsidRPr="00056BC6" w14:paraId="33805157" w14:textId="77777777" w:rsidTr="00DF251D">
        <w:trPr>
          <w:trHeight w:val="567"/>
          <w:jc w:val="center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</w:tcPr>
          <w:p w14:paraId="05839993" w14:textId="77777777" w:rsidR="00E55195" w:rsidRDefault="00E55195" w:rsidP="002A1470">
            <w:pPr>
              <w:keepNext/>
              <w:spacing w:line="276" w:lineRule="auto"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  <w:p w14:paraId="24A761A3" w14:textId="77777777" w:rsidR="003E2E13" w:rsidRPr="00056BC6" w:rsidRDefault="003E2E13" w:rsidP="003E2E13">
            <w:pPr>
              <w:ind w:left="36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Cos </w:t>
            </w:r>
          </w:p>
          <w:p w14:paraId="44597DC3" w14:textId="77777777" w:rsidR="003E2E13" w:rsidRPr="00056BC6" w:rsidRDefault="003E2E13" w:rsidP="003E2E13">
            <w:pPr>
              <w:ind w:left="36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Obturador</w:t>
            </w:r>
          </w:p>
          <w:p w14:paraId="383A699F" w14:textId="77777777" w:rsidR="003E2E13" w:rsidRPr="00056BC6" w:rsidRDefault="003E2E13" w:rsidP="003E2E13">
            <w:pPr>
              <w:ind w:left="36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Eix i femella esfèrica</w:t>
            </w:r>
          </w:p>
          <w:p w14:paraId="33F2D30D" w14:textId="77777777" w:rsidR="003E2E13" w:rsidRPr="00056BC6" w:rsidRDefault="003E2E13" w:rsidP="003E2E13">
            <w:pPr>
              <w:ind w:left="36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Amortidor</w:t>
            </w:r>
          </w:p>
        </w:tc>
        <w:tc>
          <w:tcPr>
            <w:tcW w:w="6691" w:type="dxa"/>
            <w:tcBorders>
              <w:top w:val="nil"/>
              <w:left w:val="nil"/>
              <w:bottom w:val="nil"/>
              <w:right w:val="nil"/>
            </w:tcBorders>
          </w:tcPr>
          <w:p w14:paraId="05976ED8" w14:textId="77777777" w:rsidR="00E55195" w:rsidRDefault="00E55195" w:rsidP="002A1470">
            <w:pPr>
              <w:keepNext/>
              <w:spacing w:line="276" w:lineRule="auto"/>
              <w:jc w:val="both"/>
              <w:rPr>
                <w:rFonts w:ascii="Arial" w:hAnsi="Arial" w:cs="Arial"/>
              </w:rPr>
            </w:pPr>
          </w:p>
          <w:p w14:paraId="1D841522" w14:textId="77777777" w:rsidR="003E2E13" w:rsidRPr="00056BC6" w:rsidRDefault="003E2E13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fosa FGS-600.3</w:t>
            </w:r>
          </w:p>
          <w:p w14:paraId="6F2B89D2" w14:textId="77777777" w:rsidR="003E2E13" w:rsidRPr="00056BC6" w:rsidRDefault="003E2E13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fosa FGS-600.3</w:t>
            </w:r>
          </w:p>
          <w:p w14:paraId="745340A3" w14:textId="77777777" w:rsidR="003E2E13" w:rsidRPr="00056BC6" w:rsidRDefault="003E2E13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AISI-304</w:t>
            </w:r>
          </w:p>
          <w:p w14:paraId="38E39717" w14:textId="77777777" w:rsidR="00E55195" w:rsidRDefault="003E2E13" w:rsidP="002A1470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cau</w:t>
            </w:r>
            <w:r w:rsidR="00E55195">
              <w:rPr>
                <w:rFonts w:ascii="Arial" w:hAnsi="Arial" w:cs="Arial"/>
              </w:rPr>
              <w:t>txú sintètic</w:t>
            </w:r>
          </w:p>
          <w:p w14:paraId="0E281A29" w14:textId="77777777" w:rsidR="00252375" w:rsidRPr="00056BC6" w:rsidRDefault="00252375" w:rsidP="002A1470">
            <w:pPr>
              <w:jc w:val="both"/>
              <w:rPr>
                <w:rFonts w:ascii="Arial" w:hAnsi="Arial" w:cs="Arial"/>
              </w:rPr>
            </w:pPr>
          </w:p>
        </w:tc>
      </w:tr>
      <w:tr w:rsidR="00662147" w:rsidRPr="00056BC6" w14:paraId="04CF0A51" w14:textId="77777777" w:rsidTr="00DF251D">
        <w:trPr>
          <w:trHeight w:val="283"/>
          <w:jc w:val="center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</w:tcPr>
          <w:p w14:paraId="5CBD4428" w14:textId="77777777" w:rsidR="00662147" w:rsidRPr="00056BC6" w:rsidRDefault="003544FB" w:rsidP="003E2E1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6691" w:type="dxa"/>
            <w:tcBorders>
              <w:top w:val="nil"/>
              <w:left w:val="nil"/>
              <w:bottom w:val="nil"/>
              <w:right w:val="nil"/>
            </w:tcBorders>
          </w:tcPr>
          <w:p w14:paraId="63EC8C4B" w14:textId="77777777" w:rsidR="00662147" w:rsidRPr="00056BC6" w:rsidRDefault="00662147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CLAP</w:t>
            </w:r>
          </w:p>
        </w:tc>
      </w:tr>
      <w:tr w:rsidR="00662147" w:rsidRPr="00056BC6" w14:paraId="7DAC49E2" w14:textId="77777777" w:rsidTr="00DF251D">
        <w:trPr>
          <w:trHeight w:val="283"/>
          <w:jc w:val="center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</w:tcPr>
          <w:p w14:paraId="15CB7C93" w14:textId="77777777" w:rsidR="00662147" w:rsidRPr="00056BC6" w:rsidRDefault="00662147" w:rsidP="003E2E1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6691" w:type="dxa"/>
            <w:tcBorders>
              <w:top w:val="nil"/>
              <w:left w:val="nil"/>
              <w:bottom w:val="nil"/>
              <w:right w:val="nil"/>
            </w:tcBorders>
          </w:tcPr>
          <w:p w14:paraId="3A76E141" w14:textId="77777777" w:rsidR="00662147" w:rsidRPr="00056BC6" w:rsidRDefault="003E2E13" w:rsidP="003E2E1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ALST</w:t>
            </w:r>
            <w:r w:rsidRPr="00056BC6">
              <w:rPr>
                <w:rFonts w:ascii="Arial" w:hAnsi="Arial" w:cs="Arial"/>
              </w:rPr>
              <w:t>OM (NEYRTEC) o similar</w:t>
            </w:r>
          </w:p>
        </w:tc>
      </w:tr>
      <w:tr w:rsidR="00662147" w:rsidRPr="00056BC6" w14:paraId="271C3526" w14:textId="77777777" w:rsidTr="00DF251D">
        <w:trPr>
          <w:trHeight w:val="283"/>
          <w:jc w:val="center"/>
        </w:trPr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</w:tcPr>
          <w:p w14:paraId="559B6A0C" w14:textId="77777777" w:rsidR="00662147" w:rsidRPr="00056BC6" w:rsidRDefault="003544FB" w:rsidP="003E2E1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SUBMINISTRADOR</w:t>
            </w:r>
          </w:p>
        </w:tc>
        <w:tc>
          <w:tcPr>
            <w:tcW w:w="6691" w:type="dxa"/>
            <w:tcBorders>
              <w:top w:val="nil"/>
              <w:left w:val="nil"/>
              <w:bottom w:val="nil"/>
              <w:right w:val="nil"/>
            </w:tcBorders>
          </w:tcPr>
          <w:p w14:paraId="46402D71" w14:textId="77777777" w:rsidR="00662147" w:rsidRPr="00056BC6" w:rsidRDefault="00662147" w:rsidP="003E2E1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EINAR</w:t>
            </w:r>
            <w:r w:rsidR="0072230D">
              <w:rPr>
                <w:rFonts w:ascii="Arial" w:hAnsi="Arial" w:cs="Arial"/>
              </w:rPr>
              <w:t xml:space="preserve"> o similar</w:t>
            </w:r>
          </w:p>
        </w:tc>
      </w:tr>
    </w:tbl>
    <w:p w14:paraId="002FB844" w14:textId="77777777" w:rsidR="006922A4" w:rsidRDefault="006922A4" w:rsidP="00422C28">
      <w:pPr>
        <w:jc w:val="both"/>
        <w:rPr>
          <w:rFonts w:ascii="Arial" w:hAnsi="Arial" w:cs="Arial"/>
        </w:rPr>
      </w:pPr>
    </w:p>
    <w:p w14:paraId="41BCCACA" w14:textId="77777777" w:rsidR="00A57F6A" w:rsidRDefault="00A57F6A" w:rsidP="00422C28">
      <w:pPr>
        <w:jc w:val="both"/>
        <w:rPr>
          <w:rFonts w:ascii="Arial" w:hAnsi="Arial" w:cs="Arial"/>
        </w:rPr>
        <w:sectPr w:rsidR="00A57F6A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7536A" w:rsidRPr="00056BC6" w14:paraId="15E6FA0F" w14:textId="77777777" w:rsidTr="00006397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02BC892B" w14:textId="77777777" w:rsidR="0097536A" w:rsidRPr="00056BC6" w:rsidRDefault="0097536A" w:rsidP="0016284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97536A" w:rsidRPr="00056BC6" w14:paraId="5FA4E378" w14:textId="77777777" w:rsidTr="0000639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5913D735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69340137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0B1F8994" w14:textId="77777777" w:rsidR="0097536A" w:rsidRPr="00056BC6" w:rsidRDefault="0097536A" w:rsidP="00162842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53EDAA23" w14:textId="77777777" w:rsidR="0097536A" w:rsidRPr="00056BC6" w:rsidRDefault="0097536A" w:rsidP="0016284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01/03/2011</w:t>
            </w:r>
          </w:p>
        </w:tc>
      </w:tr>
      <w:tr w:rsidR="0097536A" w:rsidRPr="00056BC6" w14:paraId="52A7B881" w14:textId="77777777" w:rsidTr="0000639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53B75BDE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3C4C355B" w14:textId="77777777" w:rsidR="0097536A" w:rsidRPr="00056BC6" w:rsidRDefault="0097536A" w:rsidP="00162842">
            <w:pPr>
              <w:jc w:val="both"/>
              <w:outlineLvl w:val="0"/>
              <w:rPr>
                <w:rFonts w:ascii="Arial" w:hAnsi="Arial" w:cs="Arial"/>
              </w:rPr>
            </w:pPr>
            <w:bookmarkStart w:id="340" w:name="_Toc14429626"/>
            <w:bookmarkStart w:id="341" w:name="_Toc137214911"/>
            <w:r>
              <w:rPr>
                <w:rFonts w:ascii="Arial" w:hAnsi="Arial" w:cs="Arial"/>
              </w:rPr>
              <w:t>VÀLVULA ANTIRETORN PER AIRE</w:t>
            </w:r>
            <w:bookmarkEnd w:id="340"/>
            <w:bookmarkEnd w:id="341"/>
          </w:p>
        </w:tc>
      </w:tr>
      <w:tr w:rsidR="0097536A" w:rsidRPr="00056BC6" w14:paraId="5EEB127E" w14:textId="77777777" w:rsidTr="0000639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075DFB8B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3B87AC55" w14:textId="77777777" w:rsidR="0097536A" w:rsidRPr="00056BC6" w:rsidRDefault="0097536A" w:rsidP="00162842">
            <w:pPr>
              <w:jc w:val="both"/>
              <w:outlineLvl w:val="1"/>
              <w:rPr>
                <w:rFonts w:ascii="Arial" w:hAnsi="Arial" w:cs="Arial"/>
              </w:rPr>
            </w:pPr>
            <w:bookmarkStart w:id="342" w:name="_Toc14429627"/>
            <w:bookmarkStart w:id="343" w:name="_Toc137214912"/>
            <w:r>
              <w:rPr>
                <w:rFonts w:ascii="Arial" w:hAnsi="Arial" w:cs="Arial"/>
              </w:rPr>
              <w:t>CLIFCO</w:t>
            </w:r>
            <w:bookmarkEnd w:id="342"/>
            <w:bookmarkEnd w:id="343"/>
          </w:p>
        </w:tc>
      </w:tr>
      <w:tr w:rsidR="0097536A" w:rsidRPr="00056BC6" w14:paraId="5B2768BC" w14:textId="77777777" w:rsidTr="00006397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7B314EE6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2DACD9AC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Sistemes pneumàtics per calderons i altres</w:t>
            </w:r>
          </w:p>
        </w:tc>
      </w:tr>
    </w:tbl>
    <w:p w14:paraId="11E9D88E" w14:textId="77777777" w:rsidR="0097536A" w:rsidRPr="002610A3" w:rsidRDefault="0097536A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3257469" w14:textId="77777777" w:rsidR="0097536A" w:rsidRPr="00006397" w:rsidRDefault="00377721" w:rsidP="00006397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06397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2523694B" wp14:editId="5A8B17D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40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247CD8" id="Line 64" o:spid="_x0000_s1026" style="position:absolute;z-index:25167513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rVb8f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97536A" w:rsidRPr="00006397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747"/>
        <w:gridCol w:w="7892"/>
      </w:tblGrid>
      <w:tr w:rsidR="0097536A" w:rsidRPr="00056BC6" w14:paraId="7481D366" w14:textId="77777777" w:rsidTr="00006397">
        <w:trPr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EFBC28" w14:textId="77777777" w:rsidR="0097536A" w:rsidRDefault="0097536A" w:rsidP="002A7B4C">
            <w:pPr>
              <w:spacing w:after="120"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Diàmetre </w:t>
            </w:r>
            <w:r>
              <w:rPr>
                <w:rFonts w:ascii="Arial" w:hAnsi="Arial" w:cs="Arial"/>
                <w:b/>
                <w:bCs/>
              </w:rPr>
              <w:t xml:space="preserve">pas: </w:t>
            </w:r>
            <w:r>
              <w:rPr>
                <w:rFonts w:ascii="Arial" w:hAnsi="Arial" w:cs="Arial"/>
              </w:rPr>
              <w:t>d’</w:t>
            </w:r>
            <w:r w:rsidRPr="00193177">
              <w:rPr>
                <w:rFonts w:ascii="Arial" w:hAnsi="Arial" w:cs="Arial"/>
              </w:rPr>
              <w:t>1/8</w:t>
            </w:r>
            <w:r>
              <w:rPr>
                <w:rFonts w:ascii="Arial" w:hAnsi="Arial" w:cs="Arial"/>
              </w:rPr>
              <w:t xml:space="preserve"> a 1½” rosca gas femelles</w:t>
            </w:r>
          </w:p>
          <w:p w14:paraId="2E122678" w14:textId="77777777" w:rsidR="0097536A" w:rsidRDefault="0097536A" w:rsidP="002A7B4C">
            <w:pPr>
              <w:spacing w:after="120"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Temperatura màxima: 100 ºC</w:t>
            </w:r>
          </w:p>
          <w:p w14:paraId="095A9E91" w14:textId="77777777" w:rsidR="002A7B4C" w:rsidRPr="00056BC6" w:rsidRDefault="0097536A" w:rsidP="002A7B4C">
            <w:pPr>
              <w:spacing w:after="120" w:line="360" w:lineRule="auto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</w:rPr>
              <w:t>Màxima pressió de servei: de 360 a 500 bars (segons diàmetre)</w:t>
            </w:r>
          </w:p>
        </w:tc>
      </w:tr>
      <w:tr w:rsidR="002A7B4C" w:rsidRPr="00056BC6" w14:paraId="199EB656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3397EF22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66BDC796" w14:textId="77777777" w:rsidR="002A7B4C" w:rsidRPr="00056BC6" w:rsidRDefault="002A7B4C" w:rsidP="00764389">
            <w:pPr>
              <w:jc w:val="both"/>
              <w:rPr>
                <w:rFonts w:ascii="Arial" w:hAnsi="Arial" w:cs="Arial"/>
              </w:rPr>
            </w:pPr>
          </w:p>
        </w:tc>
      </w:tr>
      <w:tr w:rsidR="002A7B4C" w:rsidRPr="00056BC6" w14:paraId="0653EE83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78C5C9D8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56DD640B" w14:textId="77777777" w:rsidR="002A7B4C" w:rsidRPr="00056BC6" w:rsidRDefault="002A7B4C" w:rsidP="00764389">
            <w:pPr>
              <w:jc w:val="both"/>
              <w:rPr>
                <w:rFonts w:ascii="Arial" w:hAnsi="Arial" w:cs="Arial"/>
              </w:rPr>
            </w:pPr>
            <w:r w:rsidRPr="002A7B4C">
              <w:rPr>
                <w:rFonts w:ascii="Arial" w:hAnsi="Arial" w:cs="Arial"/>
                <w:bCs/>
              </w:rPr>
              <w:t>d’acer</w:t>
            </w:r>
          </w:p>
        </w:tc>
      </w:tr>
      <w:tr w:rsidR="002A7B4C" w:rsidRPr="00056BC6" w14:paraId="2AD116F7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5CF1DC5F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Seient</w:t>
            </w: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45A01EF9" w14:textId="77777777" w:rsidR="002A7B4C" w:rsidRPr="002A7B4C" w:rsidRDefault="002A7B4C" w:rsidP="00764389">
            <w:pPr>
              <w:jc w:val="both"/>
              <w:rPr>
                <w:rFonts w:ascii="Arial" w:hAnsi="Arial" w:cs="Arial"/>
                <w:bCs/>
              </w:rPr>
            </w:pPr>
            <w:r w:rsidRPr="002A7B4C">
              <w:rPr>
                <w:rFonts w:ascii="Arial" w:hAnsi="Arial" w:cs="Arial"/>
                <w:bCs/>
              </w:rPr>
              <w:t>tou de PERBUNAN - DELRIN'</w:t>
            </w:r>
          </w:p>
        </w:tc>
      </w:tr>
      <w:tr w:rsidR="002A7B4C" w:rsidRPr="00056BC6" w14:paraId="2529CF22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326AD9C6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483144D1" w14:textId="77777777" w:rsidR="002A7B4C" w:rsidRPr="00056BC6" w:rsidRDefault="002A7B4C" w:rsidP="00764389">
            <w:pPr>
              <w:jc w:val="both"/>
              <w:rPr>
                <w:rFonts w:ascii="Arial" w:hAnsi="Arial" w:cs="Arial"/>
              </w:rPr>
            </w:pPr>
          </w:p>
        </w:tc>
      </w:tr>
      <w:tr w:rsidR="002A7B4C" w:rsidRPr="00056BC6" w14:paraId="092E2D6B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4FFC1096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14151E0A" w14:textId="77777777" w:rsidR="002A7B4C" w:rsidRPr="00056BC6" w:rsidRDefault="002A7B4C" w:rsidP="0076438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CLIFCO</w:t>
            </w:r>
            <w:r w:rsidR="0004034B">
              <w:rPr>
                <w:rFonts w:ascii="Arial" w:hAnsi="Arial" w:cs="Arial"/>
              </w:rPr>
              <w:t xml:space="preserve"> o similar</w:t>
            </w:r>
          </w:p>
        </w:tc>
      </w:tr>
      <w:tr w:rsidR="002A7B4C" w:rsidRPr="00056BC6" w14:paraId="078E801A" w14:textId="77777777" w:rsidTr="00006397">
        <w:trPr>
          <w:jc w:val="center"/>
        </w:trPr>
        <w:tc>
          <w:tcPr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4B9115CC" w14:textId="77777777" w:rsidR="002A7B4C" w:rsidRPr="00056BC6" w:rsidRDefault="002A7B4C" w:rsidP="00764389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660" w:type="dxa"/>
            <w:tcBorders>
              <w:top w:val="nil"/>
              <w:left w:val="nil"/>
              <w:bottom w:val="nil"/>
              <w:right w:val="nil"/>
            </w:tcBorders>
          </w:tcPr>
          <w:p w14:paraId="17FE083B" w14:textId="77777777" w:rsidR="002A7B4C" w:rsidRPr="00056BC6" w:rsidRDefault="002A7B4C" w:rsidP="00764389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NRSF</w:t>
            </w:r>
          </w:p>
        </w:tc>
      </w:tr>
    </w:tbl>
    <w:p w14:paraId="00D50F8F" w14:textId="77777777" w:rsidR="0097536A" w:rsidRDefault="0097536A" w:rsidP="0097536A"/>
    <w:p w14:paraId="08C29793" w14:textId="77777777" w:rsidR="002A7B4C" w:rsidRDefault="002A7B4C" w:rsidP="0097536A"/>
    <w:p w14:paraId="2C3DA5D7" w14:textId="77777777" w:rsidR="00A57F6A" w:rsidRPr="002610A3" w:rsidRDefault="00A57F6A" w:rsidP="00422C28">
      <w:pPr>
        <w:jc w:val="both"/>
        <w:rPr>
          <w:rFonts w:ascii="Arial" w:hAnsi="Arial" w:cs="Arial"/>
        </w:rPr>
        <w:sectPr w:rsidR="00A57F6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7495E" w:rsidRPr="00056BC6" w14:paraId="22850D4C" w14:textId="77777777" w:rsidTr="00D7495E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72EDA94E" w14:textId="77777777" w:rsidR="00D7495E" w:rsidRPr="00056BC6" w:rsidRDefault="00D7495E" w:rsidP="006F3C45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D7495E" w:rsidRPr="00056BC6" w14:paraId="26DE556D" w14:textId="77777777" w:rsidTr="00D7495E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655BEF1A" w14:textId="77777777" w:rsidR="00D7495E" w:rsidRPr="00056BC6" w:rsidRDefault="00D7495E" w:rsidP="006F3C4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12F0B820" w14:textId="77777777" w:rsidR="00D7495E" w:rsidRPr="00056BC6" w:rsidRDefault="00D7495E" w:rsidP="006F3C45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37D46AE2" w14:textId="77777777" w:rsidR="00D7495E" w:rsidRPr="00056BC6" w:rsidRDefault="00D7495E" w:rsidP="006F3C45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6B152FF9" w14:textId="77777777" w:rsidR="00D7495E" w:rsidRPr="00056BC6" w:rsidRDefault="00D7495E" w:rsidP="006F3C4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19/10/2021</w:t>
            </w:r>
          </w:p>
        </w:tc>
      </w:tr>
      <w:tr w:rsidR="00D7495E" w:rsidRPr="00056BC6" w14:paraId="624F1944" w14:textId="77777777" w:rsidTr="00D7495E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3A7FF4B7" w14:textId="77777777" w:rsidR="00D7495E" w:rsidRPr="00056BC6" w:rsidRDefault="00D7495E" w:rsidP="006F3C4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59DBDA35" w14:textId="77777777" w:rsidR="00D7495E" w:rsidRPr="00056BC6" w:rsidRDefault="00D7495E" w:rsidP="006F3C45">
            <w:pPr>
              <w:jc w:val="both"/>
              <w:outlineLvl w:val="0"/>
              <w:rPr>
                <w:rFonts w:ascii="Arial" w:hAnsi="Arial" w:cs="Arial"/>
              </w:rPr>
            </w:pPr>
            <w:bookmarkStart w:id="344" w:name="_Toc99258006"/>
            <w:bookmarkStart w:id="345" w:name="_Toc14429628"/>
            <w:bookmarkStart w:id="346" w:name="_Toc137214913"/>
            <w:r w:rsidRPr="00056BC6">
              <w:rPr>
                <w:rFonts w:ascii="Arial" w:hAnsi="Arial" w:cs="Arial"/>
              </w:rPr>
              <w:t>VÀLVULA DE BOLA</w:t>
            </w:r>
            <w:bookmarkEnd w:id="344"/>
            <w:bookmarkEnd w:id="345"/>
            <w:bookmarkEnd w:id="346"/>
          </w:p>
        </w:tc>
      </w:tr>
      <w:tr w:rsidR="00D7495E" w:rsidRPr="00365A28" w14:paraId="0A50B950" w14:textId="77777777" w:rsidTr="00D7495E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0F8922C4" w14:textId="77777777" w:rsidR="00D7495E" w:rsidRPr="00365A28" w:rsidRDefault="00D7495E" w:rsidP="006F3C4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1B07839C" w14:textId="77777777" w:rsidR="00D7495E" w:rsidRPr="00365A28" w:rsidRDefault="00D7495E" w:rsidP="006F3C45">
            <w:pPr>
              <w:jc w:val="both"/>
              <w:outlineLvl w:val="1"/>
              <w:rPr>
                <w:rFonts w:ascii="Arial" w:hAnsi="Arial" w:cs="Arial"/>
              </w:rPr>
            </w:pPr>
            <w:bookmarkStart w:id="347" w:name="_Toc14429629"/>
            <w:bookmarkStart w:id="348" w:name="_Toc137214914"/>
            <w:r>
              <w:rPr>
                <w:rFonts w:ascii="Arial" w:hAnsi="Arial" w:cs="Arial"/>
              </w:rPr>
              <w:t>GENEBRE</w:t>
            </w:r>
            <w:bookmarkEnd w:id="347"/>
            <w:bookmarkEnd w:id="348"/>
            <w:r>
              <w:rPr>
                <w:rFonts w:ascii="Arial" w:hAnsi="Arial" w:cs="Arial"/>
              </w:rPr>
              <w:t xml:space="preserve"> </w:t>
            </w:r>
          </w:p>
        </w:tc>
      </w:tr>
      <w:tr w:rsidR="00D7495E" w:rsidRPr="00056BC6" w14:paraId="571F79AA" w14:textId="77777777" w:rsidTr="00D7495E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55E1EA08" w14:textId="77777777" w:rsidR="00D7495E" w:rsidRPr="00056BC6" w:rsidRDefault="00D7495E" w:rsidP="006F3C4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56DC290B" w14:textId="77777777" w:rsidR="00D7495E" w:rsidRPr="00056BC6" w:rsidRDefault="00D7495E" w:rsidP="006F3C45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Aïllament (obrir-tancar)</w:t>
            </w:r>
          </w:p>
        </w:tc>
      </w:tr>
    </w:tbl>
    <w:p w14:paraId="50ACFCED" w14:textId="77777777" w:rsidR="00D7495E" w:rsidRPr="002610A3" w:rsidRDefault="00D7495E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2F2E76F" w14:textId="77777777" w:rsidR="006E658F" w:rsidRPr="0086331B" w:rsidRDefault="00377721" w:rsidP="0086331B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86331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51DA842" wp14:editId="7DCCC51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9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520304" id="Line 31" o:spid="_x0000_s1026" style="position:absolute;z-index:25164236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EHyJCs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6E658F" w:rsidRPr="0086331B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747"/>
        <w:gridCol w:w="7892"/>
      </w:tblGrid>
      <w:tr w:rsidR="000A3E72" w:rsidRPr="00056BC6" w14:paraId="3616BA10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0BA537BD" w14:textId="77777777" w:rsidR="000A3E72" w:rsidRPr="00056BC6" w:rsidRDefault="00A67A8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5C57F9CB" w14:textId="77777777" w:rsidR="000A3E72" w:rsidRPr="00056BC6" w:rsidRDefault="005D68C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bola </w:t>
            </w:r>
            <w:r w:rsidR="00616EA7">
              <w:rPr>
                <w:rFonts w:ascii="Arial" w:hAnsi="Arial" w:cs="Arial"/>
              </w:rPr>
              <w:t xml:space="preserve">Ref. 2025 </w:t>
            </w:r>
          </w:p>
        </w:tc>
      </w:tr>
      <w:tr w:rsidR="000A3E72" w:rsidRPr="00056BC6" w14:paraId="60EFDF1C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20ECBF12" w14:textId="77777777" w:rsidR="000A3E72" w:rsidRPr="00056BC6" w:rsidRDefault="00A67A8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Execució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56AE56A" w14:textId="77777777" w:rsidR="005D68C7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 p</w:t>
            </w:r>
            <w:r w:rsidR="00A67A86" w:rsidRPr="00056BC6">
              <w:rPr>
                <w:rFonts w:ascii="Arial" w:hAnsi="Arial" w:cs="Arial"/>
              </w:rPr>
              <w:t xml:space="preserve">eces </w:t>
            </w:r>
          </w:p>
        </w:tc>
      </w:tr>
      <w:tr w:rsidR="000A3E72" w:rsidRPr="00056BC6" w14:paraId="0601DFE4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D4F1993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Rosca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0E950588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Gas </w:t>
            </w:r>
            <w:r w:rsidR="00A67A86" w:rsidRPr="00056BC6">
              <w:rPr>
                <w:rFonts w:ascii="Arial" w:hAnsi="Arial" w:cs="Arial"/>
              </w:rPr>
              <w:t>cònica</w:t>
            </w:r>
            <w:r w:rsidRPr="00056BC6">
              <w:rPr>
                <w:rFonts w:ascii="Arial" w:hAnsi="Arial" w:cs="Arial"/>
              </w:rPr>
              <w:t xml:space="preserve">, </w:t>
            </w:r>
            <w:r w:rsidR="00A67A86" w:rsidRPr="00056BC6">
              <w:rPr>
                <w:rFonts w:ascii="Arial" w:hAnsi="Arial" w:cs="Arial"/>
              </w:rPr>
              <w:t>connexió</w:t>
            </w:r>
            <w:r w:rsidRPr="00056BC6">
              <w:rPr>
                <w:rFonts w:ascii="Arial" w:hAnsi="Arial" w:cs="Arial"/>
              </w:rPr>
              <w:t xml:space="preserve"> DIN 259 (DIN 2999</w:t>
            </w:r>
            <w:r w:rsidR="0041606E">
              <w:rPr>
                <w:rFonts w:ascii="Arial" w:hAnsi="Arial" w:cs="Arial"/>
              </w:rPr>
              <w:t xml:space="preserve">; </w:t>
            </w:r>
            <w:r w:rsidR="0041606E" w:rsidRPr="0041606E">
              <w:rPr>
                <w:rFonts w:ascii="Arial" w:hAnsi="Arial" w:cs="Arial"/>
              </w:rPr>
              <w:t>ISO 7-1, EN 10226</w:t>
            </w:r>
            <w:r w:rsidRPr="00056BC6">
              <w:rPr>
                <w:rFonts w:ascii="Arial" w:hAnsi="Arial" w:cs="Arial"/>
              </w:rPr>
              <w:t xml:space="preserve">) </w:t>
            </w:r>
            <w:r w:rsidR="00A67A86" w:rsidRPr="00056BC6">
              <w:rPr>
                <w:rFonts w:ascii="Arial" w:hAnsi="Arial" w:cs="Arial"/>
              </w:rPr>
              <w:t xml:space="preserve">femella </w:t>
            </w:r>
          </w:p>
        </w:tc>
      </w:tr>
      <w:tr w:rsidR="000A3E72" w:rsidRPr="00056BC6" w14:paraId="793C38CA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10F6EB1F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Pas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6BA6CE10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Total 800 WOG</w:t>
            </w:r>
          </w:p>
        </w:tc>
      </w:tr>
      <w:tr w:rsidR="000A3E72" w:rsidRPr="00056BC6" w14:paraId="5CBAEED4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165B9CB0" w14:textId="77777777" w:rsidR="000A3E72" w:rsidRPr="00056BC6" w:rsidRDefault="00A67A8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5396D6CA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63 Bars</w:t>
            </w:r>
          </w:p>
        </w:tc>
      </w:tr>
      <w:tr w:rsidR="000A3E72" w:rsidRPr="00056BC6" w14:paraId="2BB0B55D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0A6926FE" w14:textId="77777777" w:rsidR="000A3E72" w:rsidRPr="00056BC6" w:rsidRDefault="000A3E72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7F0987EE" w14:textId="77777777" w:rsidR="000A3E72" w:rsidRPr="00056BC6" w:rsidRDefault="000A3E72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0A3E72" w:rsidRPr="00056BC6" w14:paraId="52C0C100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352A8D06" w14:textId="77777777" w:rsidR="000A3E72" w:rsidRPr="00056BC6" w:rsidRDefault="00A67A8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  <w:r w:rsidR="005D68C7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C70E9A9" w14:textId="77777777" w:rsidR="000A3E72" w:rsidRPr="00056BC6" w:rsidRDefault="000A3E72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0A3E72" w:rsidRPr="00056BC6" w14:paraId="39142823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47B8F737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</w:t>
            </w:r>
            <w:r w:rsidR="00A67A86" w:rsidRPr="00056BC6">
              <w:rPr>
                <w:rFonts w:ascii="Arial" w:hAnsi="Arial" w:cs="Arial"/>
                <w:b/>
                <w:bCs/>
              </w:rPr>
              <w:t>os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1DF0C722" w14:textId="77777777" w:rsidR="000A3E72" w:rsidRPr="00056BC6" w:rsidRDefault="00A67A8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5D68C7" w:rsidRPr="00056BC6">
              <w:rPr>
                <w:rFonts w:ascii="Arial" w:hAnsi="Arial" w:cs="Arial"/>
              </w:rPr>
              <w:t xml:space="preserve"> INOX </w:t>
            </w:r>
            <w:r w:rsidRPr="00056BC6">
              <w:rPr>
                <w:rFonts w:ascii="Arial" w:hAnsi="Arial" w:cs="Arial"/>
              </w:rPr>
              <w:t>tipus</w:t>
            </w:r>
            <w:r w:rsidR="005D68C7" w:rsidRPr="00056BC6">
              <w:rPr>
                <w:rFonts w:ascii="Arial" w:hAnsi="Arial" w:cs="Arial"/>
              </w:rPr>
              <w:t xml:space="preserve"> 316</w:t>
            </w:r>
          </w:p>
        </w:tc>
      </w:tr>
      <w:tr w:rsidR="000A3E72" w:rsidRPr="00056BC6" w14:paraId="5FFFAC94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555496D0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Bola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292A8A12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AISI 316</w:t>
            </w:r>
          </w:p>
        </w:tc>
      </w:tr>
      <w:tr w:rsidR="000A3E72" w:rsidRPr="00056BC6" w14:paraId="6D32E6B3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E8C9403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</w:t>
            </w:r>
            <w:r w:rsidR="00A67A86" w:rsidRPr="00056BC6">
              <w:rPr>
                <w:rFonts w:ascii="Arial" w:hAnsi="Arial" w:cs="Arial"/>
                <w:b/>
                <w:bCs/>
              </w:rPr>
              <w:t xml:space="preserve">ix 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221726A9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AISI 316</w:t>
            </w:r>
          </w:p>
        </w:tc>
      </w:tr>
      <w:tr w:rsidR="000A3E72" w:rsidRPr="00056BC6" w14:paraId="27392C37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54C961E7" w14:textId="77777777" w:rsidR="000A3E72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Maneta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4CBDC4F1" w14:textId="77777777" w:rsidR="000A3E72" w:rsidRPr="00056BC6" w:rsidRDefault="005D68C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AISI 3</w:t>
            </w:r>
            <w:r w:rsidR="00616EA7">
              <w:rPr>
                <w:rFonts w:ascii="Arial" w:hAnsi="Arial" w:cs="Arial"/>
              </w:rPr>
              <w:t>04</w:t>
            </w:r>
          </w:p>
        </w:tc>
      </w:tr>
      <w:tr w:rsidR="000A3E72" w:rsidRPr="00056BC6" w14:paraId="5BE4A6C8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57620B94" w14:textId="77777777" w:rsidR="000A3E72" w:rsidRPr="00056BC6" w:rsidRDefault="00A67A8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Assentament 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6762FF2F" w14:textId="77777777" w:rsidR="000A3E72" w:rsidRPr="00056BC6" w:rsidRDefault="005D68C7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PTFE + fibra de vidr</w:t>
            </w:r>
            <w:r w:rsidR="00A67A86" w:rsidRPr="00056BC6">
              <w:rPr>
                <w:rFonts w:ascii="Arial" w:hAnsi="Arial" w:cs="Arial"/>
              </w:rPr>
              <w:t xml:space="preserve">e </w:t>
            </w:r>
          </w:p>
        </w:tc>
      </w:tr>
      <w:tr w:rsidR="005D68C7" w:rsidRPr="00056BC6" w14:paraId="7881C6C8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DDF3865" w14:textId="77777777" w:rsidR="005D68C7" w:rsidRPr="00056BC6" w:rsidRDefault="005D68C7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2783708E" w14:textId="77777777" w:rsidR="005D68C7" w:rsidRPr="00056BC6" w:rsidRDefault="005D68C7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77FFC" w:rsidRPr="00056BC6" w14:paraId="1C684B33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44B7427C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  <w:r w:rsidRPr="00E77FFC">
              <w:rPr>
                <w:rFonts w:ascii="Arial" w:hAnsi="Arial" w:cs="Arial"/>
                <w:b/>
                <w:bCs/>
              </w:rPr>
              <w:t>ACTUADOR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457E6151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</w:p>
        </w:tc>
      </w:tr>
      <w:tr w:rsidR="00E77FFC" w:rsidRPr="00056BC6" w14:paraId="71264CC0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819B725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D93FB8E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ISO 5211</w:t>
            </w:r>
          </w:p>
        </w:tc>
      </w:tr>
      <w:tr w:rsidR="00E77FFC" w:rsidRPr="00056BC6" w14:paraId="3F007BAA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55B5D9B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Model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7D22E6E3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J+J RC20</w:t>
            </w:r>
          </w:p>
        </w:tc>
      </w:tr>
      <w:tr w:rsidR="00E77FFC" w:rsidRPr="00056BC6" w14:paraId="763282B0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10950380" w14:textId="77777777" w:rsidR="00E77FFC" w:rsidRDefault="00E77FFC" w:rsidP="00004DD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Parell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FB3F7B4" w14:textId="77777777" w:rsidR="00E77FFC" w:rsidRDefault="00E77FFC" w:rsidP="00004DD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projecte</w:t>
            </w:r>
          </w:p>
        </w:tc>
      </w:tr>
      <w:tr w:rsidR="00E77FFC" w:rsidRPr="00056BC6" w14:paraId="2700DB87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0ACC9306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Tensió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65311509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 Vdc</w:t>
            </w:r>
          </w:p>
        </w:tc>
      </w:tr>
      <w:tr w:rsidR="00E77FFC" w:rsidRPr="00056BC6" w14:paraId="287E4439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66F29B0A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0432B60A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</w:p>
        </w:tc>
      </w:tr>
      <w:tr w:rsidR="00E77FFC" w:rsidRPr="00056BC6" w14:paraId="42D0CE45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0F0C0717" w14:textId="77777777" w:rsidR="00E77FFC" w:rsidRPr="00056BC6" w:rsidRDefault="00E77FFC" w:rsidP="00004DD5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5B78C2AA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</w:p>
        </w:tc>
      </w:tr>
      <w:tr w:rsidR="00E77FFC" w:rsidRPr="00056BC6" w14:paraId="03AA996B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5F861717" w14:textId="77777777" w:rsidR="00E77FFC" w:rsidRPr="00E77FFC" w:rsidRDefault="00E77FFC" w:rsidP="00004DD5">
            <w:pPr>
              <w:rPr>
                <w:rFonts w:ascii="Arial" w:hAnsi="Arial" w:cs="Arial"/>
                <w:b/>
                <w:bCs/>
              </w:rPr>
            </w:pPr>
            <w:r w:rsidRPr="00E77FFC">
              <w:rPr>
                <w:rFonts w:ascii="Arial" w:hAnsi="Arial" w:cs="Arial"/>
                <w:b/>
                <w:bCs/>
              </w:rPr>
              <w:t>USOS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630A805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Instrumentació pressió, nivell, ventoses, desguassos, etc. </w:t>
            </w:r>
          </w:p>
        </w:tc>
      </w:tr>
      <w:tr w:rsidR="00E77FFC" w:rsidRPr="00056BC6" w14:paraId="697B2D93" w14:textId="77777777" w:rsidTr="00E77FFC">
        <w:trPr>
          <w:jc w:val="center"/>
        </w:trPr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</w:tcPr>
          <w:p w14:paraId="42CC49EE" w14:textId="77777777" w:rsidR="00E77FFC" w:rsidRPr="00E77FFC" w:rsidRDefault="00E77FFC" w:rsidP="00004DD5">
            <w:pPr>
              <w:rPr>
                <w:rFonts w:ascii="Arial" w:hAnsi="Arial" w:cs="Arial"/>
                <w:b/>
                <w:bCs/>
              </w:rPr>
            </w:pPr>
            <w:r w:rsidRPr="00E77FFC">
              <w:rPr>
                <w:rFonts w:ascii="Arial" w:hAnsi="Arial" w:cs="Arial"/>
                <w:b/>
                <w:bCs/>
              </w:rPr>
              <w:t>FABRICANT</w:t>
            </w:r>
          </w:p>
        </w:tc>
        <w:tc>
          <w:tcPr>
            <w:tcW w:w="7892" w:type="dxa"/>
            <w:tcBorders>
              <w:top w:val="nil"/>
              <w:left w:val="nil"/>
              <w:bottom w:val="nil"/>
              <w:right w:val="nil"/>
            </w:tcBorders>
          </w:tcPr>
          <w:p w14:paraId="323D01CF" w14:textId="77777777" w:rsidR="00E77FFC" w:rsidRPr="00056BC6" w:rsidRDefault="00E77FFC" w:rsidP="00004DD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GENEBRE</w:t>
            </w:r>
            <w:r w:rsidRPr="00056BC6">
              <w:rPr>
                <w:rFonts w:ascii="Arial" w:hAnsi="Arial" w:cs="Arial"/>
              </w:rPr>
              <w:t xml:space="preserve"> o similar</w:t>
            </w:r>
          </w:p>
        </w:tc>
      </w:tr>
    </w:tbl>
    <w:p w14:paraId="70CB192F" w14:textId="77777777" w:rsidR="000A3E72" w:rsidRPr="002610A3" w:rsidRDefault="000A3E72" w:rsidP="00422C28">
      <w:pPr>
        <w:jc w:val="both"/>
        <w:rPr>
          <w:rFonts w:ascii="Arial" w:hAnsi="Arial" w:cs="Arial"/>
        </w:rPr>
      </w:pPr>
    </w:p>
    <w:p w14:paraId="355D5B50" w14:textId="77777777" w:rsidR="00560548" w:rsidRDefault="00560548" w:rsidP="00422C28">
      <w:pPr>
        <w:jc w:val="both"/>
        <w:rPr>
          <w:rFonts w:ascii="Arial" w:hAnsi="Arial" w:cs="Arial"/>
        </w:rPr>
      </w:pPr>
    </w:p>
    <w:p w14:paraId="100ED6C0" w14:textId="77777777" w:rsidR="00E77FFC" w:rsidRPr="00E77FFC" w:rsidRDefault="00E77FFC" w:rsidP="00E77FFC">
      <w:pPr>
        <w:rPr>
          <w:rFonts w:ascii="Arial" w:hAnsi="Arial" w:cs="Arial"/>
        </w:rPr>
      </w:pPr>
    </w:p>
    <w:p w14:paraId="5ACEDD18" w14:textId="77777777" w:rsidR="00E77FFC" w:rsidRDefault="00E77FFC" w:rsidP="00E77FFC">
      <w:pPr>
        <w:rPr>
          <w:rFonts w:ascii="Arial" w:hAnsi="Arial" w:cs="Arial"/>
        </w:rPr>
      </w:pPr>
    </w:p>
    <w:p w14:paraId="4C3430BF" w14:textId="052A4DB0" w:rsidR="00E77FFC" w:rsidRDefault="00E77FFC" w:rsidP="00E77FFC">
      <w:pPr>
        <w:tabs>
          <w:tab w:val="left" w:pos="717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4E85FC3B" w14:textId="77777777" w:rsidR="00E77FFC" w:rsidRDefault="00E77FFC" w:rsidP="00E77FFC">
      <w:pPr>
        <w:rPr>
          <w:rFonts w:ascii="Arial" w:hAnsi="Arial" w:cs="Arial"/>
        </w:rPr>
      </w:pPr>
    </w:p>
    <w:p w14:paraId="3A92156A" w14:textId="093EEFE6" w:rsidR="00E77FFC" w:rsidRPr="00E77FFC" w:rsidRDefault="00E77FFC" w:rsidP="00E77FFC">
      <w:pPr>
        <w:rPr>
          <w:rFonts w:ascii="Arial" w:hAnsi="Arial" w:cs="Arial"/>
        </w:rPr>
        <w:sectPr w:rsidR="00E77FFC" w:rsidRPr="00E77FFC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60548" w:rsidRPr="00056BC6" w14:paraId="36811537" w14:textId="77777777" w:rsidTr="0086331B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114C485F" w14:textId="77777777" w:rsidR="00560548" w:rsidRPr="00056BC6" w:rsidRDefault="00560548" w:rsidP="00AD3A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60548" w:rsidRPr="00056BC6" w14:paraId="34AB4AB1" w14:textId="77777777" w:rsidTr="0086331B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117BB5F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567BDD90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68EFC409" w14:textId="77777777" w:rsidR="00560548" w:rsidRPr="00056BC6" w:rsidRDefault="00560548" w:rsidP="00AD3A2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51408E98" w14:textId="77777777" w:rsidR="00560548" w:rsidRPr="00056BC6" w:rsidRDefault="0002174C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08/04/2019</w:t>
            </w:r>
          </w:p>
        </w:tc>
      </w:tr>
      <w:tr w:rsidR="00560548" w:rsidRPr="00056BC6" w14:paraId="16001C05" w14:textId="77777777" w:rsidTr="0086331B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A5D2A3D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532A3A01" w14:textId="77777777" w:rsidR="00560548" w:rsidRPr="00056BC6" w:rsidRDefault="00560548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49" w:name="_Toc521664883"/>
            <w:bookmarkStart w:id="350" w:name="_Toc14429630"/>
            <w:bookmarkStart w:id="351" w:name="_Toc137214915"/>
            <w:r w:rsidRPr="00056BC6">
              <w:rPr>
                <w:rFonts w:ascii="Arial" w:hAnsi="Arial" w:cs="Arial"/>
              </w:rPr>
              <w:t xml:space="preserve">VÀLVULA DE RETENCIÓ </w:t>
            </w:r>
            <w:bookmarkEnd w:id="349"/>
            <w:r>
              <w:rPr>
                <w:rFonts w:ascii="Arial" w:hAnsi="Arial" w:cs="Arial"/>
              </w:rPr>
              <w:t>DE BOLA</w:t>
            </w:r>
            <w:bookmarkEnd w:id="350"/>
            <w:bookmarkEnd w:id="351"/>
          </w:p>
        </w:tc>
      </w:tr>
      <w:tr w:rsidR="00560548" w:rsidRPr="00365A28" w14:paraId="734F412D" w14:textId="77777777" w:rsidTr="0086331B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D3FB5A0" w14:textId="77777777" w:rsidR="00560548" w:rsidRPr="00365A28" w:rsidRDefault="00560548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30276B61" w14:textId="77777777" w:rsidR="00560548" w:rsidRPr="00365A28" w:rsidRDefault="00560548" w:rsidP="00AD3A2D">
            <w:pPr>
              <w:jc w:val="both"/>
              <w:outlineLvl w:val="1"/>
              <w:rPr>
                <w:rFonts w:ascii="Arial" w:hAnsi="Arial" w:cs="Arial"/>
              </w:rPr>
            </w:pPr>
            <w:bookmarkStart w:id="352" w:name="_Toc14429631"/>
            <w:bookmarkStart w:id="353" w:name="_Toc137214916"/>
            <w:r>
              <w:rPr>
                <w:rFonts w:ascii="Arial" w:hAnsi="Arial" w:cs="Arial"/>
              </w:rPr>
              <w:t>AVK</w:t>
            </w:r>
            <w:bookmarkEnd w:id="352"/>
            <w:bookmarkEnd w:id="353"/>
            <w:r>
              <w:rPr>
                <w:rFonts w:ascii="Arial" w:hAnsi="Arial" w:cs="Arial"/>
              </w:rPr>
              <w:t xml:space="preserve"> </w:t>
            </w:r>
          </w:p>
        </w:tc>
      </w:tr>
      <w:tr w:rsidR="00560548" w:rsidRPr="00056BC6" w14:paraId="4147234D" w14:textId="77777777" w:rsidTr="0086331B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42844C7D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68773C09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Aïllament (obrir-tancar)</w:t>
            </w:r>
            <w:r>
              <w:rPr>
                <w:rFonts w:ascii="Arial" w:hAnsi="Arial" w:cs="Arial"/>
              </w:rPr>
              <w:t xml:space="preserve"> amb fangs</w:t>
            </w:r>
          </w:p>
        </w:tc>
      </w:tr>
    </w:tbl>
    <w:p w14:paraId="61220861" w14:textId="77777777" w:rsidR="00560548" w:rsidRPr="002610A3" w:rsidRDefault="00560548" w:rsidP="000F7F45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1A84F0C" w14:textId="77777777" w:rsidR="00560548" w:rsidRPr="0086331B" w:rsidRDefault="00560548" w:rsidP="0086331B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86331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33B0F5E4" wp14:editId="26D6081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5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762EA9" id="Line 96" o:spid="_x0000_s1026" style="position:absolute;z-index:25172428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pPGEgIAACs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S56TxhIC&#10;AAAr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86331B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2121"/>
        <w:gridCol w:w="7518"/>
      </w:tblGrid>
      <w:tr w:rsidR="00560548" w:rsidRPr="00056BC6" w14:paraId="0969CD9D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60ED6915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0EE52FDC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Vàlvula de retenció de bola de pas total, amb mínim pèrdua de càrrega</w:t>
            </w:r>
          </w:p>
        </w:tc>
      </w:tr>
      <w:tr w:rsidR="00560548" w:rsidRPr="00056BC6" w14:paraId="75933CC0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3B01A679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495C50C4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r>
              <w:rPr>
                <w:rFonts w:ascii="Arial" w:hAnsi="Arial" w:cs="Arial"/>
              </w:rPr>
              <w:t>5</w:t>
            </w:r>
            <w:r w:rsidRPr="00056BC6">
              <w:rPr>
                <w:rFonts w:ascii="Arial" w:hAnsi="Arial" w:cs="Arial"/>
              </w:rPr>
              <w:t xml:space="preserve">0 a </w:t>
            </w:r>
            <w:r>
              <w:rPr>
                <w:rFonts w:ascii="Arial" w:hAnsi="Arial" w:cs="Arial"/>
              </w:rPr>
              <w:t>6</w:t>
            </w:r>
            <w:r w:rsidRPr="00056BC6">
              <w:rPr>
                <w:rFonts w:ascii="Arial" w:hAnsi="Arial" w:cs="Arial"/>
              </w:rPr>
              <w:t>00</w:t>
            </w:r>
          </w:p>
        </w:tc>
      </w:tr>
      <w:tr w:rsidR="00560548" w:rsidRPr="00056BC6" w14:paraId="4E519F4D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2C8E91E1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 nominal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747F2F97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 PN-10</w:t>
            </w:r>
          </w:p>
        </w:tc>
      </w:tr>
      <w:tr w:rsidR="00560548" w:rsidRPr="00056BC6" w14:paraId="19C88383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2C593919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75F02BAD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  <w:r w:rsidRPr="00056BC6">
              <w:rPr>
                <w:rFonts w:ascii="Arial" w:hAnsi="Arial" w:cs="Arial"/>
              </w:rPr>
              <w:t>mb brides ISO</w:t>
            </w:r>
          </w:p>
        </w:tc>
      </w:tr>
      <w:tr w:rsidR="00560548" w:rsidRPr="00056BC6" w14:paraId="0583D2A2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3C69EF37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470AD46A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560548" w:rsidRPr="00056BC6" w14:paraId="3A1CF6D0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2D344873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49CC3513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560548" w:rsidRPr="00056BC6" w14:paraId="6BFD469F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04356C66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108C2893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560548" w:rsidRPr="00056BC6" w14:paraId="19C12DFA" w14:textId="77777777" w:rsidTr="001F16B1">
        <w:trPr>
          <w:trHeight w:val="1191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6E8B3CF1" w14:textId="77777777" w:rsidR="00560548" w:rsidRPr="00056BC6" w:rsidRDefault="00560548" w:rsidP="0086331B">
            <w:pPr>
              <w:ind w:left="369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  <w:p w14:paraId="6EADDB11" w14:textId="77777777" w:rsidR="00560548" w:rsidRPr="00056BC6" w:rsidRDefault="00560548" w:rsidP="0086331B">
            <w:pPr>
              <w:ind w:left="36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Tapa</w:t>
            </w:r>
          </w:p>
          <w:p w14:paraId="1EB9FC36" w14:textId="77777777" w:rsidR="00560548" w:rsidRPr="00056BC6" w:rsidRDefault="00560548" w:rsidP="0086331B">
            <w:pPr>
              <w:ind w:left="36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Bola</w:t>
            </w:r>
          </w:p>
          <w:p w14:paraId="600D5FC8" w14:textId="77777777" w:rsidR="00560548" w:rsidRPr="00056BC6" w:rsidRDefault="00560548" w:rsidP="0086331B">
            <w:pPr>
              <w:ind w:left="36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Junta</w:t>
            </w:r>
          </w:p>
          <w:p w14:paraId="7C207663" w14:textId="77777777" w:rsidR="00560548" w:rsidRDefault="0086331B" w:rsidP="0086331B">
            <w:pPr>
              <w:ind w:left="36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Joc de cargols</w:t>
            </w:r>
          </w:p>
          <w:p w14:paraId="046AA20A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09D706AB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r w:rsidR="0086331B">
              <w:rPr>
                <w:rFonts w:ascii="Arial" w:hAnsi="Arial" w:cs="Arial"/>
              </w:rPr>
              <w:t>osa dúcti</w:t>
            </w:r>
            <w:r>
              <w:rPr>
                <w:rFonts w:ascii="Arial" w:hAnsi="Arial" w:cs="Arial"/>
              </w:rPr>
              <w:t>l</w:t>
            </w:r>
          </w:p>
          <w:p w14:paraId="192787F8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  <w:r w:rsidR="0086331B">
              <w:rPr>
                <w:rFonts w:ascii="Arial" w:hAnsi="Arial" w:cs="Arial"/>
              </w:rPr>
              <w:t>osa dúctil</w:t>
            </w:r>
          </w:p>
          <w:p w14:paraId="1C97F143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Alumini/*fosa coberta amb NBR</w:t>
            </w:r>
          </w:p>
          <w:p w14:paraId="0C0F6BB6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Cautxú NBR</w:t>
            </w:r>
          </w:p>
          <w:p w14:paraId="46A3ECD3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inoxidable </w:t>
            </w:r>
            <w:r>
              <w:rPr>
                <w:rFonts w:ascii="Arial" w:hAnsi="Arial" w:cs="Arial"/>
              </w:rPr>
              <w:t>A2</w:t>
            </w:r>
          </w:p>
        </w:tc>
      </w:tr>
      <w:tr w:rsidR="00560548" w:rsidRPr="00056BC6" w14:paraId="54E0706B" w14:textId="77777777" w:rsidTr="00277097">
        <w:trPr>
          <w:trHeight w:val="283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230D82B3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NORMES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585BCD51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 w:rsidRPr="00CF3FB2">
              <w:rPr>
                <w:rFonts w:ascii="Arial" w:hAnsi="Arial" w:cs="Arial"/>
              </w:rPr>
              <w:t>EN 12050-4</w:t>
            </w:r>
          </w:p>
        </w:tc>
      </w:tr>
      <w:tr w:rsidR="00560548" w:rsidRPr="00056BC6" w14:paraId="03C03B1E" w14:textId="77777777" w:rsidTr="001F16B1">
        <w:trPr>
          <w:trHeight w:val="170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4145AA76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28A958CB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560548" w:rsidRPr="00056BC6" w14:paraId="76D748D6" w14:textId="77777777" w:rsidTr="001F16B1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89970" w14:textId="77777777" w:rsidR="00560548" w:rsidRPr="00056BC6" w:rsidRDefault="00560548" w:rsidP="0086331B">
            <w:pPr>
              <w:spacing w:line="48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PROCÉS VERBAL D’ASSAIG HIDROSTÀTIC</w:t>
            </w:r>
          </w:p>
          <w:p w14:paraId="5F12FF41" w14:textId="77777777" w:rsidR="00560548" w:rsidRPr="00056BC6" w:rsidRDefault="00560548" w:rsidP="00AD3A2D">
            <w:pPr>
              <w:rPr>
                <w:rFonts w:ascii="Arial" w:hAnsi="Arial" w:cs="Arial"/>
              </w:rPr>
            </w:pPr>
            <w:r w:rsidRPr="00CF3FB2">
              <w:rPr>
                <w:rFonts w:ascii="Arial" w:hAnsi="Arial" w:cs="Arial"/>
              </w:rPr>
              <w:t>Pr</w:t>
            </w:r>
            <w:r>
              <w:rPr>
                <w:rFonts w:ascii="Arial" w:hAnsi="Arial" w:cs="Arial"/>
              </w:rPr>
              <w:t>ov</w:t>
            </w:r>
            <w:r w:rsidRPr="00CF3FB2">
              <w:rPr>
                <w:rFonts w:ascii="Arial" w:hAnsi="Arial" w:cs="Arial"/>
              </w:rPr>
              <w:t>a hidràulica segon</w:t>
            </w:r>
            <w:r>
              <w:rPr>
                <w:rFonts w:ascii="Arial" w:hAnsi="Arial" w:cs="Arial"/>
              </w:rPr>
              <w:t>s</w:t>
            </w:r>
            <w:r w:rsidRPr="00CF3FB2">
              <w:rPr>
                <w:rFonts w:ascii="Arial" w:hAnsi="Arial" w:cs="Arial"/>
              </w:rPr>
              <w:t xml:space="preserve"> EN12050-4</w:t>
            </w:r>
          </w:p>
        </w:tc>
      </w:tr>
      <w:tr w:rsidR="00560548" w:rsidRPr="00056BC6" w14:paraId="4CFC4FF0" w14:textId="77777777" w:rsidTr="001F16B1">
        <w:trPr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3C123872" w14:textId="77777777" w:rsidR="00560548" w:rsidRPr="00056BC6" w:rsidRDefault="00560548" w:rsidP="00AD3A2D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220C4D40" w14:textId="77777777" w:rsidR="00560548" w:rsidRDefault="00560548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560548" w:rsidRPr="00056BC6" w14:paraId="0FE8EF4A" w14:textId="77777777" w:rsidTr="00277097">
        <w:trPr>
          <w:trHeight w:val="283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0693932A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66817817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AVK o similar </w:t>
            </w:r>
          </w:p>
        </w:tc>
      </w:tr>
      <w:tr w:rsidR="00560548" w:rsidRPr="00056BC6" w14:paraId="6D551EA9" w14:textId="77777777" w:rsidTr="00277097">
        <w:trPr>
          <w:trHeight w:val="283"/>
          <w:jc w:val="center"/>
        </w:trPr>
        <w:tc>
          <w:tcPr>
            <w:tcW w:w="2121" w:type="dxa"/>
            <w:tcBorders>
              <w:top w:val="nil"/>
              <w:left w:val="nil"/>
              <w:bottom w:val="nil"/>
              <w:right w:val="nil"/>
            </w:tcBorders>
          </w:tcPr>
          <w:p w14:paraId="763090B1" w14:textId="77777777" w:rsidR="00560548" w:rsidRPr="00056BC6" w:rsidRDefault="00560548" w:rsidP="00AD3A2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518" w:type="dxa"/>
            <w:tcBorders>
              <w:top w:val="nil"/>
              <w:left w:val="nil"/>
              <w:bottom w:val="nil"/>
              <w:right w:val="nil"/>
            </w:tcBorders>
          </w:tcPr>
          <w:p w14:paraId="402BD9F3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53-35</w:t>
            </w:r>
          </w:p>
        </w:tc>
      </w:tr>
    </w:tbl>
    <w:p w14:paraId="75861BFF" w14:textId="77777777" w:rsidR="00560548" w:rsidRDefault="00560548" w:rsidP="00560548"/>
    <w:p w14:paraId="34ED0757" w14:textId="77777777" w:rsidR="000A3E72" w:rsidRDefault="000A3E72" w:rsidP="00422C28">
      <w:pPr>
        <w:jc w:val="both"/>
        <w:rPr>
          <w:rFonts w:ascii="Arial" w:hAnsi="Arial" w:cs="Arial"/>
        </w:rPr>
      </w:pPr>
    </w:p>
    <w:p w14:paraId="043F5845" w14:textId="77777777" w:rsidR="00560548" w:rsidRDefault="00560548" w:rsidP="00422C28">
      <w:pPr>
        <w:jc w:val="both"/>
        <w:rPr>
          <w:rFonts w:ascii="Arial" w:hAnsi="Arial" w:cs="Arial"/>
        </w:rPr>
      </w:pPr>
    </w:p>
    <w:p w14:paraId="0D2A035F" w14:textId="77777777" w:rsidR="00A57F6A" w:rsidRPr="002610A3" w:rsidRDefault="00A57F6A" w:rsidP="00422C28">
      <w:pPr>
        <w:jc w:val="both"/>
        <w:rPr>
          <w:rFonts w:ascii="Arial" w:hAnsi="Arial" w:cs="Arial"/>
        </w:rPr>
        <w:sectPr w:rsidR="00A57F6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E658F" w:rsidRPr="00056BC6" w14:paraId="096CB7D0" w14:textId="77777777" w:rsidTr="00DC5477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FCFFEBF" w14:textId="77777777" w:rsidR="006E658F" w:rsidRPr="00056BC6" w:rsidRDefault="006E658F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634EE9" w:rsidRPr="00056BC6" w14:paraId="2757B5F7" w14:textId="77777777" w:rsidTr="00DC547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AD4528C" w14:textId="77777777" w:rsidR="00634EE9" w:rsidRPr="00056BC6" w:rsidRDefault="00634EE9" w:rsidP="00634EE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E6F903D" w14:textId="77777777" w:rsidR="00634EE9" w:rsidRPr="00056BC6" w:rsidRDefault="00634EE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8FD43AA" w14:textId="77777777" w:rsidR="00634EE9" w:rsidRPr="00056BC6" w:rsidRDefault="00634EE9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7197984" w14:textId="77777777" w:rsidR="00634EE9" w:rsidRPr="00056BC6" w:rsidRDefault="00634EE9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27/05/1998</w:t>
            </w:r>
          </w:p>
        </w:tc>
      </w:tr>
      <w:tr w:rsidR="006E658F" w:rsidRPr="00056BC6" w14:paraId="204B83F5" w14:textId="77777777" w:rsidTr="00DC547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AEC85B1" w14:textId="77777777" w:rsidR="006E658F" w:rsidRPr="00056BC6" w:rsidRDefault="006E658F" w:rsidP="006E658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ED1C3A7" w14:textId="77777777" w:rsidR="006E658F" w:rsidRPr="00056BC6" w:rsidRDefault="006E658F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54" w:name="_Toc99258008"/>
            <w:bookmarkStart w:id="355" w:name="_Toc14429632"/>
            <w:bookmarkStart w:id="356" w:name="_Toc137214917"/>
            <w:r w:rsidRPr="00056BC6">
              <w:rPr>
                <w:rFonts w:ascii="Arial" w:hAnsi="Arial" w:cs="Arial"/>
              </w:rPr>
              <w:t>VÀLVULA DE COMPORTA PN-40</w:t>
            </w:r>
            <w:bookmarkEnd w:id="354"/>
            <w:bookmarkEnd w:id="355"/>
            <w:bookmarkEnd w:id="356"/>
          </w:p>
        </w:tc>
      </w:tr>
      <w:tr w:rsidR="00812648" w:rsidRPr="00365A28" w14:paraId="1A13D5A3" w14:textId="77777777" w:rsidTr="00DC547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C1220E1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E84072B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57" w:name="_Toc14429633"/>
            <w:bookmarkStart w:id="358" w:name="_Toc137214918"/>
            <w:r>
              <w:rPr>
                <w:rFonts w:ascii="Arial" w:hAnsi="Arial" w:cs="Arial"/>
              </w:rPr>
              <w:t>ECON</w:t>
            </w:r>
            <w:bookmarkEnd w:id="357"/>
            <w:bookmarkEnd w:id="358"/>
          </w:p>
        </w:tc>
      </w:tr>
      <w:tr w:rsidR="006E658F" w:rsidRPr="00056BC6" w14:paraId="7F1729AC" w14:textId="77777777" w:rsidTr="00DC5477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5F79FF7" w14:textId="77777777" w:rsidR="006E658F" w:rsidRPr="00056BC6" w:rsidRDefault="006E658F" w:rsidP="006E658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7C080BB" w14:textId="77777777" w:rsidR="006E658F" w:rsidRPr="00056BC6" w:rsidRDefault="006E658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Aïllament ventoses, desguassos i varis, amb pressions majors de 25 bars</w:t>
            </w:r>
          </w:p>
        </w:tc>
      </w:tr>
    </w:tbl>
    <w:p w14:paraId="36A69DFA" w14:textId="77777777" w:rsidR="006E658F" w:rsidRPr="002610A3" w:rsidRDefault="006E658F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1074847" w14:textId="77777777" w:rsidR="006E658F" w:rsidRPr="00DC5477" w:rsidRDefault="00377721" w:rsidP="00DC5477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DC5477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7C003EA7" wp14:editId="30707BA3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8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C6A380" id="Line 32" o:spid="_x0000_s1026" style="position:absolute;z-index:2516433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64y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07OuM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6E658F" w:rsidRPr="00DC5477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46"/>
        <w:gridCol w:w="250"/>
        <w:gridCol w:w="7143"/>
      </w:tblGrid>
      <w:tr w:rsidR="00CA3878" w:rsidRPr="00056BC6" w14:paraId="0412C0EF" w14:textId="77777777" w:rsidTr="00DC5477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6C9811" w14:textId="77777777" w:rsidR="00CA3878" w:rsidRPr="00056BC6" w:rsidRDefault="00A144D6" w:rsidP="00056BC6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 P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>ER A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 DN 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sym w:font="Symbol" w:char="F0A3"/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 50</w:t>
            </w:r>
          </w:p>
        </w:tc>
      </w:tr>
      <w:tr w:rsidR="00CA3878" w:rsidRPr="00056BC6" w14:paraId="5279DA0F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8054EF" w14:textId="77777777" w:rsidR="00CA3878" w:rsidRPr="00056BC6" w:rsidRDefault="00CA3878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</w:t>
            </w:r>
            <w:r w:rsidR="00A144D6" w:rsidRPr="00056BC6">
              <w:rPr>
                <w:rFonts w:ascii="Arial" w:hAnsi="Arial" w:cs="Arial"/>
                <w:b/>
                <w:bCs/>
              </w:rPr>
              <w:t>os i bonet: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7C4732EE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al carbon</w:t>
            </w:r>
            <w:r w:rsidRPr="00056BC6">
              <w:rPr>
                <w:rFonts w:ascii="Arial" w:hAnsi="Arial" w:cs="Arial"/>
              </w:rPr>
              <w:t>i</w:t>
            </w:r>
            <w:r w:rsidR="00CA3878" w:rsidRPr="00056BC6">
              <w:rPr>
                <w:rFonts w:ascii="Arial" w:hAnsi="Arial" w:cs="Arial"/>
              </w:rPr>
              <w:t xml:space="preserve"> C22.8</w:t>
            </w:r>
          </w:p>
        </w:tc>
      </w:tr>
      <w:tr w:rsidR="00CA3878" w:rsidRPr="00056BC6" w14:paraId="3C8E2B69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AF4632" w14:textId="77777777" w:rsidR="00CA3878" w:rsidRPr="00056BC6" w:rsidRDefault="00A144D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Falques de tancament: 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0A24B05A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14009 (x10Cr13)</w:t>
            </w:r>
          </w:p>
        </w:tc>
      </w:tr>
      <w:tr w:rsidR="00CA3878" w:rsidRPr="00056BC6" w14:paraId="11113AE1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243642" w14:textId="77777777" w:rsidR="00CA3878" w:rsidRPr="00056BC6" w:rsidRDefault="00CA3878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</w:t>
            </w:r>
            <w:r w:rsidR="00A144D6" w:rsidRPr="00056BC6">
              <w:rPr>
                <w:rFonts w:ascii="Arial" w:hAnsi="Arial" w:cs="Arial"/>
                <w:b/>
                <w:bCs/>
              </w:rPr>
              <w:t>ssentament</w:t>
            </w:r>
            <w:r w:rsidRPr="00056BC6">
              <w:rPr>
                <w:rFonts w:ascii="Arial" w:hAnsi="Arial" w:cs="Arial"/>
                <w:b/>
                <w:bCs/>
              </w:rPr>
              <w:t>s: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49425705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14004 (x10Cr13)</w:t>
            </w:r>
          </w:p>
        </w:tc>
      </w:tr>
      <w:tr w:rsidR="00CA3878" w:rsidRPr="00056BC6" w14:paraId="74DC83B5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0C77F8" w14:textId="77777777" w:rsidR="00CA3878" w:rsidRPr="00056BC6" w:rsidRDefault="00CA3878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Husillo: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426341B5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14016 (x60C213)</w:t>
            </w:r>
          </w:p>
        </w:tc>
      </w:tr>
      <w:tr w:rsidR="00CA3878" w:rsidRPr="00056BC6" w14:paraId="7451B936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5B77B" w14:textId="77777777" w:rsidR="00CA3878" w:rsidRPr="00056BC6" w:rsidRDefault="00CA3878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384CC5EC" w14:textId="77777777" w:rsidR="00CA3878" w:rsidRPr="00056BC6" w:rsidRDefault="00CA3878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A3878" w:rsidRPr="00056BC6" w14:paraId="4169C3C8" w14:textId="77777777" w:rsidTr="00DC5477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E3B3B95" w14:textId="77777777" w:rsidR="00CA3878" w:rsidRPr="00056BC6" w:rsidRDefault="00A144D6" w:rsidP="00056BC6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 P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ER 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A DN </w:t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sym w:font="Symbol" w:char="F0B3"/>
            </w:r>
            <w:r w:rsidR="00CA3878" w:rsidRPr="00056BC6">
              <w:rPr>
                <w:rFonts w:ascii="Arial" w:hAnsi="Arial" w:cs="Arial"/>
                <w:b/>
                <w:bCs/>
                <w:u w:val="single"/>
              </w:rPr>
              <w:t xml:space="preserve"> 65</w:t>
            </w:r>
          </w:p>
        </w:tc>
      </w:tr>
      <w:tr w:rsidR="00CA3878" w:rsidRPr="00056BC6" w14:paraId="3AF7BF5E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88A4DA" w14:textId="77777777" w:rsidR="00CA3878" w:rsidRPr="00056BC6" w:rsidRDefault="00CA3878" w:rsidP="00664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</w:t>
            </w:r>
            <w:r w:rsidR="00A144D6" w:rsidRPr="00056BC6">
              <w:rPr>
                <w:rFonts w:ascii="Arial" w:hAnsi="Arial" w:cs="Arial"/>
                <w:b/>
                <w:bCs/>
              </w:rPr>
              <w:t xml:space="preserve">os i bonet: 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422906D4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al carbon</w:t>
            </w:r>
            <w:r w:rsidRPr="00056BC6">
              <w:rPr>
                <w:rFonts w:ascii="Arial" w:hAnsi="Arial" w:cs="Arial"/>
              </w:rPr>
              <w:t>i</w:t>
            </w:r>
            <w:r w:rsidR="00CA3878" w:rsidRPr="00056BC6">
              <w:rPr>
                <w:rFonts w:ascii="Arial" w:hAnsi="Arial" w:cs="Arial"/>
              </w:rPr>
              <w:t xml:space="preserve"> </w:t>
            </w:r>
            <w:r w:rsidR="006648CD" w:rsidRPr="00056BC6">
              <w:rPr>
                <w:rFonts w:ascii="Arial" w:hAnsi="Arial" w:cs="Arial"/>
              </w:rPr>
              <w:t>10619 (GS-C25)</w:t>
            </w:r>
          </w:p>
        </w:tc>
      </w:tr>
      <w:tr w:rsidR="00CA3878" w:rsidRPr="00056BC6" w14:paraId="5FE7EF61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755682" w14:textId="77777777" w:rsidR="00CA3878" w:rsidRPr="00056BC6" w:rsidRDefault="00A144D6" w:rsidP="00664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Falques de tancament: 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29849F81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14009 (x10Cr13)</w:t>
            </w:r>
          </w:p>
        </w:tc>
      </w:tr>
      <w:tr w:rsidR="00CA3878" w:rsidRPr="00056BC6" w14:paraId="2BA7DDD5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D73C12" w14:textId="77777777" w:rsidR="00CA3878" w:rsidRPr="00056BC6" w:rsidRDefault="00CA3878" w:rsidP="00664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</w:t>
            </w:r>
            <w:r w:rsidR="00A144D6" w:rsidRPr="00056BC6">
              <w:rPr>
                <w:rFonts w:ascii="Arial" w:hAnsi="Arial" w:cs="Arial"/>
                <w:b/>
                <w:bCs/>
              </w:rPr>
              <w:t xml:space="preserve">ssentaments: 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5F286497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14004 (x</w:t>
            </w:r>
            <w:r w:rsidR="006648CD" w:rsidRPr="00056BC6">
              <w:rPr>
                <w:rFonts w:ascii="Arial" w:hAnsi="Arial" w:cs="Arial"/>
              </w:rPr>
              <w:t>PCrTi</w:t>
            </w:r>
            <w:r w:rsidR="00CA3878" w:rsidRPr="00056BC6">
              <w:rPr>
                <w:rFonts w:ascii="Arial" w:hAnsi="Arial" w:cs="Arial"/>
              </w:rPr>
              <w:t>1</w:t>
            </w:r>
            <w:r w:rsidR="006648CD" w:rsidRPr="00056BC6">
              <w:rPr>
                <w:rFonts w:ascii="Arial" w:hAnsi="Arial" w:cs="Arial"/>
              </w:rPr>
              <w:t>8</w:t>
            </w:r>
            <w:r w:rsidR="00CA3878" w:rsidRPr="00056BC6">
              <w:rPr>
                <w:rFonts w:ascii="Arial" w:hAnsi="Arial" w:cs="Arial"/>
              </w:rPr>
              <w:t>)</w:t>
            </w:r>
          </w:p>
        </w:tc>
      </w:tr>
      <w:tr w:rsidR="00CA3878" w:rsidRPr="00056BC6" w14:paraId="18DC9E0A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F5FA36" w14:textId="77777777" w:rsidR="00CA3878" w:rsidRPr="00056BC6" w:rsidRDefault="00CA3878" w:rsidP="00664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Husillo:</w:t>
            </w: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348CCE8C" w14:textId="77777777" w:rsidR="00CA3878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CA3878" w:rsidRPr="00056BC6">
              <w:rPr>
                <w:rFonts w:ascii="Arial" w:hAnsi="Arial" w:cs="Arial"/>
              </w:rPr>
              <w:t xml:space="preserve"> Inox 14016 (x</w:t>
            </w:r>
            <w:r w:rsidR="006648CD" w:rsidRPr="00056BC6">
              <w:rPr>
                <w:rFonts w:ascii="Arial" w:hAnsi="Arial" w:cs="Arial"/>
              </w:rPr>
              <w:t>20</w:t>
            </w:r>
            <w:r w:rsidR="00CA3878" w:rsidRPr="00056BC6">
              <w:rPr>
                <w:rFonts w:ascii="Arial" w:hAnsi="Arial" w:cs="Arial"/>
              </w:rPr>
              <w:t>C</w:t>
            </w:r>
            <w:r w:rsidR="006648CD" w:rsidRPr="00056BC6">
              <w:rPr>
                <w:rFonts w:ascii="Arial" w:hAnsi="Arial" w:cs="Arial"/>
              </w:rPr>
              <w:t>r13</w:t>
            </w:r>
            <w:r w:rsidR="00CA3878" w:rsidRPr="00056BC6">
              <w:rPr>
                <w:rFonts w:ascii="Arial" w:hAnsi="Arial" w:cs="Arial"/>
              </w:rPr>
              <w:t>)</w:t>
            </w:r>
          </w:p>
        </w:tc>
      </w:tr>
      <w:tr w:rsidR="00CA3878" w:rsidRPr="00056BC6" w14:paraId="200076D5" w14:textId="77777777" w:rsidTr="00DC5477">
        <w:trPr>
          <w:jc w:val="center"/>
        </w:trPr>
        <w:tc>
          <w:tcPr>
            <w:tcW w:w="24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A79C8E" w14:textId="77777777" w:rsidR="00CA3878" w:rsidRPr="00056BC6" w:rsidRDefault="00CA3878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868" w:type="dxa"/>
            <w:tcBorders>
              <w:top w:val="nil"/>
              <w:left w:val="nil"/>
              <w:bottom w:val="nil"/>
              <w:right w:val="nil"/>
            </w:tcBorders>
          </w:tcPr>
          <w:p w14:paraId="532DD2E5" w14:textId="77777777" w:rsidR="00CA3878" w:rsidRPr="00056BC6" w:rsidRDefault="00CA3878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6648CD" w:rsidRPr="00056BC6" w14:paraId="765D499F" w14:textId="77777777" w:rsidTr="00DC5477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CDB8279" w14:textId="77777777" w:rsidR="006648CD" w:rsidRPr="00056BC6" w:rsidRDefault="006648C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Fig. 1782 DIN p</w:t>
            </w:r>
            <w:r w:rsidR="00A144D6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</w:t>
            </w:r>
            <w:r w:rsidR="00A144D6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a DN </w:t>
            </w:r>
            <w:r w:rsidRPr="00056BC6">
              <w:rPr>
                <w:rFonts w:ascii="Arial" w:hAnsi="Arial" w:cs="Arial"/>
              </w:rPr>
              <w:sym w:font="Symbol" w:char="F0A3"/>
            </w:r>
            <w:r w:rsidRPr="00056BC6">
              <w:rPr>
                <w:rFonts w:ascii="Arial" w:hAnsi="Arial" w:cs="Arial"/>
              </w:rPr>
              <w:t xml:space="preserve"> 50</w:t>
            </w:r>
          </w:p>
          <w:p w14:paraId="1C294589" w14:textId="77777777" w:rsidR="006648CD" w:rsidRPr="00056BC6" w:rsidRDefault="006648C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Fig. 3840 p</w:t>
            </w:r>
            <w:r w:rsidR="00A144D6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>r</w:t>
            </w:r>
            <w:r w:rsidR="00A144D6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a DN </w:t>
            </w: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65</w:t>
            </w:r>
          </w:p>
        </w:tc>
      </w:tr>
      <w:tr w:rsidR="00300AC0" w:rsidRPr="00056BC6" w14:paraId="30C0733E" w14:textId="77777777" w:rsidTr="00DC5477">
        <w:trPr>
          <w:jc w:val="center"/>
        </w:trPr>
        <w:tc>
          <w:tcPr>
            <w:tcW w:w="9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3DE4315" w14:textId="77777777" w:rsidR="00300AC0" w:rsidRPr="00056BC6" w:rsidRDefault="00300AC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CA3878" w:rsidRPr="00056BC6" w14:paraId="532363B2" w14:textId="77777777" w:rsidTr="00DC5477">
        <w:trPr>
          <w:jc w:val="center"/>
        </w:trPr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14:paraId="6211D9AD" w14:textId="77777777" w:rsidR="00CA3878" w:rsidRPr="00056BC6" w:rsidRDefault="00A144D6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10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D8BEFA" w14:textId="77777777" w:rsidR="00CA3878" w:rsidRPr="00056BC6" w:rsidRDefault="006648C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ECON o similar</w:t>
            </w:r>
          </w:p>
        </w:tc>
      </w:tr>
    </w:tbl>
    <w:p w14:paraId="0FB48C91" w14:textId="77777777" w:rsidR="00CA3878" w:rsidRPr="002610A3" w:rsidRDefault="00CA3878" w:rsidP="00422C28">
      <w:pPr>
        <w:jc w:val="both"/>
        <w:rPr>
          <w:rFonts w:ascii="Arial" w:hAnsi="Arial" w:cs="Arial"/>
        </w:rPr>
      </w:pPr>
    </w:p>
    <w:p w14:paraId="1C81558B" w14:textId="77777777" w:rsidR="00D25329" w:rsidRDefault="00D25329" w:rsidP="007512F6"/>
    <w:p w14:paraId="28BB782F" w14:textId="77777777" w:rsidR="00D25329" w:rsidRPr="002610A3" w:rsidRDefault="00D25329" w:rsidP="00D25329">
      <w:pPr>
        <w:jc w:val="both"/>
        <w:rPr>
          <w:rFonts w:ascii="Arial" w:hAnsi="Arial" w:cs="Arial"/>
        </w:rPr>
        <w:sectPr w:rsidR="00D2532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43ED9" w:rsidRPr="000E1521" w14:paraId="4E16C52F" w14:textId="77777777" w:rsidTr="000F7F45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3AFE6FE0" w14:textId="77777777" w:rsidR="00A43ED9" w:rsidRPr="000E1521" w:rsidRDefault="00A43ED9" w:rsidP="000548E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E1521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A43ED9" w:rsidRPr="000E1521" w14:paraId="69A5A017" w14:textId="77777777" w:rsidTr="000F7F4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A9769A0" w14:textId="77777777" w:rsidR="00A43ED9" w:rsidRPr="000E1521" w:rsidRDefault="00A43ED9" w:rsidP="000548E2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7DBBF8E3" w14:textId="77777777" w:rsidR="00A43ED9" w:rsidRPr="000E1521" w:rsidRDefault="00A43ED9" w:rsidP="000548E2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F480D88" w14:textId="77777777" w:rsidR="00A43ED9" w:rsidRPr="000E1521" w:rsidRDefault="00A43ED9" w:rsidP="000548E2">
            <w:pPr>
              <w:jc w:val="center"/>
              <w:rPr>
                <w:rFonts w:ascii="Arial" w:hAnsi="Arial" w:cs="Arial"/>
                <w:b/>
              </w:rPr>
            </w:pPr>
            <w:r w:rsidRPr="000E1521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7A3BF7FD" w14:textId="77777777" w:rsidR="00A43ED9" w:rsidRPr="000E1521" w:rsidRDefault="00CC29E4" w:rsidP="000548E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26/06/2018</w:t>
            </w:r>
          </w:p>
        </w:tc>
      </w:tr>
      <w:tr w:rsidR="00A43ED9" w:rsidRPr="000E1521" w14:paraId="65561F94" w14:textId="77777777" w:rsidTr="000F7F4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1FB83E0" w14:textId="77777777" w:rsidR="00A43ED9" w:rsidRPr="000E1521" w:rsidRDefault="00A43ED9" w:rsidP="000548E2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78FEE2F7" w14:textId="77777777" w:rsidR="00A43ED9" w:rsidRPr="000E1521" w:rsidRDefault="00A43ED9" w:rsidP="000548E2">
            <w:pPr>
              <w:jc w:val="both"/>
              <w:outlineLvl w:val="0"/>
              <w:rPr>
                <w:rFonts w:ascii="Arial" w:hAnsi="Arial" w:cs="Arial"/>
              </w:rPr>
            </w:pPr>
            <w:bookmarkStart w:id="359" w:name="_Toc395599160"/>
            <w:bookmarkStart w:id="360" w:name="_Toc14429634"/>
            <w:bookmarkStart w:id="361" w:name="_Toc137214919"/>
            <w:r w:rsidRPr="000E1521">
              <w:rPr>
                <w:rFonts w:ascii="Arial" w:hAnsi="Arial" w:cs="Arial"/>
              </w:rPr>
              <w:t xml:space="preserve">VÀLVULA DE </w:t>
            </w:r>
            <w:r>
              <w:rPr>
                <w:rFonts w:ascii="Arial" w:hAnsi="Arial" w:cs="Arial"/>
              </w:rPr>
              <w:t>COMPORTA TANCAMENT ELÀSTIC</w:t>
            </w:r>
            <w:bookmarkEnd w:id="359"/>
            <w:bookmarkEnd w:id="360"/>
            <w:bookmarkEnd w:id="361"/>
          </w:p>
        </w:tc>
      </w:tr>
      <w:tr w:rsidR="00A43ED9" w:rsidRPr="000E1521" w14:paraId="2F10D79F" w14:textId="77777777" w:rsidTr="000F7F4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40668BA" w14:textId="77777777" w:rsidR="00A43ED9" w:rsidRPr="000E1521" w:rsidRDefault="00A43ED9" w:rsidP="000548E2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4EC79FD" w14:textId="77777777" w:rsidR="00A43ED9" w:rsidRPr="000E1521" w:rsidRDefault="00A43ED9" w:rsidP="000548E2">
            <w:pPr>
              <w:jc w:val="both"/>
              <w:outlineLvl w:val="1"/>
              <w:rPr>
                <w:rFonts w:ascii="Arial" w:hAnsi="Arial" w:cs="Arial"/>
              </w:rPr>
            </w:pPr>
            <w:bookmarkStart w:id="362" w:name="_Toc14429635"/>
            <w:bookmarkStart w:id="363" w:name="_Toc137214920"/>
            <w:r>
              <w:rPr>
                <w:rFonts w:ascii="Arial" w:hAnsi="Arial" w:cs="Arial"/>
              </w:rPr>
              <w:t>HAWLE</w:t>
            </w:r>
            <w:bookmarkEnd w:id="362"/>
            <w:bookmarkEnd w:id="363"/>
          </w:p>
        </w:tc>
      </w:tr>
      <w:tr w:rsidR="00A43ED9" w:rsidRPr="000E1521" w14:paraId="552E54C8" w14:textId="77777777" w:rsidTr="000F7F45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42CBA37" w14:textId="77777777" w:rsidR="00A43ED9" w:rsidRPr="000E1521" w:rsidRDefault="00A43ED9" w:rsidP="000548E2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2F0A673" w14:textId="2BDB42C6" w:rsidR="00A43ED9" w:rsidRPr="000E1521" w:rsidRDefault="006060D3" w:rsidP="006060D3">
            <w:pPr>
              <w:jc w:val="both"/>
              <w:rPr>
                <w:rFonts w:ascii="Arial" w:hAnsi="Arial" w:cs="Arial"/>
              </w:rPr>
            </w:pPr>
            <w:r w:rsidRPr="006060D3">
              <w:rPr>
                <w:rFonts w:ascii="Arial" w:hAnsi="Arial" w:cs="Arial"/>
              </w:rPr>
              <w:t>Per a seccionament de funcions secundàries en la distribució d’aigües (principalment  desguassos</w:t>
            </w:r>
            <w:r>
              <w:rPr>
                <w:rFonts w:ascii="Arial" w:hAnsi="Arial" w:cs="Arial"/>
              </w:rPr>
              <w:t xml:space="preserve"> fins a 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25, ventoses amb PN &gt;16 i fins 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25)</w:t>
            </w:r>
          </w:p>
        </w:tc>
      </w:tr>
    </w:tbl>
    <w:p w14:paraId="6D774FAD" w14:textId="77777777" w:rsidR="00A43ED9" w:rsidRPr="002610A3" w:rsidRDefault="00A43ED9" w:rsidP="00A43ED9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5388395" w14:textId="77777777" w:rsidR="00A43ED9" w:rsidRPr="000F7F45" w:rsidRDefault="00A43ED9" w:rsidP="000F7F4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F7F4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6643F680" wp14:editId="585487FB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8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FC31CD" id="Line 32" o:spid="_x0000_s1026" style="position:absolute;z-index:25170790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9WK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XwvVi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0F7F4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47"/>
        <w:gridCol w:w="249"/>
        <w:gridCol w:w="7143"/>
      </w:tblGrid>
      <w:tr w:rsidR="00A43ED9" w:rsidRPr="00056BC6" w14:paraId="47A48180" w14:textId="77777777" w:rsidTr="000F7F45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41C959D" w14:textId="77777777" w:rsidR="00A43ED9" w:rsidRPr="00056BC6" w:rsidRDefault="00A43ED9" w:rsidP="000548E2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DISSENY</w:t>
            </w:r>
          </w:p>
        </w:tc>
      </w:tr>
      <w:tr w:rsidR="00A43ED9" w:rsidRPr="00056BC6" w14:paraId="3CFD33F6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08E0B2" w14:textId="77777777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8A0D44C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Vàlvula de comporta embridada de tancament elàstic i pas lliure</w:t>
            </w:r>
          </w:p>
        </w:tc>
      </w:tr>
      <w:tr w:rsidR="00A43ED9" w:rsidRPr="00056BC6" w14:paraId="6661F659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BF41BA" w14:textId="77777777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Longitud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3C4962D9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Distància curta</w:t>
            </w:r>
            <w:r w:rsidRPr="00BB4F17">
              <w:rPr>
                <w:rFonts w:ascii="Arial" w:hAnsi="Arial" w:cs="Arial"/>
              </w:rPr>
              <w:t>, EN 558-1 GR 14</w:t>
            </w:r>
          </w:p>
        </w:tc>
      </w:tr>
      <w:tr w:rsidR="00A43ED9" w:rsidRPr="00056BC6" w14:paraId="7FE3C0AC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34942A" w14:textId="50AFFAFF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Certificacions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1724F550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 w:rsidRPr="00704C39">
              <w:rPr>
                <w:rFonts w:ascii="Arial" w:hAnsi="Arial" w:cs="Arial"/>
              </w:rPr>
              <w:t>EN 1171, EN 1074-1</w:t>
            </w:r>
            <w:r>
              <w:rPr>
                <w:rFonts w:ascii="Arial" w:hAnsi="Arial" w:cs="Arial"/>
              </w:rPr>
              <w:t xml:space="preserve"> i</w:t>
            </w:r>
            <w:r w:rsidRPr="00704C39">
              <w:rPr>
                <w:rFonts w:ascii="Arial" w:hAnsi="Arial" w:cs="Arial"/>
              </w:rPr>
              <w:t xml:space="preserve"> EN 1074-2</w:t>
            </w:r>
          </w:p>
        </w:tc>
      </w:tr>
      <w:tr w:rsidR="00A43ED9" w:rsidRPr="00056BC6" w14:paraId="1F48CC42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6372AE" w14:textId="53766FAE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Aigua potable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05336225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homologació certificada</w:t>
            </w:r>
          </w:p>
        </w:tc>
      </w:tr>
      <w:tr w:rsidR="00A43ED9" w:rsidRPr="00056BC6" w14:paraId="7C611DEB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D0B6E6" w14:textId="01A75196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500574DD" w14:textId="159D6B64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EN 1092-2 per a 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10,16 i 25</w:t>
            </w:r>
          </w:p>
        </w:tc>
      </w:tr>
      <w:tr w:rsidR="00A43ED9" w:rsidRPr="00056BC6" w14:paraId="1F990CD6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C5C632" w14:textId="77777777" w:rsidR="00A43ED9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Dimensions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2512F87" w14:textId="5751689F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10,</w:t>
            </w:r>
            <w:r w:rsidR="00360B1B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 fins DN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600. PN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25 fins DN</w:t>
            </w:r>
            <w:r w:rsidR="00360B1B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300</w:t>
            </w:r>
          </w:p>
        </w:tc>
      </w:tr>
      <w:tr w:rsidR="00A43ED9" w:rsidRPr="00056BC6" w14:paraId="6BFC79D0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8E2976" w14:textId="77777777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Accionament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61D964CA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volant</w:t>
            </w:r>
          </w:p>
        </w:tc>
      </w:tr>
      <w:tr w:rsidR="00A43ED9" w:rsidRPr="00056BC6" w14:paraId="725C554C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DA17FF" w14:textId="77777777" w:rsidR="00A43ED9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Embalatge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7CD78027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normativa d’aigua potable</w:t>
            </w:r>
          </w:p>
        </w:tc>
      </w:tr>
      <w:tr w:rsidR="005A16DA" w:rsidRPr="00056BC6" w14:paraId="2DC33993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12BA2" w14:textId="77777777" w:rsidR="005A16DA" w:rsidRDefault="005A16DA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Accessoris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6E33DCC3" w14:textId="77777777" w:rsidR="005A16DA" w:rsidRDefault="005A16DA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Senyalització de la posició local i amb final de cursa (segons projecte)</w:t>
            </w:r>
          </w:p>
          <w:p w14:paraId="56A908CB" w14:textId="77777777" w:rsidR="000F7F45" w:rsidRDefault="000F7F45" w:rsidP="000548E2">
            <w:pPr>
              <w:jc w:val="both"/>
              <w:rPr>
                <w:rFonts w:ascii="Arial" w:hAnsi="Arial" w:cs="Arial"/>
              </w:rPr>
            </w:pPr>
          </w:p>
        </w:tc>
      </w:tr>
      <w:tr w:rsidR="00A43ED9" w:rsidRPr="00056BC6" w14:paraId="39A74427" w14:textId="77777777" w:rsidTr="000F7F45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5849079" w14:textId="77777777" w:rsidR="00A43ED9" w:rsidRPr="00056BC6" w:rsidRDefault="00A43ED9" w:rsidP="000548E2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</w:tr>
      <w:tr w:rsidR="00A43ED9" w:rsidRPr="00056BC6" w14:paraId="626521E7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EE6FF9" w14:textId="2027A9D9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</w:t>
            </w:r>
            <w:r>
              <w:rPr>
                <w:rFonts w:ascii="Arial" w:hAnsi="Arial" w:cs="Arial"/>
                <w:b/>
                <w:bCs/>
              </w:rPr>
              <w:t>os, tapa i brides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364A7B33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Fosa dúctil amb recobriment d’epoxi en pols per dintre i per fora amb gruix mínim de 250 micres</w:t>
            </w:r>
          </w:p>
        </w:tc>
      </w:tr>
      <w:tr w:rsidR="00A43ED9" w:rsidRPr="00056BC6" w14:paraId="21769F6A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D2749B" w14:textId="38BA90B6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Tancament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10D04869" w14:textId="0AF1A623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Fosa dúctil amb elastòmer per aigua potable vulcanitzat a l’interior i exterior</w:t>
            </w:r>
          </w:p>
        </w:tc>
      </w:tr>
      <w:tr w:rsidR="00A43ED9" w:rsidRPr="00056BC6" w14:paraId="66FFFECB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CE72FB" w14:textId="496F78DA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Guia tancament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311E0058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plàstic POM d’alta residència al desgast</w:t>
            </w:r>
          </w:p>
        </w:tc>
      </w:tr>
      <w:tr w:rsidR="00A43ED9" w:rsidRPr="00056BC6" w14:paraId="45A216D6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DE8EE3" w14:textId="6927784C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Femella de tancament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461C4579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llautó d’alta qualitat </w:t>
            </w:r>
          </w:p>
        </w:tc>
      </w:tr>
      <w:tr w:rsidR="00A43ED9" w:rsidRPr="00056BC6" w14:paraId="226CD6D5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52EE73" w14:textId="77777777" w:rsidR="00A43ED9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Vis sens fi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6692A264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D’acer inoxidable amb rosca aminada </w:t>
            </w:r>
          </w:p>
        </w:tc>
      </w:tr>
      <w:tr w:rsidR="00A43ED9" w:rsidRPr="00056BC6" w14:paraId="4930ED11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7A7090" w14:textId="77777777" w:rsidR="00A43ED9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Juntes tòriques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83D0D38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Elastòmer</w:t>
            </w:r>
          </w:p>
        </w:tc>
      </w:tr>
      <w:tr w:rsidR="00A43ED9" w:rsidRPr="00056BC6" w14:paraId="37BD7C4C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038934" w14:textId="77777777" w:rsidR="00A43ED9" w:rsidRDefault="00870DEE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Joc de cargols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3B37C8A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tractament contra la corrosió i protegits els cap amb cera</w:t>
            </w:r>
          </w:p>
        </w:tc>
      </w:tr>
      <w:tr w:rsidR="00A43ED9" w:rsidRPr="00056BC6" w14:paraId="1883A778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5631FE" w14:textId="77777777" w:rsidR="00A43ED9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Anells de fricció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34C8DAEE" w14:textId="77777777" w:rsidR="00A43ED9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Plàstic d’alta resistència POM</w:t>
            </w:r>
          </w:p>
        </w:tc>
      </w:tr>
      <w:tr w:rsidR="00A43ED9" w:rsidRPr="00056BC6" w14:paraId="079CEAF6" w14:textId="77777777" w:rsidTr="000F7F45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BC5341" w14:textId="77777777" w:rsidR="00A43ED9" w:rsidRPr="00056BC6" w:rsidRDefault="00A43ED9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Rodaments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0CD2A1FC" w14:textId="77777777" w:rsidR="00A43ED9" w:rsidRPr="00056BC6" w:rsidRDefault="00A43ED9" w:rsidP="000548E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Amb lubricació d’alta durada</w:t>
            </w:r>
          </w:p>
        </w:tc>
      </w:tr>
      <w:tr w:rsidR="00A43ED9" w:rsidRPr="00056BC6" w14:paraId="3F6A86D1" w14:textId="77777777" w:rsidTr="000F7F45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EE8B80" w14:textId="77777777" w:rsidR="00A43ED9" w:rsidRPr="00056BC6" w:rsidRDefault="00A43ED9" w:rsidP="000548E2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A43ED9" w:rsidRPr="00056BC6" w14:paraId="569CA707" w14:textId="77777777" w:rsidTr="000F7F45">
        <w:trPr>
          <w:trHeight w:val="283"/>
          <w:jc w:val="center"/>
        </w:trPr>
        <w:tc>
          <w:tcPr>
            <w:tcW w:w="2247" w:type="dxa"/>
            <w:tcBorders>
              <w:top w:val="nil"/>
              <w:left w:val="nil"/>
              <w:bottom w:val="nil"/>
              <w:right w:val="nil"/>
            </w:tcBorders>
          </w:tcPr>
          <w:p w14:paraId="74C2C72E" w14:textId="77777777" w:rsidR="00A43ED9" w:rsidRPr="00056BC6" w:rsidRDefault="00A43ED9" w:rsidP="000548E2">
            <w:pPr>
              <w:ind w:left="708" w:hanging="708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6025F2" w14:textId="77777777" w:rsidR="00A43ED9" w:rsidRPr="00056BC6" w:rsidRDefault="00A43ED9" w:rsidP="000548E2">
            <w:pPr>
              <w:ind w:left="708" w:hanging="70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HAWLE</w:t>
            </w:r>
            <w:r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A43ED9" w:rsidRPr="00056BC6" w14:paraId="26B1B8F5" w14:textId="77777777" w:rsidTr="000F7F45">
        <w:trPr>
          <w:trHeight w:val="283"/>
          <w:jc w:val="center"/>
        </w:trPr>
        <w:tc>
          <w:tcPr>
            <w:tcW w:w="2247" w:type="dxa"/>
            <w:tcBorders>
              <w:top w:val="nil"/>
              <w:left w:val="nil"/>
              <w:bottom w:val="nil"/>
              <w:right w:val="nil"/>
            </w:tcBorders>
          </w:tcPr>
          <w:p w14:paraId="52C0A9F5" w14:textId="77777777" w:rsidR="00A43ED9" w:rsidRPr="00056BC6" w:rsidRDefault="00A43ED9" w:rsidP="000548E2">
            <w:pPr>
              <w:ind w:left="708" w:hanging="708"/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4503DB" w14:textId="77777777" w:rsidR="00A43ED9" w:rsidRPr="00056BC6" w:rsidRDefault="00A43ED9" w:rsidP="000548E2">
            <w:pPr>
              <w:ind w:left="708" w:hanging="70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E2</w:t>
            </w:r>
          </w:p>
        </w:tc>
      </w:tr>
    </w:tbl>
    <w:p w14:paraId="0B116506" w14:textId="77777777" w:rsidR="00D25329" w:rsidRDefault="00D25329" w:rsidP="007512F6"/>
    <w:p w14:paraId="355D5EBD" w14:textId="77777777" w:rsidR="00D25329" w:rsidRPr="002610A3" w:rsidRDefault="00D25329" w:rsidP="00D25329">
      <w:pPr>
        <w:jc w:val="both"/>
        <w:rPr>
          <w:rFonts w:ascii="Arial" w:hAnsi="Arial" w:cs="Arial"/>
        </w:rPr>
        <w:sectPr w:rsidR="00D2532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E6C7E" w:rsidRPr="000E1521" w14:paraId="09410D7B" w14:textId="77777777" w:rsidTr="00CC59A8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A083E0B" w14:textId="77777777" w:rsidR="00DE6C7E" w:rsidRPr="000E1521" w:rsidRDefault="00DE6C7E" w:rsidP="00CA51B9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E1521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E6C7E" w:rsidRPr="000E1521" w14:paraId="550A2CA7" w14:textId="77777777" w:rsidTr="00CC59A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FAEE73A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3E950BF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78CB7D75" w14:textId="77777777" w:rsidR="00DE6C7E" w:rsidRPr="000E1521" w:rsidRDefault="00DE6C7E" w:rsidP="00CA51B9">
            <w:pPr>
              <w:jc w:val="center"/>
              <w:rPr>
                <w:rFonts w:ascii="Arial" w:hAnsi="Arial" w:cs="Arial"/>
                <w:b/>
              </w:rPr>
            </w:pPr>
            <w:r w:rsidRPr="000E1521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3198FC0C" w14:textId="77777777" w:rsidR="00DE6C7E" w:rsidRPr="000E1521" w:rsidRDefault="00DE6C7E" w:rsidP="00CA51B9">
            <w:pPr>
              <w:jc w:val="center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10/03/2007</w:t>
            </w:r>
          </w:p>
        </w:tc>
      </w:tr>
      <w:tr w:rsidR="00DE6C7E" w:rsidRPr="000E1521" w14:paraId="4691DF98" w14:textId="77777777" w:rsidTr="00CC59A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25FE9C6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4980202" w14:textId="77777777" w:rsidR="00DE6C7E" w:rsidRPr="000E1521" w:rsidRDefault="00DE6C7E" w:rsidP="00FF43A5">
            <w:pPr>
              <w:jc w:val="both"/>
              <w:outlineLvl w:val="0"/>
              <w:rPr>
                <w:rFonts w:ascii="Arial" w:hAnsi="Arial" w:cs="Arial"/>
              </w:rPr>
            </w:pPr>
            <w:bookmarkStart w:id="364" w:name="_Toc99258004"/>
            <w:bookmarkStart w:id="365" w:name="_Toc356374706"/>
            <w:bookmarkStart w:id="366" w:name="_Toc14429636"/>
            <w:bookmarkStart w:id="367" w:name="_Toc137214921"/>
            <w:r w:rsidRPr="000E1521">
              <w:rPr>
                <w:rFonts w:ascii="Arial" w:hAnsi="Arial" w:cs="Arial"/>
              </w:rPr>
              <w:t>VÀLVULA DE CONTROL HIDRÀULIC</w:t>
            </w:r>
            <w:bookmarkEnd w:id="364"/>
            <w:bookmarkEnd w:id="365"/>
            <w:r w:rsidRPr="000E1521">
              <w:rPr>
                <w:rFonts w:ascii="Arial" w:hAnsi="Arial" w:cs="Arial"/>
              </w:rPr>
              <w:t>A ANTI</w:t>
            </w:r>
            <w:r w:rsidR="00FF43A5">
              <w:rPr>
                <w:rFonts w:ascii="Arial" w:hAnsi="Arial" w:cs="Arial"/>
              </w:rPr>
              <w:t>CAV</w:t>
            </w:r>
            <w:r w:rsidRPr="000E1521">
              <w:rPr>
                <w:rFonts w:ascii="Arial" w:hAnsi="Arial" w:cs="Arial"/>
              </w:rPr>
              <w:t>ITACIÓ</w:t>
            </w:r>
            <w:bookmarkEnd w:id="366"/>
            <w:bookmarkEnd w:id="367"/>
          </w:p>
        </w:tc>
      </w:tr>
      <w:tr w:rsidR="00DE6C7E" w:rsidRPr="000E1521" w14:paraId="258BD03B" w14:textId="77777777" w:rsidTr="00CC59A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53BA508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C370371" w14:textId="77777777" w:rsidR="00DE6C7E" w:rsidRPr="000E1521" w:rsidRDefault="00DE6C7E" w:rsidP="00CA51B9">
            <w:pPr>
              <w:jc w:val="both"/>
              <w:outlineLvl w:val="1"/>
              <w:rPr>
                <w:rFonts w:ascii="Arial" w:hAnsi="Arial" w:cs="Arial"/>
              </w:rPr>
            </w:pPr>
            <w:bookmarkStart w:id="368" w:name="_Toc356374707"/>
            <w:bookmarkStart w:id="369" w:name="_Toc14429637"/>
            <w:bookmarkStart w:id="370" w:name="_Toc137214922"/>
            <w:r w:rsidRPr="000E1521">
              <w:rPr>
                <w:rFonts w:ascii="Arial" w:hAnsi="Arial" w:cs="Arial"/>
              </w:rPr>
              <w:t>BERMAD</w:t>
            </w:r>
            <w:bookmarkEnd w:id="368"/>
            <w:bookmarkEnd w:id="369"/>
            <w:bookmarkEnd w:id="370"/>
            <w:r w:rsidRPr="000E1521">
              <w:rPr>
                <w:rFonts w:ascii="Arial" w:hAnsi="Arial" w:cs="Arial"/>
              </w:rPr>
              <w:t xml:space="preserve"> </w:t>
            </w:r>
          </w:p>
        </w:tc>
      </w:tr>
      <w:tr w:rsidR="00DE6C7E" w:rsidRPr="000E1521" w14:paraId="607140AC" w14:textId="77777777" w:rsidTr="00CC59A8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FC03A87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C9237BF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Control i limitacions de Nivell, Cabal i Pressió sense tensió (control hidràulic) en abastament d’aigües potables</w:t>
            </w:r>
          </w:p>
        </w:tc>
      </w:tr>
    </w:tbl>
    <w:p w14:paraId="73CAFFB7" w14:textId="77777777" w:rsidR="00DE6C7E" w:rsidRPr="000E1521" w:rsidRDefault="00DE6C7E" w:rsidP="00DE6C7E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DC10BA3" w14:textId="77777777" w:rsidR="00DE6C7E" w:rsidRPr="00CC59A8" w:rsidRDefault="00377721" w:rsidP="00CC59A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C59A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DF18F36" wp14:editId="770FDB16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6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46E8A1" id="Line 85" o:spid="_x0000_s1026" style="position:absolute;z-index:2516945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aHUEg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N0Wh1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DE6C7E" w:rsidRPr="00CC59A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2161"/>
        <w:gridCol w:w="7478"/>
      </w:tblGrid>
      <w:tr w:rsidR="00DE6C7E" w:rsidRPr="000E1521" w14:paraId="46B79A0D" w14:textId="77777777" w:rsidTr="00CC59A8">
        <w:trPr>
          <w:jc w:val="center"/>
        </w:trPr>
        <w:tc>
          <w:tcPr>
            <w:tcW w:w="9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E8454F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Brides, juntes i cargols segons especificacions generals del CAT</w:t>
            </w:r>
          </w:p>
        </w:tc>
      </w:tr>
      <w:tr w:rsidR="0003588B" w:rsidRPr="000E1521" w14:paraId="7D0F30BB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0C9DC0F7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 xml:space="preserve">Ús 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1B007EDA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 xml:space="preserve">Aigua potable a temperatura ambient </w:t>
            </w:r>
          </w:p>
        </w:tc>
      </w:tr>
      <w:tr w:rsidR="0003588B" w:rsidRPr="000E1521" w14:paraId="78E4A379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4ACD7756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Temperatura màxima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4767EC64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80ﾰC"/>
              </w:smartTagPr>
              <w:r w:rsidRPr="000E1521">
                <w:rPr>
                  <w:rFonts w:ascii="Arial" w:hAnsi="Arial" w:cs="Arial"/>
                </w:rPr>
                <w:t>80°C</w:t>
              </w:r>
            </w:smartTag>
          </w:p>
        </w:tc>
      </w:tr>
      <w:tr w:rsidR="0003588B" w:rsidRPr="000E1521" w14:paraId="3C25ED3A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76604F6A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Pressió nominal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67D39C74" w14:textId="77777777" w:rsidR="00DE6C7E" w:rsidRPr="000E1521" w:rsidRDefault="00DE6C7E" w:rsidP="008F57A4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Cos per a PN-25. Brides, pilots i accessoris per a PN</w:t>
            </w:r>
            <w:r w:rsidR="008F57A4">
              <w:rPr>
                <w:rFonts w:ascii="Arial" w:hAnsi="Arial" w:cs="Arial"/>
              </w:rPr>
              <w:t>-</w:t>
            </w:r>
            <w:r w:rsidRPr="000E1521">
              <w:rPr>
                <w:rFonts w:ascii="Arial" w:hAnsi="Arial" w:cs="Arial"/>
              </w:rPr>
              <w:t>16. Per a PN</w:t>
            </w:r>
            <w:r w:rsidR="008F57A4">
              <w:rPr>
                <w:rFonts w:ascii="Arial" w:hAnsi="Arial" w:cs="Arial"/>
              </w:rPr>
              <w:t>-</w:t>
            </w:r>
            <w:r w:rsidRPr="000E1521">
              <w:rPr>
                <w:rFonts w:ascii="Arial" w:hAnsi="Arial" w:cs="Arial"/>
              </w:rPr>
              <w:t>25 indicar-ho clarament en la comanda</w:t>
            </w:r>
          </w:p>
        </w:tc>
      </w:tr>
      <w:tr w:rsidR="0003588B" w:rsidRPr="000E1521" w14:paraId="7EE5C9B1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160A90CE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2E61F44C" w14:textId="77777777" w:rsidR="00DE6C7E" w:rsidRPr="000E1521" w:rsidRDefault="00DE6C7E" w:rsidP="008F57A4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DIN preferiblement PN</w:t>
            </w:r>
            <w:r w:rsidR="008F57A4">
              <w:rPr>
                <w:rFonts w:ascii="Arial" w:hAnsi="Arial" w:cs="Arial"/>
              </w:rPr>
              <w:t>-</w:t>
            </w:r>
            <w:r w:rsidRPr="000E1521">
              <w:rPr>
                <w:rFonts w:ascii="Arial" w:hAnsi="Arial" w:cs="Arial"/>
              </w:rPr>
              <w:t>16, altres (PN</w:t>
            </w:r>
            <w:r w:rsidR="008F57A4">
              <w:rPr>
                <w:rFonts w:ascii="Arial" w:hAnsi="Arial" w:cs="Arial"/>
              </w:rPr>
              <w:t>-</w:t>
            </w:r>
            <w:r w:rsidRPr="000E1521">
              <w:rPr>
                <w:rFonts w:ascii="Arial" w:hAnsi="Arial" w:cs="Arial"/>
              </w:rPr>
              <w:t>10 i PN</w:t>
            </w:r>
            <w:r w:rsidR="008F57A4">
              <w:rPr>
                <w:rFonts w:ascii="Arial" w:hAnsi="Arial" w:cs="Arial"/>
              </w:rPr>
              <w:t>-</w:t>
            </w:r>
            <w:r w:rsidRPr="000E1521">
              <w:rPr>
                <w:rFonts w:ascii="Arial" w:hAnsi="Arial" w:cs="Arial"/>
              </w:rPr>
              <w:t xml:space="preserve">25) a definir segons projecte i aplicacions </w:t>
            </w:r>
          </w:p>
        </w:tc>
      </w:tr>
      <w:tr w:rsidR="0003588B" w:rsidRPr="000E1521" w14:paraId="09190A72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50779372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Rosques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166057E8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BSP</w:t>
            </w:r>
          </w:p>
        </w:tc>
      </w:tr>
      <w:tr w:rsidR="0003588B" w:rsidRPr="000E1521" w14:paraId="79347A18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20B25C81" w14:textId="77777777" w:rsidR="00DE6C7E" w:rsidRPr="000E1521" w:rsidRDefault="00DE6C7E" w:rsidP="002539DE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Materials</w:t>
            </w:r>
          </w:p>
          <w:p w14:paraId="75939754" w14:textId="77777777" w:rsidR="00DE6C7E" w:rsidRPr="000E1521" w:rsidRDefault="00DE6C7E" w:rsidP="002539DE">
            <w:pPr>
              <w:ind w:left="360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Cos</w:t>
            </w:r>
          </w:p>
          <w:p w14:paraId="3A2162E2" w14:textId="77777777" w:rsidR="00DE6C7E" w:rsidRPr="000E1521" w:rsidRDefault="0003588B" w:rsidP="002539DE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Parts</w:t>
            </w:r>
            <w:r w:rsidR="00DE6C7E" w:rsidRPr="000E1521">
              <w:rPr>
                <w:rFonts w:ascii="Arial" w:hAnsi="Arial" w:cs="Arial"/>
              </w:rPr>
              <w:t xml:space="preserve"> internes</w:t>
            </w:r>
          </w:p>
          <w:p w14:paraId="2DDB4B33" w14:textId="77777777" w:rsidR="00DE6C7E" w:rsidRPr="000E1521" w:rsidRDefault="00DE6C7E" w:rsidP="002539DE">
            <w:pPr>
              <w:ind w:left="360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Elastòmer</w:t>
            </w:r>
          </w:p>
          <w:p w14:paraId="50E0A7DC" w14:textId="77777777" w:rsidR="00DE6C7E" w:rsidRPr="000E1521" w:rsidRDefault="00DE6C7E" w:rsidP="002539DE">
            <w:pPr>
              <w:ind w:left="360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Revestiment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559495F0" w14:textId="77777777" w:rsidR="00DE6C7E" w:rsidRPr="000E1521" w:rsidRDefault="00DE6C7E" w:rsidP="002539DE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  <w:p w14:paraId="4048EB0F" w14:textId="77777777" w:rsidR="00DE6C7E" w:rsidRPr="000E1521" w:rsidRDefault="00DE6C7E" w:rsidP="002539DE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ASTM-A 536. EN 1563</w:t>
            </w:r>
          </w:p>
          <w:p w14:paraId="486E743E" w14:textId="77777777" w:rsidR="00DE6C7E" w:rsidRPr="000E1521" w:rsidRDefault="00DE6C7E" w:rsidP="002539DE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Acer inoxidable</w:t>
            </w:r>
          </w:p>
          <w:p w14:paraId="506E478A" w14:textId="77777777" w:rsidR="00DE6C7E" w:rsidRPr="000E1521" w:rsidRDefault="00DE6C7E" w:rsidP="002539DE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Diafragma: en NBR (Buna –N)</w:t>
            </w:r>
          </w:p>
          <w:p w14:paraId="31BB4AE1" w14:textId="77777777" w:rsidR="00DE6C7E" w:rsidRPr="000E1521" w:rsidRDefault="00DE6C7E" w:rsidP="002539DE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Epòxid qualitat alimentària</w:t>
            </w:r>
          </w:p>
        </w:tc>
      </w:tr>
      <w:tr w:rsidR="0003588B" w:rsidRPr="000E1521" w14:paraId="006D3F15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6D3CDB2F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Diàmetres nominals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52B18CA4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Des de DN-</w:t>
            </w:r>
            <w:smartTag w:uri="urn:schemas-microsoft-com:office:smarttags" w:element="metricconverter">
              <w:smartTagPr>
                <w:attr w:name="ProductID" w:val="50 a"/>
              </w:smartTagPr>
              <w:r w:rsidRPr="000E1521">
                <w:rPr>
                  <w:rFonts w:ascii="Arial" w:hAnsi="Arial" w:cs="Arial"/>
                </w:rPr>
                <w:t>50 a</w:t>
              </w:r>
            </w:smartTag>
            <w:r w:rsidRPr="000E1521">
              <w:rPr>
                <w:rFonts w:ascii="Arial" w:hAnsi="Arial" w:cs="Arial"/>
              </w:rPr>
              <w:t xml:space="preserve"> DN-500 a determinar en cada projecte i segons esquema hidràulic</w:t>
            </w:r>
          </w:p>
        </w:tc>
      </w:tr>
      <w:tr w:rsidR="0003588B" w:rsidRPr="000E1521" w14:paraId="79B91252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7A19B163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 xml:space="preserve">Tancament 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46B71BFA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Tipus U-PORT o disc estàndard a determinar en l’esquema hidràulic</w:t>
            </w:r>
          </w:p>
        </w:tc>
      </w:tr>
      <w:tr w:rsidR="0003588B" w:rsidRPr="000E1521" w14:paraId="01FE66FE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4C00BF16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Pilots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53AF8D07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Altitud tipus flotador, model 66</w:t>
            </w:r>
          </w:p>
          <w:p w14:paraId="10C21DD0" w14:textId="77777777" w:rsidR="00DE6C7E" w:rsidRPr="000E1521" w:rsidRDefault="00DE6C7E" w:rsidP="0003588B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Altres segons necessitats dipòsit i disposició física d’aquest. A determinar en cada projecte segons esquema hidràulic</w:t>
            </w:r>
            <w:r w:rsidR="0003588B">
              <w:rPr>
                <w:rFonts w:ascii="Arial" w:hAnsi="Arial" w:cs="Arial"/>
              </w:rPr>
              <w:t xml:space="preserve">. </w:t>
            </w:r>
            <w:r w:rsidRPr="000E1521">
              <w:rPr>
                <w:rFonts w:ascii="Arial" w:hAnsi="Arial" w:cs="Arial"/>
              </w:rPr>
              <w:t>Tots en models metàl·lics (PN 16)</w:t>
            </w:r>
          </w:p>
        </w:tc>
      </w:tr>
      <w:tr w:rsidR="0003588B" w:rsidRPr="000E1521" w14:paraId="04D622D3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17C1DB1E" w14:textId="77777777" w:rsidR="00DE6C7E" w:rsidRPr="000E1521" w:rsidRDefault="00DE6C7E" w:rsidP="00CA51B9">
            <w:pPr>
              <w:keepNext/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Accessoris: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02FFD443" w14:textId="77777777" w:rsidR="00DE6C7E" w:rsidRPr="000E1521" w:rsidRDefault="00DE6C7E" w:rsidP="00CA51B9">
            <w:pPr>
              <w:keepNext/>
              <w:spacing w:line="360" w:lineRule="auto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Segons esquemes hidràulics podent incloure els elements següents:</w:t>
            </w:r>
          </w:p>
          <w:p w14:paraId="2B7EC7F6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Selector de circuit</w:t>
            </w:r>
            <w:r>
              <w:rPr>
                <w:rFonts w:ascii="Arial" w:hAnsi="Arial" w:cs="Arial"/>
              </w:rPr>
              <w:t xml:space="preserve"> metàl·lic 1/8”</w:t>
            </w:r>
            <w:r w:rsidRPr="000E1521">
              <w:rPr>
                <w:rFonts w:ascii="Arial" w:hAnsi="Arial" w:cs="Arial"/>
              </w:rPr>
              <w:t>, ref. 50-X-M, cod.103479</w:t>
            </w:r>
          </w:p>
          <w:p w14:paraId="39C9F5FF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Electrovàlvula LATCH, mod. 985, ref. 109302</w:t>
            </w:r>
            <w:r w:rsidR="00336A1B">
              <w:rPr>
                <w:rFonts w:ascii="Arial" w:hAnsi="Arial" w:cs="Arial"/>
              </w:rPr>
              <w:t>, 24VDC</w:t>
            </w:r>
            <w:r w:rsidRPr="000E1521">
              <w:rPr>
                <w:rFonts w:ascii="Arial" w:hAnsi="Arial" w:cs="Arial"/>
              </w:rPr>
              <w:t xml:space="preserve"> (S/PN del projecte) </w:t>
            </w:r>
            <w:r w:rsidRPr="000E1521">
              <w:rPr>
                <w:rFonts w:ascii="Arial" w:hAnsi="Arial" w:cs="Arial"/>
                <w:b/>
                <w:sz w:val="16"/>
                <w:szCs w:val="16"/>
              </w:rPr>
              <w:t>(1)</w:t>
            </w:r>
          </w:p>
          <w:p w14:paraId="13EF0903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Tancament mecànic, cod. Segons DN</w:t>
            </w:r>
          </w:p>
          <w:p w14:paraId="5439759B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Ventosa ¼”</w:t>
            </w:r>
          </w:p>
          <w:p w14:paraId="3B619A05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Filtre d’alimentació metàl·lic de ½”, codi. 7037698</w:t>
            </w:r>
          </w:p>
          <w:p w14:paraId="2A5E7C12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Vàlvules de bola</w:t>
            </w:r>
          </w:p>
          <w:p w14:paraId="05CA989B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Vàlvula d’agulla ¼” codi. 102956</w:t>
            </w:r>
          </w:p>
          <w:p w14:paraId="484D3286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 xml:space="preserve">Ràcords </w:t>
            </w:r>
          </w:p>
          <w:p w14:paraId="54980BB4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 xml:space="preserve">Canonada de poliamida </w:t>
            </w:r>
          </w:p>
          <w:p w14:paraId="6805EE1A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Manòmetre en mca. ø 150</w:t>
            </w:r>
          </w:p>
          <w:p w14:paraId="468C42FF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 xml:space="preserve">Vàlvula d’agulla, codi. 102956 </w:t>
            </w:r>
          </w:p>
          <w:p w14:paraId="0DF30B87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Final de cursa elèctric, codi. Segons DN vàlvula</w:t>
            </w:r>
          </w:p>
          <w:p w14:paraId="400DFA2F" w14:textId="77777777" w:rsidR="00DE6C7E" w:rsidRPr="000E1521" w:rsidRDefault="00DE6C7E" w:rsidP="00F31198">
            <w:pPr>
              <w:keepNext/>
              <w:numPr>
                <w:ilvl w:val="0"/>
                <w:numId w:val="9"/>
              </w:numPr>
              <w:tabs>
                <w:tab w:val="num" w:pos="454"/>
              </w:tabs>
              <w:spacing w:line="360" w:lineRule="auto"/>
              <w:ind w:left="454"/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Altres (s/esquema de control hidràulic)</w:t>
            </w:r>
          </w:p>
          <w:p w14:paraId="7343A321" w14:textId="77777777" w:rsidR="00DE6C7E" w:rsidRPr="000E1521" w:rsidRDefault="00DE6C7E" w:rsidP="00F31198">
            <w:pPr>
              <w:keepNext/>
              <w:tabs>
                <w:tab w:val="left" w:pos="312"/>
              </w:tabs>
              <w:ind w:left="312" w:hanging="312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0E1521">
              <w:rPr>
                <w:rFonts w:ascii="Arial" w:hAnsi="Arial" w:cs="Arial"/>
                <w:b/>
                <w:sz w:val="16"/>
                <w:szCs w:val="16"/>
              </w:rPr>
              <w:t>(1)</w:t>
            </w:r>
            <w:r w:rsidRPr="000E1521">
              <w:rPr>
                <w:rFonts w:ascii="Arial" w:hAnsi="Arial" w:cs="Arial"/>
                <w:b/>
                <w:sz w:val="16"/>
                <w:szCs w:val="16"/>
              </w:rPr>
              <w:tab/>
            </w:r>
            <w:r w:rsidRPr="000E1521">
              <w:rPr>
                <w:rFonts w:ascii="Arial" w:hAnsi="Arial" w:cs="Arial"/>
                <w:sz w:val="18"/>
                <w:szCs w:val="18"/>
              </w:rPr>
              <w:t xml:space="preserve">Si la pressió es superior a 16 Bars l’electrovàlvula és de la marca BURKER, Ref. </w:t>
            </w:r>
            <w:smartTag w:uri="urn:schemas-microsoft-com:office:smarttags" w:element="metricconverter">
              <w:smartTagPr>
                <w:attr w:name="ProductID" w:val="332,C"/>
              </w:smartTagPr>
              <w:r w:rsidRPr="000E1521">
                <w:rPr>
                  <w:rFonts w:ascii="Arial" w:hAnsi="Arial" w:cs="Arial"/>
                  <w:sz w:val="18"/>
                  <w:szCs w:val="18"/>
                </w:rPr>
                <w:t>332,C</w:t>
              </w:r>
            </w:smartTag>
            <w:r w:rsidRPr="000E1521">
              <w:rPr>
                <w:rFonts w:ascii="Arial" w:hAnsi="Arial" w:cs="Arial"/>
                <w:sz w:val="18"/>
                <w:szCs w:val="18"/>
              </w:rPr>
              <w:t>,2,B,G¼ ,3,240C,F,000</w:t>
            </w:r>
          </w:p>
        </w:tc>
      </w:tr>
      <w:tr w:rsidR="0003588B" w:rsidRPr="000E1521" w14:paraId="678FC4BE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2602B99E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5197A861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Vàlvula bàsica de cambra simple, model 700 ES</w:t>
            </w:r>
          </w:p>
          <w:p w14:paraId="4223841B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Si es requereix amb molla, model 705 ES</w:t>
            </w:r>
          </w:p>
        </w:tc>
      </w:tr>
      <w:tr w:rsidR="0003588B" w:rsidRPr="000E1521" w14:paraId="51ACC345" w14:textId="77777777" w:rsidTr="00CC59A8">
        <w:trPr>
          <w:jc w:val="center"/>
        </w:trPr>
        <w:tc>
          <w:tcPr>
            <w:tcW w:w="2098" w:type="dxa"/>
            <w:tcBorders>
              <w:top w:val="nil"/>
              <w:left w:val="nil"/>
              <w:bottom w:val="nil"/>
              <w:right w:val="nil"/>
            </w:tcBorders>
          </w:tcPr>
          <w:p w14:paraId="117B8B10" w14:textId="77777777" w:rsidR="00DE6C7E" w:rsidRPr="000E1521" w:rsidRDefault="00DE6C7E" w:rsidP="00CA51B9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Marca</w:t>
            </w:r>
          </w:p>
        </w:tc>
        <w:tc>
          <w:tcPr>
            <w:tcW w:w="7257" w:type="dxa"/>
            <w:tcBorders>
              <w:top w:val="nil"/>
              <w:left w:val="nil"/>
              <w:bottom w:val="nil"/>
              <w:right w:val="nil"/>
            </w:tcBorders>
          </w:tcPr>
          <w:p w14:paraId="4B9296B7" w14:textId="77777777" w:rsidR="00DE6C7E" w:rsidRPr="000E1521" w:rsidRDefault="00DE6C7E" w:rsidP="00CA51B9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 xml:space="preserve">BERMAD </w:t>
            </w:r>
            <w:r w:rsidR="0004034B">
              <w:rPr>
                <w:rFonts w:ascii="Arial" w:hAnsi="Arial" w:cs="Arial"/>
              </w:rPr>
              <w:t>o similar</w:t>
            </w:r>
          </w:p>
        </w:tc>
      </w:tr>
    </w:tbl>
    <w:p w14:paraId="6BCC1145" w14:textId="77777777" w:rsidR="00560548" w:rsidRDefault="00560548" w:rsidP="00422C28">
      <w:pPr>
        <w:jc w:val="both"/>
        <w:rPr>
          <w:rFonts w:ascii="Arial" w:hAnsi="Arial" w:cs="Arial"/>
        </w:rPr>
        <w:sectPr w:rsidR="00560548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60548" w:rsidRPr="000E1521" w14:paraId="6156BE70" w14:textId="77777777" w:rsidTr="00554309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0EBF70CA" w14:textId="77777777" w:rsidR="00560548" w:rsidRPr="000E1521" w:rsidRDefault="00560548" w:rsidP="00AD3A2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E1521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60548" w:rsidRPr="000E1521" w14:paraId="332B1DBC" w14:textId="77777777" w:rsidTr="0055430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7D4AC59" w14:textId="77777777" w:rsidR="00560548" w:rsidRPr="000E1521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4E4AE1F" w14:textId="77777777" w:rsidR="00560548" w:rsidRPr="000E1521" w:rsidRDefault="00560548" w:rsidP="00AD3A2D">
            <w:pPr>
              <w:jc w:val="both"/>
              <w:rPr>
                <w:rFonts w:ascii="Arial" w:hAnsi="Arial" w:cs="Arial"/>
              </w:rPr>
            </w:pPr>
            <w:r w:rsidRPr="000E1521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3F8A24C" w14:textId="77777777" w:rsidR="00560548" w:rsidRPr="000E1521" w:rsidRDefault="00560548" w:rsidP="00AD3A2D">
            <w:pPr>
              <w:jc w:val="center"/>
              <w:rPr>
                <w:rFonts w:ascii="Arial" w:hAnsi="Arial" w:cs="Arial"/>
                <w:b/>
              </w:rPr>
            </w:pPr>
            <w:r w:rsidRPr="000E1521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1476F895" w14:textId="77777777" w:rsidR="00560548" w:rsidRPr="000E1521" w:rsidRDefault="008D41FC" w:rsidP="00AD3A2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08/04/2019</w:t>
            </w:r>
          </w:p>
        </w:tc>
      </w:tr>
      <w:tr w:rsidR="00560548" w:rsidRPr="000E1521" w14:paraId="05031C90" w14:textId="77777777" w:rsidTr="0055430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8207237" w14:textId="77777777" w:rsidR="00560548" w:rsidRPr="000E1521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2FCA754F" w14:textId="77777777" w:rsidR="00560548" w:rsidRPr="000E1521" w:rsidRDefault="00560548" w:rsidP="00AD3A2D">
            <w:pPr>
              <w:jc w:val="both"/>
              <w:outlineLvl w:val="0"/>
              <w:rPr>
                <w:rFonts w:ascii="Arial" w:hAnsi="Arial" w:cs="Arial"/>
              </w:rPr>
            </w:pPr>
            <w:bookmarkStart w:id="371" w:name="_Toc521664859"/>
            <w:bookmarkStart w:id="372" w:name="_Toc14429638"/>
            <w:bookmarkStart w:id="373" w:name="_Toc137214923"/>
            <w:r w:rsidRPr="000E1521">
              <w:rPr>
                <w:rFonts w:ascii="Arial" w:hAnsi="Arial" w:cs="Arial"/>
              </w:rPr>
              <w:t xml:space="preserve">VÀLVULA DE </w:t>
            </w:r>
            <w:bookmarkEnd w:id="371"/>
            <w:r>
              <w:rPr>
                <w:rFonts w:ascii="Arial" w:hAnsi="Arial" w:cs="Arial"/>
              </w:rPr>
              <w:t>MEMBRANA- PAS ONDULAT</w:t>
            </w:r>
            <w:bookmarkEnd w:id="372"/>
            <w:bookmarkEnd w:id="373"/>
          </w:p>
        </w:tc>
      </w:tr>
      <w:tr w:rsidR="00560548" w:rsidRPr="000E1521" w14:paraId="1F374A86" w14:textId="77777777" w:rsidTr="0055430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36B7104" w14:textId="77777777" w:rsidR="00560548" w:rsidRPr="000E1521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2BDB82D7" w14:textId="77777777" w:rsidR="00560548" w:rsidRPr="000E1521" w:rsidRDefault="00560548" w:rsidP="00AD3A2D">
            <w:pPr>
              <w:jc w:val="both"/>
              <w:outlineLvl w:val="1"/>
              <w:rPr>
                <w:rFonts w:ascii="Arial" w:hAnsi="Arial" w:cs="Arial"/>
              </w:rPr>
            </w:pPr>
            <w:bookmarkStart w:id="374" w:name="_Toc14429639"/>
            <w:bookmarkStart w:id="375" w:name="_Toc137214924"/>
            <w:r>
              <w:rPr>
                <w:rFonts w:ascii="Arial" w:hAnsi="Arial" w:cs="Arial"/>
              </w:rPr>
              <w:t>ZUBI</w:t>
            </w:r>
            <w:bookmarkEnd w:id="374"/>
            <w:bookmarkEnd w:id="375"/>
          </w:p>
        </w:tc>
      </w:tr>
      <w:tr w:rsidR="00560548" w:rsidRPr="000E1521" w14:paraId="5762D379" w14:textId="77777777" w:rsidTr="00554309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732B70C" w14:textId="77777777" w:rsidR="00560548" w:rsidRPr="000E1521" w:rsidRDefault="00560548" w:rsidP="00AD3A2D">
            <w:pPr>
              <w:rPr>
                <w:rFonts w:ascii="Arial" w:hAnsi="Arial" w:cs="Arial"/>
                <w:b/>
                <w:bCs/>
              </w:rPr>
            </w:pPr>
            <w:r w:rsidRPr="000E1521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FA4FBF5" w14:textId="77777777" w:rsidR="00560548" w:rsidRPr="000E1521" w:rsidRDefault="00560548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Regulació i seccionament de fangs</w:t>
            </w:r>
          </w:p>
        </w:tc>
      </w:tr>
    </w:tbl>
    <w:p w14:paraId="0557B143" w14:textId="77777777" w:rsidR="00560548" w:rsidRPr="002610A3" w:rsidRDefault="00560548" w:rsidP="00560548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03804D3" w14:textId="77777777" w:rsidR="00560548" w:rsidRPr="00554309" w:rsidRDefault="00560548" w:rsidP="00554309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554309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3654DE58" wp14:editId="70E2997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06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9A41C6" id="Line 32" o:spid="_x0000_s1026" style="position:absolute;z-index:25172633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/pzEwIAACs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P1v+nMT&#10;AgAAKw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Pr="00554309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47"/>
        <w:gridCol w:w="249"/>
        <w:gridCol w:w="7143"/>
      </w:tblGrid>
      <w:tr w:rsidR="00560548" w:rsidRPr="00056BC6" w14:paraId="22BF40B8" w14:textId="77777777" w:rsidTr="00967E1A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01DCFF1" w14:textId="77777777" w:rsidR="00560548" w:rsidRPr="00056BC6" w:rsidRDefault="00560548" w:rsidP="00AD3A2D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DISSENY</w:t>
            </w:r>
          </w:p>
        </w:tc>
      </w:tr>
      <w:tr w:rsidR="00560548" w:rsidRPr="005C7E79" w14:paraId="54488BFA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22A977" w14:textId="77777777" w:rsidR="00560548" w:rsidRPr="005C7E7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32CBECCF" w14:textId="77777777" w:rsidR="00560548" w:rsidRPr="005C7E7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5C7E79">
              <w:rPr>
                <w:rFonts w:ascii="Arial" w:hAnsi="Arial" w:cs="Arial"/>
                <w:color w:val="000000" w:themeColor="text1"/>
              </w:rPr>
              <w:t>Vàlvula de membrana de pas ondulat,. embridada de tancament elàstic i pas lliure.</w:t>
            </w:r>
          </w:p>
        </w:tc>
      </w:tr>
      <w:tr w:rsidR="00560548" w:rsidRPr="00432809" w14:paraId="5F0B1A0A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2EDA4C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32809">
              <w:rPr>
                <w:rFonts w:ascii="Arial" w:hAnsi="Arial" w:cs="Arial"/>
                <w:b/>
                <w:bCs/>
                <w:color w:val="000000" w:themeColor="text1"/>
              </w:rPr>
              <w:t>Longitud</w:t>
            </w:r>
            <w:r w:rsidR="00967E1A">
              <w:rPr>
                <w:rFonts w:ascii="Arial" w:hAnsi="Arial" w:cs="Arial"/>
                <w:b/>
                <w:bCs/>
                <w:color w:val="000000" w:themeColor="text1"/>
              </w:rPr>
              <w:t>: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667985B3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EN-558-1 - DIN-3202</w:t>
            </w:r>
          </w:p>
        </w:tc>
      </w:tr>
      <w:tr w:rsidR="00560548" w:rsidRPr="00432809" w14:paraId="5B6E35AE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F2CEB2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32809">
              <w:rPr>
                <w:rFonts w:ascii="Arial" w:hAnsi="Arial" w:cs="Arial"/>
                <w:b/>
                <w:bCs/>
                <w:color w:val="000000" w:themeColor="text1"/>
              </w:rPr>
              <w:t xml:space="preserve">Certificacions: 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48F04D11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Directiva Europea d</w:t>
            </w:r>
            <w:r w:rsidR="008A70DE">
              <w:rPr>
                <w:rFonts w:ascii="Arial" w:hAnsi="Arial" w:cs="Arial"/>
                <w:color w:val="000000" w:themeColor="text1"/>
              </w:rPr>
              <w:t>’eq</w:t>
            </w:r>
            <w:r w:rsidRPr="00432809">
              <w:rPr>
                <w:rFonts w:ascii="Arial" w:hAnsi="Arial" w:cs="Arial"/>
                <w:color w:val="000000" w:themeColor="text1"/>
              </w:rPr>
              <w:t xml:space="preserve">uips a </w:t>
            </w:r>
            <w:r w:rsidR="008A70DE">
              <w:rPr>
                <w:rFonts w:ascii="Arial" w:hAnsi="Arial" w:cs="Arial"/>
                <w:color w:val="000000" w:themeColor="text1"/>
              </w:rPr>
              <w:t>pressió</w:t>
            </w:r>
            <w:r w:rsidRPr="00432809">
              <w:rPr>
                <w:rFonts w:ascii="Arial" w:hAnsi="Arial" w:cs="Arial"/>
                <w:color w:val="000000" w:themeColor="text1"/>
              </w:rPr>
              <w:t xml:space="preserve"> PED 97/23/CE</w:t>
            </w:r>
          </w:p>
          <w:p w14:paraId="45C96D2D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560548" w:rsidRPr="00432809" w14:paraId="46347DB4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E485A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32809">
              <w:rPr>
                <w:rFonts w:ascii="Arial" w:hAnsi="Arial" w:cs="Arial"/>
                <w:b/>
                <w:bCs/>
                <w:color w:val="000000" w:themeColor="text1"/>
              </w:rPr>
              <w:t>Brides: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74FA6D00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Segons EN 1092-2 per a PN10 i 16</w:t>
            </w:r>
          </w:p>
        </w:tc>
      </w:tr>
      <w:tr w:rsidR="00560548" w:rsidRPr="00432809" w14:paraId="074E0F7C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74106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32809">
              <w:rPr>
                <w:rFonts w:ascii="Arial" w:hAnsi="Arial" w:cs="Arial"/>
                <w:b/>
                <w:bCs/>
                <w:color w:val="000000" w:themeColor="text1"/>
              </w:rPr>
              <w:t>Accionament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05166CD5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Manual: Amb volant</w:t>
            </w:r>
          </w:p>
          <w:p w14:paraId="4859DF33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Actuador elèctric: Motoritzat amb servomotor AUMA</w:t>
            </w:r>
          </w:p>
          <w:p w14:paraId="3AD48DBB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Actuador pneumàtic: segons projecte</w:t>
            </w:r>
          </w:p>
        </w:tc>
      </w:tr>
      <w:tr w:rsidR="00560548" w:rsidRPr="00432809" w14:paraId="18498E54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B4C5A3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432809">
              <w:rPr>
                <w:rFonts w:ascii="Arial" w:hAnsi="Arial" w:cs="Arial"/>
                <w:b/>
                <w:bCs/>
                <w:color w:val="000000" w:themeColor="text1"/>
              </w:rPr>
              <w:t>Accessoris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A0EE3E5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Senyalització de la posició local i amb final de cursa (segons projecte)</w:t>
            </w:r>
          </w:p>
        </w:tc>
      </w:tr>
      <w:tr w:rsidR="00560548" w:rsidRPr="00432809" w14:paraId="34E61A05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E5E097" w14:textId="77777777" w:rsidR="00560548" w:rsidRPr="00432809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Pressió treball màxima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05E5E3EA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DN15</w:t>
            </w:r>
            <w:r>
              <w:rPr>
                <w:rFonts w:ascii="Arial" w:hAnsi="Arial" w:cs="Arial"/>
                <w:color w:val="000000" w:themeColor="text1"/>
              </w:rPr>
              <w:t xml:space="preserve">   </w:t>
            </w:r>
            <w:r w:rsidRPr="00432809">
              <w:rPr>
                <w:rFonts w:ascii="Arial" w:hAnsi="Arial" w:cs="Arial"/>
                <w:color w:val="000000" w:themeColor="text1"/>
              </w:rPr>
              <w:t xml:space="preserve">– DN150 </w:t>
            </w:r>
            <w:r>
              <w:rPr>
                <w:rFonts w:ascii="Arial" w:hAnsi="Arial" w:cs="Arial"/>
                <w:color w:val="000000" w:themeColor="text1"/>
              </w:rPr>
              <w:t xml:space="preserve">  </w:t>
            </w:r>
            <w:r w:rsidRPr="00432809">
              <w:rPr>
                <w:rFonts w:ascii="Arial" w:hAnsi="Arial" w:cs="Arial"/>
                <w:color w:val="000000" w:themeColor="text1"/>
              </w:rPr>
              <w:t>10bar</w:t>
            </w:r>
          </w:p>
          <w:p w14:paraId="5F65406D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DN200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432809">
              <w:rPr>
                <w:rFonts w:ascii="Arial" w:hAnsi="Arial" w:cs="Arial"/>
                <w:color w:val="000000" w:themeColor="text1"/>
              </w:rPr>
              <w:t xml:space="preserve">– DN250 </w:t>
            </w:r>
            <w:r>
              <w:rPr>
                <w:rFonts w:ascii="Arial" w:hAnsi="Arial" w:cs="Arial"/>
                <w:color w:val="000000" w:themeColor="text1"/>
              </w:rPr>
              <w:t xml:space="preserve">    </w:t>
            </w:r>
            <w:r w:rsidRPr="00432809">
              <w:rPr>
                <w:rFonts w:ascii="Arial" w:hAnsi="Arial" w:cs="Arial"/>
                <w:color w:val="000000" w:themeColor="text1"/>
              </w:rPr>
              <w:t>8bar</w:t>
            </w:r>
          </w:p>
          <w:p w14:paraId="4A658D2F" w14:textId="77777777" w:rsidR="00560548" w:rsidRPr="00432809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432809">
              <w:rPr>
                <w:rFonts w:ascii="Arial" w:hAnsi="Arial" w:cs="Arial"/>
                <w:color w:val="000000" w:themeColor="text1"/>
              </w:rPr>
              <w:t>DN300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432809">
              <w:rPr>
                <w:rFonts w:ascii="Arial" w:hAnsi="Arial" w:cs="Arial"/>
                <w:color w:val="000000" w:themeColor="text1"/>
              </w:rPr>
              <w:t xml:space="preserve">– DN350 </w:t>
            </w:r>
            <w:r>
              <w:rPr>
                <w:rFonts w:ascii="Arial" w:hAnsi="Arial" w:cs="Arial"/>
                <w:color w:val="000000" w:themeColor="text1"/>
              </w:rPr>
              <w:t xml:space="preserve">    </w:t>
            </w:r>
            <w:r w:rsidRPr="00432809">
              <w:rPr>
                <w:rFonts w:ascii="Arial" w:hAnsi="Arial" w:cs="Arial"/>
                <w:color w:val="000000" w:themeColor="text1"/>
              </w:rPr>
              <w:t>4bar</w:t>
            </w:r>
          </w:p>
        </w:tc>
      </w:tr>
      <w:tr w:rsidR="00560548" w:rsidRPr="0055342C" w14:paraId="3FE04949" w14:textId="77777777" w:rsidTr="00967E1A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A80F267" w14:textId="77777777" w:rsidR="00560548" w:rsidRPr="0055342C" w:rsidRDefault="00560548" w:rsidP="00AD3A2D">
            <w:pPr>
              <w:jc w:val="both"/>
              <w:rPr>
                <w:rFonts w:ascii="Arial" w:hAnsi="Arial" w:cs="Arial"/>
                <w:color w:val="000000" w:themeColor="text1"/>
                <w:u w:val="single"/>
              </w:rPr>
            </w:pPr>
            <w:r w:rsidRPr="0055342C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>MATERIALS</w:t>
            </w:r>
          </w:p>
        </w:tc>
      </w:tr>
      <w:tr w:rsidR="00560548" w:rsidRPr="0055342C" w14:paraId="4CEA5165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6856B4" w14:textId="77777777" w:rsidR="00560548" w:rsidRPr="0055342C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55342C">
              <w:rPr>
                <w:rFonts w:ascii="Arial" w:hAnsi="Arial" w:cs="Arial"/>
                <w:b/>
                <w:bCs/>
                <w:color w:val="000000" w:themeColor="text1"/>
              </w:rPr>
              <w:t xml:space="preserve">Cos: 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2FD3016C" w14:textId="77777777" w:rsidR="00560548" w:rsidRPr="0055342C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55342C">
              <w:rPr>
                <w:rFonts w:ascii="Arial" w:hAnsi="Arial" w:cs="Arial"/>
                <w:color w:val="000000" w:themeColor="text1"/>
              </w:rPr>
              <w:t>Fosa dúctil GG25 amb recobriment de rilsan (poliamida)</w:t>
            </w:r>
          </w:p>
        </w:tc>
      </w:tr>
      <w:tr w:rsidR="00560548" w:rsidRPr="0055342C" w14:paraId="6DE29A01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415C44" w14:textId="77777777" w:rsidR="00560548" w:rsidRPr="0055342C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</w:rPr>
              <w:t>Membrana</w:t>
            </w:r>
            <w:r w:rsidRPr="0055342C">
              <w:rPr>
                <w:rFonts w:ascii="Arial" w:hAnsi="Arial" w:cs="Arial"/>
                <w:b/>
                <w:bCs/>
                <w:color w:val="000000" w:themeColor="text1"/>
              </w:rPr>
              <w:t xml:space="preserve">: 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6A7D8EF7" w14:textId="77777777" w:rsidR="00560548" w:rsidRPr="0055342C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Nitril (NI), per a fang líquid</w:t>
            </w:r>
          </w:p>
        </w:tc>
      </w:tr>
      <w:tr w:rsidR="00560548" w:rsidRPr="0055342C" w14:paraId="1B292558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3B175E" w14:textId="77777777" w:rsidR="00560548" w:rsidRPr="0055342C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55342C">
              <w:rPr>
                <w:rFonts w:ascii="Arial" w:hAnsi="Arial" w:cs="Arial"/>
                <w:b/>
                <w:bCs/>
                <w:color w:val="000000" w:themeColor="text1"/>
              </w:rPr>
              <w:t xml:space="preserve">Campana: 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5AFC467E" w14:textId="77777777" w:rsidR="00560548" w:rsidRPr="0055342C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55342C">
              <w:rPr>
                <w:rFonts w:ascii="Arial" w:hAnsi="Arial" w:cs="Arial"/>
                <w:color w:val="000000" w:themeColor="text1"/>
              </w:rPr>
              <w:t>GG25</w:t>
            </w:r>
          </w:p>
        </w:tc>
      </w:tr>
      <w:tr w:rsidR="00560548" w:rsidRPr="0055342C" w14:paraId="72E6D81B" w14:textId="77777777" w:rsidTr="00967E1A">
        <w:trPr>
          <w:jc w:val="center"/>
        </w:trPr>
        <w:tc>
          <w:tcPr>
            <w:tcW w:w="2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8A6515" w14:textId="77777777" w:rsidR="00560548" w:rsidRPr="0055342C" w:rsidRDefault="00560548" w:rsidP="00AD3A2D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55342C">
              <w:rPr>
                <w:rFonts w:ascii="Arial" w:hAnsi="Arial" w:cs="Arial"/>
                <w:b/>
                <w:bCs/>
                <w:color w:val="000000" w:themeColor="text1"/>
              </w:rPr>
              <w:t>Actuador elèctric</w:t>
            </w:r>
            <w:r w:rsidR="00967E1A">
              <w:rPr>
                <w:rFonts w:ascii="Arial" w:hAnsi="Arial" w:cs="Arial"/>
                <w:b/>
                <w:bCs/>
                <w:color w:val="000000" w:themeColor="text1"/>
              </w:rPr>
              <w:t>:</w:t>
            </w:r>
          </w:p>
        </w:tc>
        <w:tc>
          <w:tcPr>
            <w:tcW w:w="7143" w:type="dxa"/>
            <w:tcBorders>
              <w:top w:val="nil"/>
              <w:left w:val="nil"/>
              <w:bottom w:val="nil"/>
              <w:right w:val="nil"/>
            </w:tcBorders>
          </w:tcPr>
          <w:p w14:paraId="1C548E61" w14:textId="77777777" w:rsidR="00560548" w:rsidRPr="0055342C" w:rsidRDefault="00560548" w:rsidP="00AD3A2D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55342C">
              <w:rPr>
                <w:rFonts w:ascii="Arial" w:hAnsi="Arial" w:cs="Arial"/>
                <w:color w:val="000000" w:themeColor="text1"/>
              </w:rPr>
              <w:t>AUMA trifàsic</w:t>
            </w:r>
          </w:p>
        </w:tc>
      </w:tr>
      <w:tr w:rsidR="00560548" w:rsidRPr="00056BC6" w14:paraId="43F7E1D6" w14:textId="77777777" w:rsidTr="00967E1A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CFD7ED8" w14:textId="77777777" w:rsidR="00560548" w:rsidRPr="00056BC6" w:rsidRDefault="00560548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560548" w:rsidRPr="00056BC6" w14:paraId="5288DE17" w14:textId="77777777" w:rsidTr="00967E1A">
        <w:trPr>
          <w:trHeight w:val="283"/>
          <w:jc w:val="center"/>
        </w:trPr>
        <w:tc>
          <w:tcPr>
            <w:tcW w:w="2247" w:type="dxa"/>
            <w:tcBorders>
              <w:top w:val="nil"/>
              <w:left w:val="nil"/>
              <w:bottom w:val="nil"/>
              <w:right w:val="nil"/>
            </w:tcBorders>
          </w:tcPr>
          <w:p w14:paraId="179F9F85" w14:textId="77777777" w:rsidR="00560548" w:rsidRPr="00056BC6" w:rsidRDefault="00560548" w:rsidP="00AD3A2D">
            <w:pPr>
              <w:ind w:left="708" w:hanging="708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B75D73" w14:textId="77777777" w:rsidR="00560548" w:rsidRPr="00056BC6" w:rsidRDefault="00560548" w:rsidP="00AD3A2D">
            <w:pPr>
              <w:ind w:left="708" w:hanging="70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ZUBI</w:t>
            </w:r>
            <w:r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560548" w:rsidRPr="00056BC6" w14:paraId="2DE8D345" w14:textId="77777777" w:rsidTr="00967E1A">
        <w:trPr>
          <w:trHeight w:val="283"/>
          <w:jc w:val="center"/>
        </w:trPr>
        <w:tc>
          <w:tcPr>
            <w:tcW w:w="2247" w:type="dxa"/>
            <w:tcBorders>
              <w:top w:val="nil"/>
              <w:left w:val="nil"/>
              <w:bottom w:val="nil"/>
              <w:right w:val="nil"/>
            </w:tcBorders>
          </w:tcPr>
          <w:p w14:paraId="67BD05F9" w14:textId="77777777" w:rsidR="00560548" w:rsidRPr="00056BC6" w:rsidRDefault="00560548" w:rsidP="00AD3A2D">
            <w:pPr>
              <w:ind w:left="708" w:hanging="708"/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3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9B17B1" w14:textId="77777777" w:rsidR="00560548" w:rsidRPr="00056BC6" w:rsidRDefault="00560548" w:rsidP="00AD3A2D">
            <w:pPr>
              <w:ind w:left="708" w:hanging="70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T-100</w:t>
            </w:r>
          </w:p>
        </w:tc>
      </w:tr>
    </w:tbl>
    <w:p w14:paraId="57FDBC1B" w14:textId="77777777" w:rsidR="00560548" w:rsidRDefault="00560548" w:rsidP="00560548"/>
    <w:p w14:paraId="3C2640EF" w14:textId="77777777" w:rsidR="00DE6C7E" w:rsidRDefault="00DE6C7E" w:rsidP="00422C28">
      <w:pPr>
        <w:jc w:val="both"/>
        <w:rPr>
          <w:rFonts w:ascii="Arial" w:hAnsi="Arial" w:cs="Arial"/>
        </w:rPr>
      </w:pPr>
    </w:p>
    <w:p w14:paraId="2295E499" w14:textId="77777777" w:rsidR="00560548" w:rsidRDefault="00560548" w:rsidP="00422C28">
      <w:pPr>
        <w:jc w:val="both"/>
        <w:rPr>
          <w:rFonts w:ascii="Arial" w:hAnsi="Arial" w:cs="Arial"/>
        </w:rPr>
      </w:pPr>
    </w:p>
    <w:p w14:paraId="6B6F77E7" w14:textId="77777777" w:rsidR="00A57F6A" w:rsidRPr="002610A3" w:rsidRDefault="00A57F6A" w:rsidP="00422C28">
      <w:pPr>
        <w:jc w:val="both"/>
        <w:rPr>
          <w:rFonts w:ascii="Arial" w:hAnsi="Arial" w:cs="Arial"/>
        </w:rPr>
        <w:sectPr w:rsidR="00A57F6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92A72" w:rsidRPr="00056BC6" w14:paraId="7968407E" w14:textId="77777777" w:rsidTr="009374C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E57CD35" w14:textId="77777777" w:rsidR="00A92A72" w:rsidRPr="00056BC6" w:rsidRDefault="00A92A72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B060F" w:rsidRPr="00056BC6" w14:paraId="28A0B41F" w14:textId="77777777" w:rsidTr="009374C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F7F2499" w14:textId="77777777" w:rsidR="00CB060F" w:rsidRPr="00056BC6" w:rsidRDefault="00CB060F" w:rsidP="00CB060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BABE11E" w14:textId="77777777" w:rsidR="00CB060F" w:rsidRPr="00056BC6" w:rsidRDefault="00CB060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BE80614" w14:textId="77777777" w:rsidR="00CB060F" w:rsidRPr="00056BC6" w:rsidRDefault="00CB060F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1F3E005D" w14:textId="77777777" w:rsidR="00CB060F" w:rsidRPr="00056BC6" w:rsidRDefault="00CB060F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29/07/1999</w:t>
            </w:r>
          </w:p>
        </w:tc>
      </w:tr>
      <w:tr w:rsidR="00A92A72" w:rsidRPr="00056BC6" w14:paraId="3B284188" w14:textId="77777777" w:rsidTr="009374C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82AD5EA" w14:textId="77777777" w:rsidR="00A92A72" w:rsidRPr="00056BC6" w:rsidRDefault="00A92A72" w:rsidP="00A92A7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E5D44E1" w14:textId="77777777" w:rsidR="00A92A72" w:rsidRPr="00056BC6" w:rsidRDefault="00A92A72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76" w:name="_Toc99258009"/>
            <w:bookmarkStart w:id="377" w:name="_Toc14429640"/>
            <w:bookmarkStart w:id="378" w:name="_Toc137214925"/>
            <w:r w:rsidRPr="00056BC6">
              <w:rPr>
                <w:rFonts w:ascii="Arial" w:hAnsi="Arial" w:cs="Arial"/>
              </w:rPr>
              <w:t>VÀLVULA DE DESCÀRRE</w:t>
            </w:r>
            <w:bookmarkEnd w:id="376"/>
            <w:r w:rsidRPr="00056BC6">
              <w:rPr>
                <w:rFonts w:ascii="Arial" w:hAnsi="Arial" w:cs="Arial"/>
              </w:rPr>
              <w:t>GA</w:t>
            </w:r>
            <w:bookmarkEnd w:id="377"/>
            <w:bookmarkEnd w:id="378"/>
          </w:p>
        </w:tc>
      </w:tr>
      <w:tr w:rsidR="00812648" w:rsidRPr="00365A28" w14:paraId="0B354C8C" w14:textId="77777777" w:rsidTr="009374C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266D76D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E631BFC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79" w:name="_Toc14429641"/>
            <w:bookmarkStart w:id="380" w:name="_Toc137214926"/>
            <w:r>
              <w:rPr>
                <w:rFonts w:ascii="Arial" w:hAnsi="Arial" w:cs="Arial"/>
              </w:rPr>
              <w:t>SAPAG</w:t>
            </w:r>
            <w:bookmarkEnd w:id="379"/>
            <w:bookmarkEnd w:id="380"/>
          </w:p>
        </w:tc>
      </w:tr>
      <w:tr w:rsidR="00A92A72" w:rsidRPr="00056BC6" w14:paraId="4ACD8B5C" w14:textId="77777777" w:rsidTr="009374C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6C63A9A" w14:textId="77777777" w:rsidR="00A92A72" w:rsidRPr="00056BC6" w:rsidRDefault="00A92A72" w:rsidP="00A92A7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4DC2F212" w14:textId="77777777" w:rsidR="00A92A72" w:rsidRPr="00056BC6" w:rsidRDefault="00A92A7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de canonades de sobrepressions</w:t>
            </w:r>
          </w:p>
        </w:tc>
      </w:tr>
    </w:tbl>
    <w:p w14:paraId="4A6814B3" w14:textId="77777777" w:rsidR="00A92A72" w:rsidRPr="002610A3" w:rsidRDefault="00A92A72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5EEED6C" w14:textId="77777777" w:rsidR="00A92A72" w:rsidRPr="009374C0" w:rsidRDefault="00377721" w:rsidP="009374C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374C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026D069" wp14:editId="2C1625FC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5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F8B19D" id="Line 33" o:spid="_x0000_s1026" style="position:absolute;z-index:25164441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iMgEg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G4ojI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A92A72" w:rsidRPr="009374C0">
        <w:rPr>
          <w:rFonts w:ascii="Arial" w:hAnsi="Arial" w:cs="Arial"/>
          <w:b/>
          <w:bCs/>
          <w:i/>
        </w:rPr>
        <w:t>CARACTERÍSTIQUES PRINCIPALS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997"/>
        <w:gridCol w:w="486"/>
        <w:gridCol w:w="7156"/>
      </w:tblGrid>
      <w:tr w:rsidR="005E283D" w:rsidRPr="00056BC6" w14:paraId="617866D2" w14:textId="77777777" w:rsidTr="0080565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170C46" w14:textId="77777777" w:rsidR="005E283D" w:rsidRPr="00056BC6" w:rsidRDefault="005E283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</w:t>
            </w:r>
            <w:r w:rsidR="00A144D6" w:rsidRPr="00056BC6">
              <w:rPr>
                <w:rFonts w:ascii="Arial" w:hAnsi="Arial" w:cs="Arial"/>
              </w:rPr>
              <w:t xml:space="preserve">bsència de guiat. </w:t>
            </w:r>
          </w:p>
          <w:p w14:paraId="313E8A36" w14:textId="77777777" w:rsidR="005E283D" w:rsidRPr="00056BC6" w:rsidRDefault="005E283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Mínima </w:t>
            </w:r>
            <w:r w:rsidR="00A144D6" w:rsidRPr="00056BC6">
              <w:rPr>
                <w:rFonts w:ascii="Arial" w:hAnsi="Arial" w:cs="Arial"/>
              </w:rPr>
              <w:t>inèrcia</w:t>
            </w:r>
            <w:r w:rsidRPr="00056BC6">
              <w:rPr>
                <w:rFonts w:ascii="Arial" w:hAnsi="Arial" w:cs="Arial"/>
              </w:rPr>
              <w:t>.</w:t>
            </w:r>
          </w:p>
          <w:p w14:paraId="4748F69C" w14:textId="77777777" w:rsidR="005E283D" w:rsidRPr="00056BC6" w:rsidRDefault="005E283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Estanqu</w:t>
            </w:r>
            <w:r w:rsidR="00A144D6" w:rsidRPr="00056BC6">
              <w:rPr>
                <w:rFonts w:ascii="Arial" w:hAnsi="Arial" w:cs="Arial"/>
              </w:rPr>
              <w:t>itat</w:t>
            </w:r>
            <w:r w:rsidRPr="00056BC6">
              <w:rPr>
                <w:rFonts w:ascii="Arial" w:hAnsi="Arial" w:cs="Arial"/>
              </w:rPr>
              <w:t xml:space="preserve"> lineal </w:t>
            </w:r>
            <w:r w:rsidR="00A144D6" w:rsidRPr="00056BC6">
              <w:rPr>
                <w:rFonts w:ascii="Arial" w:hAnsi="Arial" w:cs="Arial"/>
              </w:rPr>
              <w:t xml:space="preserve">amb </w:t>
            </w:r>
            <w:r w:rsidRPr="00056BC6">
              <w:rPr>
                <w:rFonts w:ascii="Arial" w:hAnsi="Arial" w:cs="Arial"/>
              </w:rPr>
              <w:t>contact</w:t>
            </w:r>
            <w:r w:rsidR="00A144D6" w:rsidRPr="00056BC6">
              <w:rPr>
                <w:rFonts w:ascii="Arial" w:hAnsi="Arial" w:cs="Arial"/>
              </w:rPr>
              <w:t>e</w:t>
            </w:r>
            <w:r w:rsidRPr="00056BC6">
              <w:rPr>
                <w:rFonts w:ascii="Arial" w:hAnsi="Arial" w:cs="Arial"/>
              </w:rPr>
              <w:t xml:space="preserve"> </w:t>
            </w:r>
            <w:r w:rsidR="00A144D6" w:rsidRPr="00056BC6">
              <w:rPr>
                <w:rFonts w:ascii="Arial" w:hAnsi="Arial" w:cs="Arial"/>
              </w:rPr>
              <w:t>metall</w:t>
            </w:r>
            <w:r w:rsidRPr="00056BC6">
              <w:rPr>
                <w:rFonts w:ascii="Arial" w:hAnsi="Arial" w:cs="Arial"/>
              </w:rPr>
              <w:t xml:space="preserve"> </w:t>
            </w:r>
            <w:r w:rsidR="00A144D6" w:rsidRPr="00056BC6">
              <w:rPr>
                <w:rFonts w:ascii="Arial" w:hAnsi="Arial" w:cs="Arial"/>
              </w:rPr>
              <w:t xml:space="preserve">amb metall. </w:t>
            </w:r>
          </w:p>
          <w:p w14:paraId="552992F7" w14:textId="77777777" w:rsidR="005E283D" w:rsidRPr="00056BC6" w:rsidRDefault="005E283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Redu</w:t>
            </w:r>
            <w:r w:rsidR="00A144D6" w:rsidRPr="00056BC6">
              <w:rPr>
                <w:rFonts w:ascii="Arial" w:hAnsi="Arial" w:cs="Arial"/>
              </w:rPr>
              <w:t>ïda variació de la pressió durant l’obertur</w:t>
            </w:r>
            <w:r w:rsidRPr="00056BC6">
              <w:rPr>
                <w:rFonts w:ascii="Arial" w:hAnsi="Arial" w:cs="Arial"/>
              </w:rPr>
              <w:t>a.</w:t>
            </w:r>
          </w:p>
          <w:p w14:paraId="36F7F4D5" w14:textId="77777777" w:rsidR="005E283D" w:rsidRPr="00056BC6" w:rsidRDefault="005E283D" w:rsidP="00056BC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Fiable.</w:t>
            </w:r>
          </w:p>
        </w:tc>
      </w:tr>
      <w:tr w:rsidR="00300AC0" w:rsidRPr="00056BC6" w14:paraId="13084558" w14:textId="77777777" w:rsidTr="0080565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30D5F27" w14:textId="77777777" w:rsidR="00300AC0" w:rsidRPr="00056BC6" w:rsidRDefault="00300AC0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5E283D" w:rsidRPr="00056BC6" w14:paraId="33537976" w14:textId="77777777" w:rsidTr="00805659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590335" w14:textId="77777777" w:rsidR="00805659" w:rsidRDefault="00805659" w:rsidP="00805659">
            <w:pPr>
              <w:spacing w:line="48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COMPR</w:t>
            </w:r>
            <w:r>
              <w:rPr>
                <w:rFonts w:ascii="Arial" w:hAnsi="Arial" w:cs="Arial"/>
                <w:b/>
                <w:bCs/>
                <w:u w:val="single"/>
              </w:rPr>
              <w:t>ÈN PRINCIPALMENT</w:t>
            </w:r>
          </w:p>
          <w:p w14:paraId="54DCD19C" w14:textId="77777777" w:rsidR="005E283D" w:rsidRPr="00056BC6" w:rsidRDefault="005E283D" w:rsidP="00056BC6">
            <w:pPr>
              <w:spacing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Boca de s</w:t>
            </w:r>
            <w:r w:rsidR="00A144D6" w:rsidRPr="00056BC6">
              <w:rPr>
                <w:rFonts w:ascii="Arial" w:hAnsi="Arial" w:cs="Arial"/>
              </w:rPr>
              <w:t>ortida fixa</w:t>
            </w:r>
          </w:p>
          <w:p w14:paraId="366220D8" w14:textId="77777777" w:rsidR="005E283D" w:rsidRPr="00056BC6" w:rsidRDefault="005E283D" w:rsidP="00056BC6">
            <w:pPr>
              <w:spacing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Obturador </w:t>
            </w:r>
            <w:r w:rsidR="00A144D6" w:rsidRPr="00056BC6">
              <w:rPr>
                <w:rFonts w:ascii="Arial" w:hAnsi="Arial" w:cs="Arial"/>
              </w:rPr>
              <w:t>mòbil en forma de disc pla</w:t>
            </w:r>
          </w:p>
          <w:p w14:paraId="6D92C9C5" w14:textId="77777777" w:rsidR="005E283D" w:rsidRPr="00056BC6" w:rsidRDefault="005E283D" w:rsidP="00056BC6">
            <w:pPr>
              <w:spacing w:line="360" w:lineRule="auto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</w:t>
            </w:r>
            <w:r w:rsidR="00A144D6" w:rsidRPr="00056BC6">
              <w:rPr>
                <w:rFonts w:ascii="Arial" w:hAnsi="Arial" w:cs="Arial"/>
              </w:rPr>
              <w:t xml:space="preserve">olla treballant a compressió </w:t>
            </w:r>
          </w:p>
        </w:tc>
      </w:tr>
      <w:tr w:rsidR="003E6507" w:rsidRPr="00056BC6" w14:paraId="3DBB7A9C" w14:textId="77777777" w:rsidTr="00805659">
        <w:trPr>
          <w:jc w:val="center"/>
        </w:trPr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67771D" w14:textId="77777777" w:rsidR="003E6507" w:rsidRPr="00056BC6" w:rsidRDefault="00A144D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  <w:r w:rsidR="005E283D" w:rsidRPr="00056BC6">
              <w:rPr>
                <w:rFonts w:ascii="Arial" w:hAnsi="Arial" w:cs="Arial"/>
                <w:b/>
                <w:bCs/>
              </w:rPr>
              <w:t xml:space="preserve"> de regla</w:t>
            </w:r>
            <w:r w:rsidRPr="00056BC6">
              <w:rPr>
                <w:rFonts w:ascii="Arial" w:hAnsi="Arial" w:cs="Arial"/>
                <w:b/>
                <w:bCs/>
              </w:rPr>
              <w:t xml:space="preserve">tge: </w:t>
            </w:r>
          </w:p>
        </w:tc>
        <w:tc>
          <w:tcPr>
            <w:tcW w:w="7156" w:type="dxa"/>
            <w:tcBorders>
              <w:top w:val="nil"/>
              <w:left w:val="nil"/>
              <w:bottom w:val="nil"/>
              <w:right w:val="nil"/>
            </w:tcBorders>
          </w:tcPr>
          <w:p w14:paraId="305165CF" w14:textId="77777777" w:rsidR="003E6507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diàmetres nominals de la vàlvula i diàmetres de les molles:</w:t>
            </w:r>
            <w:r w:rsidR="005E283D" w:rsidRPr="00056BC6">
              <w:rPr>
                <w:rFonts w:ascii="Arial" w:hAnsi="Arial" w:cs="Arial"/>
              </w:rPr>
              <w:t xml:space="preserve"> 9÷294 m</w:t>
            </w:r>
          </w:p>
        </w:tc>
      </w:tr>
      <w:tr w:rsidR="003E6507" w:rsidRPr="00056BC6" w14:paraId="145B41CF" w14:textId="77777777" w:rsidTr="00805659">
        <w:trPr>
          <w:jc w:val="center"/>
        </w:trPr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5B864A" w14:textId="77777777" w:rsidR="003E6507" w:rsidRPr="00056BC6" w:rsidRDefault="00A144D6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Diàmetres</w:t>
            </w:r>
            <w:r w:rsidR="005E283D"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Pr="00056BC6">
              <w:rPr>
                <w:rFonts w:ascii="Arial" w:hAnsi="Arial" w:cs="Arial"/>
                <w:b/>
                <w:bCs/>
              </w:rPr>
              <w:t>nominals</w:t>
            </w:r>
            <w:r w:rsidR="005E283D"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156" w:type="dxa"/>
            <w:tcBorders>
              <w:top w:val="nil"/>
              <w:left w:val="nil"/>
              <w:bottom w:val="nil"/>
              <w:right w:val="nil"/>
            </w:tcBorders>
          </w:tcPr>
          <w:p w14:paraId="3E3BB9FF" w14:textId="77777777" w:rsidR="003E6507" w:rsidRPr="00056BC6" w:rsidRDefault="005E283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50÷200</w:t>
            </w:r>
          </w:p>
        </w:tc>
      </w:tr>
      <w:tr w:rsidR="003E6507" w:rsidRPr="00056BC6" w14:paraId="642F8D0C" w14:textId="77777777" w:rsidTr="00805659">
        <w:trPr>
          <w:jc w:val="center"/>
        </w:trPr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F85155" w14:textId="77777777" w:rsidR="003E6507" w:rsidRPr="00056BC6" w:rsidRDefault="005E283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</w:t>
            </w:r>
            <w:r w:rsidR="00A144D6" w:rsidRPr="00056BC6">
              <w:rPr>
                <w:rFonts w:ascii="Arial" w:hAnsi="Arial" w:cs="Arial"/>
                <w:b/>
                <w:bCs/>
              </w:rPr>
              <w:t xml:space="preserve">bals d’evacuació: </w:t>
            </w:r>
          </w:p>
        </w:tc>
        <w:tc>
          <w:tcPr>
            <w:tcW w:w="7156" w:type="dxa"/>
            <w:tcBorders>
              <w:top w:val="nil"/>
              <w:left w:val="nil"/>
              <w:bottom w:val="nil"/>
              <w:right w:val="nil"/>
            </w:tcBorders>
          </w:tcPr>
          <w:p w14:paraId="5054E705" w14:textId="77777777" w:rsidR="003E6507" w:rsidRPr="00056BC6" w:rsidRDefault="00A144D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diàmetres nominals de la vàlvula i diàmetres de les molles:</w:t>
            </w:r>
            <w:r w:rsidR="005E283D" w:rsidRPr="00056BC6">
              <w:rPr>
                <w:rFonts w:ascii="Arial" w:hAnsi="Arial" w:cs="Arial"/>
              </w:rPr>
              <w:t xml:space="preserve"> 32÷855 l/s</w:t>
            </w:r>
          </w:p>
        </w:tc>
      </w:tr>
      <w:tr w:rsidR="003E6507" w:rsidRPr="00056BC6" w14:paraId="12992998" w14:textId="77777777" w:rsidTr="00805659">
        <w:trPr>
          <w:jc w:val="center"/>
        </w:trPr>
        <w:tc>
          <w:tcPr>
            <w:tcW w:w="24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42E439" w14:textId="77777777" w:rsidR="003E6507" w:rsidRPr="00056BC6" w:rsidRDefault="003E6507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156" w:type="dxa"/>
            <w:tcBorders>
              <w:top w:val="nil"/>
              <w:left w:val="nil"/>
              <w:bottom w:val="nil"/>
              <w:right w:val="nil"/>
            </w:tcBorders>
          </w:tcPr>
          <w:p w14:paraId="143A108A" w14:textId="77777777" w:rsidR="003E6507" w:rsidRPr="00056BC6" w:rsidRDefault="003E6507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3E6507" w:rsidRPr="00056BC6" w14:paraId="349B8DF4" w14:textId="77777777" w:rsidTr="003B6732">
        <w:trPr>
          <w:trHeight w:val="283"/>
          <w:jc w:val="center"/>
        </w:trPr>
        <w:tc>
          <w:tcPr>
            <w:tcW w:w="1997" w:type="dxa"/>
            <w:tcBorders>
              <w:top w:val="nil"/>
              <w:left w:val="nil"/>
              <w:bottom w:val="nil"/>
              <w:right w:val="nil"/>
            </w:tcBorders>
          </w:tcPr>
          <w:p w14:paraId="18DD6D2F" w14:textId="77777777" w:rsidR="003E6507" w:rsidRPr="00056BC6" w:rsidRDefault="005E283D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</w:t>
            </w:r>
            <w:r w:rsidR="00A144D6" w:rsidRPr="00056BC6">
              <w:rPr>
                <w:rFonts w:ascii="Arial" w:hAnsi="Arial" w:cs="Arial"/>
                <w:b/>
                <w:bCs/>
                <w:u w:val="single"/>
              </w:rPr>
              <w:t>US</w:t>
            </w:r>
          </w:p>
        </w:tc>
        <w:tc>
          <w:tcPr>
            <w:tcW w:w="76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B26A10" w14:textId="77777777" w:rsidR="003E6507" w:rsidRPr="00056BC6" w:rsidRDefault="005E283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Soupape NEYRTEC o similar</w:t>
            </w:r>
          </w:p>
        </w:tc>
      </w:tr>
      <w:tr w:rsidR="003E6507" w:rsidRPr="00056BC6" w14:paraId="1CE9C841" w14:textId="77777777" w:rsidTr="003B6732">
        <w:trPr>
          <w:trHeight w:val="283"/>
          <w:jc w:val="center"/>
        </w:trPr>
        <w:tc>
          <w:tcPr>
            <w:tcW w:w="1997" w:type="dxa"/>
            <w:tcBorders>
              <w:top w:val="nil"/>
              <w:left w:val="nil"/>
              <w:bottom w:val="nil"/>
              <w:right w:val="nil"/>
            </w:tcBorders>
          </w:tcPr>
          <w:p w14:paraId="4EA18E94" w14:textId="77777777" w:rsidR="003E6507" w:rsidRPr="00056BC6" w:rsidRDefault="00A144D6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6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E79271" w14:textId="77777777" w:rsidR="003E6507" w:rsidRPr="00056BC6" w:rsidRDefault="005E283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SAPAG</w:t>
            </w:r>
            <w:r w:rsidR="0004034B">
              <w:rPr>
                <w:rFonts w:ascii="Arial" w:hAnsi="Arial" w:cs="Arial"/>
              </w:rPr>
              <w:t xml:space="preserve"> o similar</w:t>
            </w:r>
          </w:p>
        </w:tc>
      </w:tr>
    </w:tbl>
    <w:p w14:paraId="4FB418DD" w14:textId="77777777" w:rsidR="006E55D3" w:rsidRDefault="006E55D3" w:rsidP="00422C28">
      <w:pPr>
        <w:jc w:val="both"/>
        <w:rPr>
          <w:rFonts w:ascii="Arial" w:hAnsi="Arial" w:cs="Arial"/>
        </w:rPr>
      </w:pPr>
    </w:p>
    <w:p w14:paraId="4B2AB96A" w14:textId="77777777" w:rsidR="00A57F6A" w:rsidRDefault="00A57F6A" w:rsidP="00422C28">
      <w:pPr>
        <w:jc w:val="both"/>
        <w:rPr>
          <w:rFonts w:ascii="Arial" w:hAnsi="Arial" w:cs="Arial"/>
        </w:rPr>
      </w:pPr>
    </w:p>
    <w:p w14:paraId="4117FD43" w14:textId="77777777" w:rsidR="00A57F6A" w:rsidRPr="002610A3" w:rsidRDefault="00A57F6A" w:rsidP="00422C28">
      <w:pPr>
        <w:jc w:val="both"/>
        <w:rPr>
          <w:rFonts w:ascii="Arial" w:hAnsi="Arial" w:cs="Arial"/>
        </w:rPr>
        <w:sectPr w:rsidR="00A57F6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B27020" w:rsidRPr="00056BC6" w14:paraId="6AF2855E" w14:textId="77777777" w:rsidTr="00AA2A5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05BC071" w14:textId="77777777" w:rsidR="00B27020" w:rsidRPr="00056BC6" w:rsidRDefault="00B27020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B060F" w:rsidRPr="00056BC6" w14:paraId="12309194" w14:textId="77777777" w:rsidTr="00AA2A5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4F34A93" w14:textId="77777777" w:rsidR="00CB060F" w:rsidRPr="00056BC6" w:rsidRDefault="00CB060F" w:rsidP="00CB060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480EB1B" w14:textId="77777777" w:rsidR="00CB060F" w:rsidRPr="00056BC6" w:rsidRDefault="00CB060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50C82E78" w14:textId="77777777" w:rsidR="00CB060F" w:rsidRPr="00056BC6" w:rsidRDefault="00CB060F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AAB8C42" w14:textId="77777777" w:rsidR="00CB060F" w:rsidRPr="00056BC6" w:rsidRDefault="00F24D24" w:rsidP="00056BC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13/02/2019</w:t>
            </w:r>
          </w:p>
        </w:tc>
      </w:tr>
      <w:tr w:rsidR="00B27020" w:rsidRPr="00056BC6" w14:paraId="51C40E74" w14:textId="77777777" w:rsidTr="00AA2A5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C4D86D2" w14:textId="77777777" w:rsidR="00B27020" w:rsidRPr="00056BC6" w:rsidRDefault="00B27020" w:rsidP="00B2702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753A1EFF" w14:textId="77777777" w:rsidR="00B27020" w:rsidRPr="00056BC6" w:rsidRDefault="00B27020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381" w:name="_Toc126553866"/>
            <w:bookmarkStart w:id="382" w:name="_Toc14429642"/>
            <w:bookmarkStart w:id="383" w:name="_Toc137214927"/>
            <w:r w:rsidRPr="00056BC6">
              <w:rPr>
                <w:rFonts w:ascii="Arial" w:hAnsi="Arial" w:cs="Arial"/>
              </w:rPr>
              <w:t>VÀLVULA DE PAPALLONA EMBRIDAD</w:t>
            </w:r>
            <w:bookmarkEnd w:id="381"/>
            <w:r w:rsidRPr="00056BC6">
              <w:rPr>
                <w:rFonts w:ascii="Arial" w:hAnsi="Arial" w:cs="Arial"/>
              </w:rPr>
              <w:t>A</w:t>
            </w:r>
            <w:bookmarkEnd w:id="382"/>
            <w:bookmarkEnd w:id="383"/>
          </w:p>
        </w:tc>
      </w:tr>
      <w:tr w:rsidR="00812648" w:rsidRPr="00365A28" w14:paraId="73C906C2" w14:textId="77777777" w:rsidTr="00AA2A5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96B4EAE" w14:textId="77777777" w:rsidR="00812648" w:rsidRPr="00365A28" w:rsidRDefault="00812648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4B6618B" w14:textId="77777777" w:rsidR="00812648" w:rsidRPr="00365A28" w:rsidRDefault="00812648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384" w:name="_Toc14429643"/>
            <w:bookmarkStart w:id="385" w:name="_Toc137214928"/>
            <w:r>
              <w:rPr>
                <w:rFonts w:ascii="Arial" w:hAnsi="Arial" w:cs="Arial"/>
              </w:rPr>
              <w:t>AVK VALVULAS, S.A.</w:t>
            </w:r>
            <w:bookmarkEnd w:id="384"/>
            <w:bookmarkEnd w:id="385"/>
          </w:p>
        </w:tc>
      </w:tr>
      <w:tr w:rsidR="00B27020" w:rsidRPr="00056BC6" w14:paraId="47F1AE7F" w14:textId="77777777" w:rsidTr="00AA2A5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2152496" w14:textId="77777777" w:rsidR="00B27020" w:rsidRPr="00056BC6" w:rsidRDefault="00B27020" w:rsidP="00B2702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0293562" w14:textId="77777777" w:rsidR="00B27020" w:rsidRPr="00056BC6" w:rsidRDefault="00AF2AA2" w:rsidP="006060D3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Per </w:t>
            </w:r>
            <w:r w:rsidR="00F24D24">
              <w:rPr>
                <w:rFonts w:ascii="Arial" w:hAnsi="Arial" w:cs="Arial"/>
              </w:rPr>
              <w:t>a seccionament de funcions secundà</w:t>
            </w:r>
            <w:r w:rsidRPr="00056BC6">
              <w:rPr>
                <w:rFonts w:ascii="Arial" w:hAnsi="Arial" w:cs="Arial"/>
              </w:rPr>
              <w:t>ries en la distribució d</w:t>
            </w:r>
            <w:r w:rsidR="006060D3">
              <w:rPr>
                <w:rFonts w:ascii="Arial" w:hAnsi="Arial" w:cs="Arial"/>
              </w:rPr>
              <w:t>’aigües (principalment ventoses fins a PN 16</w:t>
            </w:r>
            <w:r w:rsidRPr="00056BC6">
              <w:rPr>
                <w:rFonts w:ascii="Arial" w:hAnsi="Arial" w:cs="Arial"/>
              </w:rPr>
              <w:t xml:space="preserve">) </w:t>
            </w:r>
          </w:p>
        </w:tc>
      </w:tr>
    </w:tbl>
    <w:p w14:paraId="1DC009F6" w14:textId="77777777" w:rsidR="00B27020" w:rsidRDefault="00B27020" w:rsidP="00FF3BA8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B4AE50D" w14:textId="77777777" w:rsidR="00F24D24" w:rsidRPr="00AA2A5B" w:rsidRDefault="00F24D24" w:rsidP="00FF3BA8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AA2A5B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68BC0637" wp14:editId="10476BBD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4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3EB0BB" id="Line 34" o:spid="_x0000_s1026" style="position:absolute;z-index:25172019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j1+Eg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ezY9f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Pr="00AA2A5B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126"/>
        <w:gridCol w:w="7513"/>
      </w:tblGrid>
      <w:tr w:rsidR="00F24D24" w:rsidRPr="00056BC6" w14:paraId="0974E35A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4216E3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Brides, juntes i jocs de cargols segons especificacions generals del CAT.</w:t>
            </w:r>
          </w:p>
        </w:tc>
      </w:tr>
      <w:tr w:rsidR="00F24D24" w:rsidRPr="00056BC6" w14:paraId="43E1EC2F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442A1D9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6B47FDD6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35ED4E2A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4D2EA136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GENERALITATS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10EB822A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7A57D156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DC70FB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1218F7">
              <w:rPr>
                <w:rFonts w:ascii="Arial" w:hAnsi="Arial" w:cs="Arial"/>
                <w:b/>
              </w:rPr>
              <w:t xml:space="preserve">Sèrie </w:t>
            </w:r>
            <w:r>
              <w:rPr>
                <w:rFonts w:ascii="Arial" w:hAnsi="Arial" w:cs="Arial"/>
                <w:b/>
              </w:rPr>
              <w:t xml:space="preserve">75/20 ( abans </w:t>
            </w:r>
            <w:r w:rsidRPr="001218F7">
              <w:rPr>
                <w:rFonts w:ascii="Arial" w:hAnsi="Arial" w:cs="Arial"/>
                <w:b/>
              </w:rPr>
              <w:t>75/41</w:t>
            </w:r>
            <w:r>
              <w:rPr>
                <w:rFonts w:ascii="Arial" w:hAnsi="Arial" w:cs="Arial"/>
                <w:b/>
              </w:rPr>
              <w:t xml:space="preserve"> )</w:t>
            </w:r>
            <w:r>
              <w:rPr>
                <w:rFonts w:ascii="Arial" w:hAnsi="Arial" w:cs="Arial"/>
              </w:rPr>
              <w:t xml:space="preserve">. </w:t>
            </w:r>
            <w:r w:rsidRPr="00056BC6">
              <w:rPr>
                <w:rFonts w:ascii="Arial" w:hAnsi="Arial" w:cs="Arial"/>
              </w:rPr>
              <w:t>Vàlvula</w:t>
            </w:r>
            <w:r>
              <w:rPr>
                <w:rFonts w:ascii="Arial" w:hAnsi="Arial" w:cs="Arial"/>
              </w:rPr>
              <w:t xml:space="preserve"> de papallona, longitud curta, segons EN 558</w:t>
            </w:r>
            <w:r w:rsidRPr="00056BC6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taula 4</w:t>
            </w:r>
            <w:r w:rsidRPr="00056BC6">
              <w:rPr>
                <w:rFonts w:ascii="Arial" w:hAnsi="Arial" w:cs="Arial"/>
              </w:rPr>
              <w:t>, sèrie bàsica 13 (BS 5155 embridat curt, DN 3202-K16. Brides i orificis segons ISO 7005-2 (BS EN 1092-2:1997</w:t>
            </w:r>
            <w:r>
              <w:rPr>
                <w:rFonts w:ascii="Arial" w:hAnsi="Arial" w:cs="Arial"/>
              </w:rPr>
              <w:t>, DIN 2501</w:t>
            </w:r>
            <w:r w:rsidRPr="00056BC6">
              <w:rPr>
                <w:rFonts w:ascii="Arial" w:hAnsi="Arial" w:cs="Arial"/>
              </w:rPr>
              <w:t>)</w:t>
            </w:r>
          </w:p>
          <w:p w14:paraId="02E73138" w14:textId="77777777" w:rsidR="00F24D24" w:rsidRPr="00056BC6" w:rsidRDefault="00F24D24" w:rsidP="00AD3A2D">
            <w:pPr>
              <w:spacing w:before="120"/>
              <w:jc w:val="both"/>
              <w:rPr>
                <w:rFonts w:ascii="Arial" w:hAnsi="Arial" w:cs="Arial"/>
              </w:rPr>
            </w:pPr>
            <w:r w:rsidRPr="001218F7">
              <w:rPr>
                <w:rFonts w:ascii="Arial" w:hAnsi="Arial" w:cs="Arial"/>
                <w:b/>
              </w:rPr>
              <w:t>Aplicació:</w:t>
            </w:r>
            <w:r>
              <w:rPr>
                <w:rFonts w:ascii="Arial" w:hAnsi="Arial" w:cs="Arial"/>
              </w:rPr>
              <w:t xml:space="preserve"> per a instal·lacions noves i velles, si no importa la longitud entre brides</w:t>
            </w:r>
          </w:p>
        </w:tc>
      </w:tr>
      <w:tr w:rsidR="00F24D24" w:rsidRPr="00056BC6" w14:paraId="7FB2A726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06BF97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1218F7">
              <w:rPr>
                <w:rFonts w:ascii="Arial" w:hAnsi="Arial" w:cs="Arial"/>
                <w:b/>
              </w:rPr>
              <w:t xml:space="preserve">Sèrie </w:t>
            </w:r>
            <w:r>
              <w:rPr>
                <w:rFonts w:ascii="Arial" w:hAnsi="Arial" w:cs="Arial"/>
                <w:b/>
              </w:rPr>
              <w:t>75/21 ( abans 75/43 )</w:t>
            </w:r>
            <w:r>
              <w:rPr>
                <w:rFonts w:ascii="Arial" w:hAnsi="Arial" w:cs="Arial"/>
              </w:rPr>
              <w:t xml:space="preserve">. </w:t>
            </w:r>
            <w:r w:rsidRPr="00056BC6">
              <w:rPr>
                <w:rFonts w:ascii="Arial" w:hAnsi="Arial" w:cs="Arial"/>
              </w:rPr>
              <w:t xml:space="preserve">Vàlvula de papallona, longitud </w:t>
            </w:r>
            <w:r>
              <w:rPr>
                <w:rFonts w:ascii="Arial" w:hAnsi="Arial" w:cs="Arial"/>
              </w:rPr>
              <w:t>llarga, segons EN 558</w:t>
            </w:r>
            <w:r w:rsidRPr="00056BC6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taula 4</w:t>
            </w:r>
            <w:r w:rsidRPr="00056BC6">
              <w:rPr>
                <w:rFonts w:ascii="Arial" w:hAnsi="Arial" w:cs="Arial"/>
              </w:rPr>
              <w:t>, sèrie bàsica 1</w:t>
            </w:r>
            <w:r>
              <w:rPr>
                <w:rFonts w:ascii="Arial" w:hAnsi="Arial" w:cs="Arial"/>
              </w:rPr>
              <w:t>4</w:t>
            </w:r>
            <w:r w:rsidRPr="00056BC6">
              <w:rPr>
                <w:rFonts w:ascii="Arial" w:hAnsi="Arial" w:cs="Arial"/>
              </w:rPr>
              <w:t xml:space="preserve"> (BS 5155 embridat </w:t>
            </w:r>
            <w:r>
              <w:rPr>
                <w:rFonts w:ascii="Arial" w:hAnsi="Arial" w:cs="Arial"/>
              </w:rPr>
              <w:t>llarg</w:t>
            </w:r>
            <w:r w:rsidRPr="00056BC6">
              <w:rPr>
                <w:rFonts w:ascii="Arial" w:hAnsi="Arial" w:cs="Arial"/>
              </w:rPr>
              <w:t>, DN 3202-K16</w:t>
            </w:r>
            <w:r>
              <w:rPr>
                <w:rFonts w:ascii="Arial" w:hAnsi="Arial" w:cs="Arial"/>
              </w:rPr>
              <w:t>)</w:t>
            </w:r>
            <w:r w:rsidRPr="00056BC6">
              <w:rPr>
                <w:rFonts w:ascii="Arial" w:hAnsi="Arial" w:cs="Arial"/>
              </w:rPr>
              <w:t>. Brides i orificis segons ISO 7005-2 (BS EN 1092-2:1997</w:t>
            </w:r>
            <w:r>
              <w:rPr>
                <w:rFonts w:ascii="Arial" w:hAnsi="Arial" w:cs="Arial"/>
              </w:rPr>
              <w:t>, DIN 2501</w:t>
            </w:r>
            <w:r w:rsidRPr="00056BC6">
              <w:rPr>
                <w:rFonts w:ascii="Arial" w:hAnsi="Arial" w:cs="Arial"/>
              </w:rPr>
              <w:t>)</w:t>
            </w:r>
          </w:p>
          <w:p w14:paraId="1BF0CB44" w14:textId="77777777" w:rsidR="00F24D24" w:rsidRPr="00056BC6" w:rsidRDefault="00F24D24" w:rsidP="00AD3A2D">
            <w:pPr>
              <w:spacing w:before="120"/>
              <w:jc w:val="both"/>
              <w:rPr>
                <w:rFonts w:ascii="Arial" w:hAnsi="Arial" w:cs="Arial"/>
              </w:rPr>
            </w:pPr>
            <w:r w:rsidRPr="001218F7">
              <w:rPr>
                <w:rFonts w:ascii="Arial" w:hAnsi="Arial" w:cs="Arial"/>
                <w:b/>
              </w:rPr>
              <w:t>Aplicació</w:t>
            </w:r>
            <w:r>
              <w:rPr>
                <w:rFonts w:ascii="Arial" w:hAnsi="Arial" w:cs="Arial"/>
              </w:rPr>
              <w:t>: per a instal·lacions existents on importa la longitud entre brides i facilitar el canvi dels equips anteriors</w:t>
            </w:r>
          </w:p>
        </w:tc>
      </w:tr>
      <w:tr w:rsidR="00F24D24" w:rsidRPr="00056BC6" w14:paraId="39DFD61E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3C34688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75758E45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5D54B893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2609D9" w14:textId="77777777" w:rsidR="00F24D24" w:rsidRPr="00056BC6" w:rsidRDefault="00F24D24" w:rsidP="00AD3A2D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DIÀMETRES NOMINALS</w:t>
            </w:r>
          </w:p>
        </w:tc>
      </w:tr>
      <w:tr w:rsidR="00F24D24" w:rsidRPr="00056BC6" w14:paraId="4230726A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39CB14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DN-</w:t>
            </w:r>
            <w:r w:rsidRPr="00056BC6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0 ÷ DN-250</w:t>
            </w:r>
          </w:p>
        </w:tc>
      </w:tr>
      <w:tr w:rsidR="00F24D24" w:rsidRPr="00056BC6" w14:paraId="3F44B623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7A23688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0512DA13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5079240F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0C2F23" w14:textId="77777777" w:rsidR="00F24D24" w:rsidRPr="00056BC6" w:rsidRDefault="00F24D24" w:rsidP="00AD3A2D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PRESSIONS NOMINALS</w:t>
            </w:r>
          </w:p>
        </w:tc>
      </w:tr>
      <w:tr w:rsidR="00F24D24" w:rsidRPr="00056BC6" w14:paraId="56CCB119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694531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PN-10 ÷ PN-</w:t>
            </w:r>
            <w:r>
              <w:rPr>
                <w:rFonts w:ascii="Arial" w:hAnsi="Arial" w:cs="Arial"/>
              </w:rPr>
              <w:t>16, per al tipus 75/20 (abans 75/41)</w:t>
            </w:r>
          </w:p>
          <w:p w14:paraId="2B90384D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2FB699AB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B2DEBB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PN-10 ÷ PN-</w:t>
            </w:r>
            <w:r>
              <w:rPr>
                <w:rFonts w:ascii="Arial" w:hAnsi="Arial" w:cs="Arial"/>
              </w:rPr>
              <w:t>16, per al tipus 75/21 (abans 75/43)</w:t>
            </w:r>
          </w:p>
          <w:p w14:paraId="3A176CD2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10E30979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B3205BF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191334F3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22B00526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EF2D76" w14:textId="77777777" w:rsidR="00F24D24" w:rsidRPr="00056BC6" w:rsidRDefault="00F24D24" w:rsidP="00AD3A2D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TEMPERATURA DE FUNCIONAMENT I FLUID</w:t>
            </w:r>
          </w:p>
        </w:tc>
      </w:tr>
      <w:tr w:rsidR="00F24D24" w:rsidRPr="00056BC6" w14:paraId="08213C0C" w14:textId="77777777" w:rsidTr="00FA39DF">
        <w:trPr>
          <w:jc w:val="center"/>
        </w:trPr>
        <w:tc>
          <w:tcPr>
            <w:tcW w:w="9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C25141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Màxim </w:t>
            </w:r>
            <w:smartTag w:uri="urn:schemas-microsoft-com:office:smarttags" w:element="metricconverter">
              <w:smartTagPr>
                <w:attr w:name="ProductID" w:val="120ﾰC"/>
              </w:smartTagPr>
              <w:r w:rsidRPr="00056BC6">
                <w:rPr>
                  <w:rFonts w:ascii="Arial" w:hAnsi="Arial" w:cs="Arial"/>
                </w:rPr>
                <w:t>120°C</w:t>
              </w:r>
            </w:smartTag>
          </w:p>
          <w:p w14:paraId="1AB40B46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Aigua o líquids neutres</w:t>
            </w:r>
          </w:p>
        </w:tc>
      </w:tr>
      <w:tr w:rsidR="00F24D24" w:rsidRPr="00056BC6" w14:paraId="5EC32C0E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7E095400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46E87451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17F31F21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007DECC2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79F06F84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0244514B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4FE03E3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7FE7FF91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dúctil</w:t>
            </w:r>
            <w:r>
              <w:rPr>
                <w:rFonts w:ascii="Arial" w:hAnsi="Arial" w:cs="Arial"/>
              </w:rPr>
              <w:t xml:space="preserve"> EN-GJS-400-15,</w:t>
            </w:r>
            <w:r w:rsidRPr="00056BC6">
              <w:rPr>
                <w:rFonts w:ascii="Arial" w:hAnsi="Arial" w:cs="Arial"/>
              </w:rPr>
              <w:t xml:space="preserve"> segons DIN-1693</w:t>
            </w:r>
          </w:p>
        </w:tc>
      </w:tr>
      <w:tr w:rsidR="00F24D24" w:rsidRPr="00056BC6" w14:paraId="7B7FB7D2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1EF6837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Revestiment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287DC1C7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Epòxid exteriorment </w:t>
            </w:r>
            <w:r>
              <w:rPr>
                <w:rFonts w:ascii="Arial" w:hAnsi="Arial" w:cs="Arial"/>
              </w:rPr>
              <w:t xml:space="preserve">200 micres </w:t>
            </w:r>
            <w:r w:rsidRPr="00056BC6">
              <w:rPr>
                <w:rFonts w:ascii="Arial" w:hAnsi="Arial" w:cs="Arial"/>
              </w:rPr>
              <w:t xml:space="preserve">(RAL 5017) </w:t>
            </w:r>
          </w:p>
        </w:tc>
      </w:tr>
      <w:tr w:rsidR="00F24D24" w:rsidRPr="00056BC6" w14:paraId="79FB3A5E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DBBECE5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5D7C05E6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1F9CD034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35FB24FB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7EC67C55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25A4784E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DEC102A" w14:textId="77777777" w:rsidR="00F24D24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lastRenderedPageBreak/>
              <w:t>Junta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4434FAB7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EPDM vulcanitzat directament al cos de la vàlvula</w:t>
            </w:r>
            <w:r w:rsidR="00E92DB4">
              <w:rPr>
                <w:rFonts w:ascii="Arial" w:hAnsi="Arial" w:cs="Arial"/>
              </w:rPr>
              <w:t>, conformant també junta de brides.</w:t>
            </w:r>
          </w:p>
          <w:p w14:paraId="3F83280E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5502A8B0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31A80C4C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Disc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16EC8FC9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Acer inox 1.4057/1.4408; dúplex per PN 25 1.4462/1.4517</w:t>
            </w:r>
          </w:p>
          <w:p w14:paraId="0C54D323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</w:p>
          <w:p w14:paraId="2D349346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797B81E6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620E53FB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Accionament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5AB8C18A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A57EF5">
              <w:rPr>
                <w:rFonts w:ascii="Arial" w:hAnsi="Arial" w:cs="Arial"/>
                <w:b/>
                <w:u w:val="single"/>
              </w:rPr>
              <w:t>Muntatge preferent, accionament per palanca de fosa</w:t>
            </w:r>
            <w:r>
              <w:rPr>
                <w:rFonts w:ascii="Arial" w:hAnsi="Arial" w:cs="Arial"/>
              </w:rPr>
              <w:t xml:space="preserve">, amb passador i molla d’acer Cd5C i cargoleria d’acer galvanitzat 8.8., palanca amb base dentada per graduació d’apertura, mínim 10 posicions, segons DIN 3230. Longitud de palanca, fins a DN 125 = 250mm; fins a DN 200 = 315mm; fins a DN 250 = 500mm. </w:t>
            </w:r>
          </w:p>
          <w:p w14:paraId="7CE5A08C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</w:p>
          <w:p w14:paraId="104D1DC3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Altres muntatges, amb d</w:t>
            </w:r>
            <w:r w:rsidRPr="00056BC6">
              <w:rPr>
                <w:rFonts w:ascii="Arial" w:hAnsi="Arial" w:cs="Arial"/>
              </w:rPr>
              <w:t>esmultiplicador tipus WKM. Construcció segon</w:t>
            </w:r>
            <w:r>
              <w:rPr>
                <w:rFonts w:ascii="Arial" w:hAnsi="Arial" w:cs="Arial"/>
              </w:rPr>
              <w:t>s DIN 40050 / BS5420 / IP65, pla</w:t>
            </w:r>
            <w:r w:rsidRPr="00056BC6">
              <w:rPr>
                <w:rFonts w:ascii="Arial" w:hAnsi="Arial" w:cs="Arial"/>
              </w:rPr>
              <w:t>tines de muntatge segons ISO 5211, amb corona sense fi, amb indicador visual (tancada – oberta) i volant. Sense finals de cursa elèctrics si</w:t>
            </w:r>
            <w:r>
              <w:rPr>
                <w:rFonts w:ascii="Arial" w:hAnsi="Arial" w:cs="Arial"/>
              </w:rPr>
              <w:t xml:space="preserve"> no s’</w:t>
            </w:r>
            <w:r w:rsidRPr="00056BC6">
              <w:rPr>
                <w:rFonts w:ascii="Arial" w:hAnsi="Arial" w:cs="Arial"/>
              </w:rPr>
              <w:t>indica el contrari</w:t>
            </w:r>
            <w:r>
              <w:rPr>
                <w:rFonts w:ascii="Arial" w:hAnsi="Arial" w:cs="Arial"/>
              </w:rPr>
              <w:t xml:space="preserve">. </w:t>
            </w:r>
          </w:p>
        </w:tc>
      </w:tr>
      <w:tr w:rsidR="00F24D24" w:rsidRPr="00056BC6" w14:paraId="511B2FFD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2336060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Resta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5804F440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catàlegs estàndard del fabricant</w:t>
            </w:r>
          </w:p>
        </w:tc>
      </w:tr>
      <w:tr w:rsidR="00F24D24" w:rsidRPr="00056BC6" w14:paraId="2A2815D8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B0CD69A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569195AE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5A2680AF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5EDACCF1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  <w:r w:rsidRPr="0073795E">
              <w:rPr>
                <w:rFonts w:ascii="Arial" w:hAnsi="Arial" w:cs="Arial"/>
                <w:b/>
              </w:rPr>
              <w:t>Tipus</w:t>
            </w: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0AF532B7" w14:textId="77777777" w:rsidR="00F24D24" w:rsidRDefault="00F24D24" w:rsidP="00AD3A2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75/</w:t>
            </w:r>
            <w:r>
              <w:rPr>
                <w:rFonts w:ascii="Arial" w:hAnsi="Arial" w:cs="Arial"/>
              </w:rPr>
              <w:t>20 (abans 75/</w:t>
            </w:r>
            <w:r w:rsidRPr="00056BC6">
              <w:rPr>
                <w:rFonts w:ascii="Arial" w:hAnsi="Arial" w:cs="Arial"/>
              </w:rPr>
              <w:t>41</w:t>
            </w:r>
            <w:r>
              <w:rPr>
                <w:rFonts w:ascii="Arial" w:hAnsi="Arial" w:cs="Arial"/>
              </w:rPr>
              <w:t>) per a instal·lacions noves i velles, si no importa la longitud entre brides</w:t>
            </w:r>
          </w:p>
          <w:p w14:paraId="7BA73EF0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75/21 (abans 75/43) per a instal·lacions velles, on importa la longitud entre brides per eliminar fàcilment equips anteriors de PN10 o 16 </w:t>
            </w:r>
          </w:p>
        </w:tc>
      </w:tr>
      <w:tr w:rsidR="00F24D24" w:rsidRPr="00056BC6" w14:paraId="33B4015E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223B163" w14:textId="77777777" w:rsidR="00F24D24" w:rsidRPr="00056BC6" w:rsidRDefault="00F24D24" w:rsidP="00AD3A2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7E58E772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  <w:tr w:rsidR="00F24D24" w:rsidRPr="00056BC6" w14:paraId="72A83A9A" w14:textId="77777777" w:rsidTr="00FA39DF">
        <w:trPr>
          <w:jc w:val="center"/>
        </w:trPr>
        <w:tc>
          <w:tcPr>
            <w:tcW w:w="2038" w:type="dxa"/>
            <w:tcBorders>
              <w:top w:val="nil"/>
              <w:left w:val="nil"/>
              <w:bottom w:val="nil"/>
              <w:right w:val="nil"/>
            </w:tcBorders>
          </w:tcPr>
          <w:p w14:paraId="1BA53DDB" w14:textId="77777777" w:rsidR="00F24D24" w:rsidRPr="0073795E" w:rsidRDefault="00F24D24" w:rsidP="00AD3A2D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202" w:type="dxa"/>
            <w:tcBorders>
              <w:top w:val="nil"/>
              <w:left w:val="nil"/>
              <w:bottom w:val="nil"/>
              <w:right w:val="nil"/>
            </w:tcBorders>
          </w:tcPr>
          <w:p w14:paraId="2D42B1B5" w14:textId="77777777" w:rsidR="00F24D24" w:rsidRPr="00056BC6" w:rsidRDefault="00F24D24" w:rsidP="00AD3A2D">
            <w:pPr>
              <w:jc w:val="both"/>
              <w:rPr>
                <w:rFonts w:ascii="Arial" w:hAnsi="Arial" w:cs="Arial"/>
              </w:rPr>
            </w:pPr>
          </w:p>
        </w:tc>
      </w:tr>
    </w:tbl>
    <w:p w14:paraId="3ADD1B95" w14:textId="77777777" w:rsidR="00F24D24" w:rsidRDefault="00F24D24" w:rsidP="00F24D24">
      <w:pPr>
        <w:jc w:val="both"/>
        <w:rPr>
          <w:rFonts w:ascii="Arial" w:hAnsi="Arial" w:cs="Arial"/>
        </w:rPr>
      </w:pPr>
    </w:p>
    <w:p w14:paraId="4F7803DC" w14:textId="77777777" w:rsidR="00F24D24" w:rsidRPr="00FE6F9F" w:rsidRDefault="00F24D24" w:rsidP="00F24D24">
      <w:pPr>
        <w:jc w:val="both"/>
        <w:rPr>
          <w:rFonts w:ascii="Arial" w:hAnsi="Arial" w:cs="Arial"/>
        </w:rPr>
      </w:pPr>
    </w:p>
    <w:p w14:paraId="4A38FBDE" w14:textId="77777777" w:rsidR="00F24D24" w:rsidRDefault="00F24D24" w:rsidP="004F3BCF">
      <w:pPr>
        <w:spacing w:line="480" w:lineRule="auto"/>
        <w:jc w:val="both"/>
        <w:rPr>
          <w:rFonts w:ascii="Arial" w:hAnsi="Arial" w:cs="Arial"/>
          <w:b/>
        </w:rPr>
      </w:pPr>
      <w:r w:rsidRPr="00361E46">
        <w:rPr>
          <w:rFonts w:ascii="Arial" w:hAnsi="Arial" w:cs="Arial"/>
          <w:b/>
        </w:rPr>
        <w:t xml:space="preserve">SELECCIÓ D’ACCIONAMENTS </w:t>
      </w:r>
      <w:r>
        <w:rPr>
          <w:rFonts w:ascii="Arial" w:hAnsi="Arial" w:cs="Arial"/>
          <w:b/>
        </w:rPr>
        <w:t xml:space="preserve">AMB DESMULTIPLICADOR </w:t>
      </w:r>
      <w:r w:rsidR="004F3BCF">
        <w:rPr>
          <w:rFonts w:ascii="Arial" w:hAnsi="Arial" w:cs="Arial"/>
          <w:b/>
        </w:rPr>
        <w:t>SEGONS DN</w:t>
      </w:r>
    </w:p>
    <w:tbl>
      <w:tblPr>
        <w:tblW w:w="9639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single" w:sz="6" w:space="0" w:color="auto"/>
          <w:insideV w:val="single" w:sz="6" w:space="0" w:color="auto"/>
        </w:tblBorders>
        <w:tblCellMar>
          <w:top w:w="57" w:type="dxa"/>
          <w:left w:w="85" w:type="dxa"/>
          <w:bottom w:w="57" w:type="dxa"/>
          <w:right w:w="85" w:type="dxa"/>
        </w:tblCellMar>
        <w:tblLook w:val="01E0" w:firstRow="1" w:lastRow="1" w:firstColumn="1" w:lastColumn="1" w:noHBand="0" w:noVBand="0"/>
      </w:tblPr>
      <w:tblGrid>
        <w:gridCol w:w="1742"/>
        <w:gridCol w:w="1654"/>
        <w:gridCol w:w="2197"/>
        <w:gridCol w:w="958"/>
        <w:gridCol w:w="3088"/>
      </w:tblGrid>
      <w:tr w:rsidR="00F24D24" w:rsidRPr="005C2506" w14:paraId="64DEC1BC" w14:textId="77777777" w:rsidTr="00FF3BA8">
        <w:trPr>
          <w:trHeight w:val="428"/>
          <w:jc w:val="center"/>
        </w:trPr>
        <w:tc>
          <w:tcPr>
            <w:tcW w:w="1742" w:type="dxa"/>
            <w:shd w:val="clear" w:color="auto" w:fill="DBE5F1" w:themeFill="accent1" w:themeFillTint="33"/>
            <w:vAlign w:val="center"/>
          </w:tcPr>
          <w:p w14:paraId="0723518A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DN</w:t>
            </w:r>
          </w:p>
        </w:tc>
        <w:tc>
          <w:tcPr>
            <w:tcW w:w="1654" w:type="dxa"/>
            <w:shd w:val="clear" w:color="auto" w:fill="DBE5F1" w:themeFill="accent1" w:themeFillTint="33"/>
            <w:vAlign w:val="center"/>
          </w:tcPr>
          <w:p w14:paraId="70FBBF19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Platina</w:t>
            </w:r>
          </w:p>
          <w:p w14:paraId="04DF031E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ISO 5211</w:t>
            </w:r>
          </w:p>
        </w:tc>
        <w:tc>
          <w:tcPr>
            <w:tcW w:w="3155" w:type="dxa"/>
            <w:gridSpan w:val="2"/>
            <w:shd w:val="clear" w:color="auto" w:fill="DBE5F1" w:themeFill="accent1" w:themeFillTint="33"/>
            <w:vAlign w:val="center"/>
          </w:tcPr>
          <w:p w14:paraId="7A875210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EIX</w:t>
            </w:r>
            <w:r w:rsidR="005C2506" w:rsidRPr="005C2506">
              <w:rPr>
                <w:rFonts w:ascii="Arial" w:hAnsi="Arial" w:cs="Arial"/>
                <w:b/>
                <w:i/>
              </w:rPr>
              <w:t xml:space="preserve"> </w:t>
            </w:r>
            <w:r w:rsidRPr="005C2506">
              <w:rPr>
                <w:rFonts w:ascii="Arial" w:hAnsi="Arial" w:cs="Arial"/>
                <w:b/>
                <w:i/>
              </w:rPr>
              <w:t>/ nº de voltes</w:t>
            </w:r>
          </w:p>
        </w:tc>
        <w:tc>
          <w:tcPr>
            <w:tcW w:w="3088" w:type="dxa"/>
            <w:shd w:val="clear" w:color="auto" w:fill="DBE5F1" w:themeFill="accent1" w:themeFillTint="33"/>
            <w:vAlign w:val="center"/>
          </w:tcPr>
          <w:p w14:paraId="34642A8C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Parell de Tancament</w:t>
            </w:r>
          </w:p>
          <w:p w14:paraId="01C104B8" w14:textId="77777777" w:rsidR="00F24D24" w:rsidRPr="005C2506" w:rsidRDefault="00F24D24" w:rsidP="00FF3BA8">
            <w:pPr>
              <w:ind w:left="512" w:hanging="512"/>
              <w:jc w:val="center"/>
              <w:rPr>
                <w:rFonts w:ascii="Arial" w:hAnsi="Arial" w:cs="Arial"/>
                <w:b/>
                <w:i/>
              </w:rPr>
            </w:pPr>
            <w:r w:rsidRPr="005C2506">
              <w:rPr>
                <w:rFonts w:ascii="Arial" w:hAnsi="Arial" w:cs="Arial"/>
                <w:b/>
                <w:i/>
              </w:rPr>
              <w:t>Nm</w:t>
            </w:r>
          </w:p>
        </w:tc>
      </w:tr>
      <w:tr w:rsidR="00F24D24" w:rsidRPr="00056BC6" w14:paraId="2D786FD4" w14:textId="77777777" w:rsidTr="00FF3BA8">
        <w:trPr>
          <w:trHeight w:val="226"/>
          <w:jc w:val="center"/>
        </w:trPr>
        <w:tc>
          <w:tcPr>
            <w:tcW w:w="1742" w:type="dxa"/>
            <w:vAlign w:val="center"/>
          </w:tcPr>
          <w:p w14:paraId="50BB40A9" w14:textId="77777777" w:rsidR="00F24D24" w:rsidRPr="00056BC6" w:rsidRDefault="00F24D24" w:rsidP="00FF3BA8">
            <w:pPr>
              <w:ind w:left="396" w:hanging="39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50 a 125</w:t>
            </w:r>
          </w:p>
        </w:tc>
        <w:tc>
          <w:tcPr>
            <w:tcW w:w="1654" w:type="dxa"/>
            <w:vAlign w:val="center"/>
          </w:tcPr>
          <w:p w14:paraId="3AAC6B70" w14:textId="77777777" w:rsidR="00F24D24" w:rsidRPr="00056BC6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F07</w:t>
            </w:r>
          </w:p>
        </w:tc>
        <w:tc>
          <w:tcPr>
            <w:tcW w:w="2197" w:type="dxa"/>
            <w:vAlign w:val="center"/>
          </w:tcPr>
          <w:p w14:paraId="03A26B94" w14:textId="77777777" w:rsidR="00F24D24" w:rsidRPr="00056BC6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QUADRAT</w:t>
            </w:r>
          </w:p>
        </w:tc>
        <w:tc>
          <w:tcPr>
            <w:tcW w:w="958" w:type="dxa"/>
            <w:vAlign w:val="center"/>
          </w:tcPr>
          <w:p w14:paraId="0905AF9C" w14:textId="77777777" w:rsidR="00F24D24" w:rsidRPr="00056BC6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3088" w:type="dxa"/>
            <w:vAlign w:val="center"/>
          </w:tcPr>
          <w:p w14:paraId="3A2EB8E8" w14:textId="77777777" w:rsidR="00F24D24" w:rsidRPr="00056BC6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200</w:t>
            </w:r>
          </w:p>
        </w:tc>
      </w:tr>
      <w:tr w:rsidR="00F24D24" w:rsidRPr="00056BC6" w14:paraId="4BFDBD7F" w14:textId="77777777" w:rsidTr="00FF3BA8">
        <w:trPr>
          <w:trHeight w:val="226"/>
          <w:jc w:val="center"/>
        </w:trPr>
        <w:tc>
          <w:tcPr>
            <w:tcW w:w="1742" w:type="dxa"/>
            <w:vAlign w:val="center"/>
          </w:tcPr>
          <w:p w14:paraId="0066DFCD" w14:textId="77777777" w:rsidR="00F24D24" w:rsidRDefault="00F24D24" w:rsidP="00FF3BA8">
            <w:pPr>
              <w:tabs>
                <w:tab w:val="right" w:pos="426"/>
              </w:tabs>
              <w:ind w:left="396" w:hanging="39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150 a 200</w:t>
            </w:r>
          </w:p>
        </w:tc>
        <w:tc>
          <w:tcPr>
            <w:tcW w:w="1654" w:type="dxa"/>
            <w:vAlign w:val="center"/>
          </w:tcPr>
          <w:p w14:paraId="05A46F67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F10</w:t>
            </w:r>
          </w:p>
        </w:tc>
        <w:tc>
          <w:tcPr>
            <w:tcW w:w="2197" w:type="dxa"/>
            <w:vAlign w:val="center"/>
          </w:tcPr>
          <w:p w14:paraId="1052712E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QUADRAT</w:t>
            </w:r>
          </w:p>
        </w:tc>
        <w:tc>
          <w:tcPr>
            <w:tcW w:w="958" w:type="dxa"/>
            <w:vAlign w:val="center"/>
          </w:tcPr>
          <w:p w14:paraId="45CC9A62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3088" w:type="dxa"/>
            <w:vAlign w:val="center"/>
          </w:tcPr>
          <w:p w14:paraId="554B7CC0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200</w:t>
            </w:r>
          </w:p>
        </w:tc>
      </w:tr>
      <w:tr w:rsidR="00F24D24" w:rsidRPr="00056BC6" w14:paraId="14D5DEE9" w14:textId="77777777" w:rsidTr="00FF3BA8">
        <w:trPr>
          <w:trHeight w:val="226"/>
          <w:jc w:val="center"/>
        </w:trPr>
        <w:tc>
          <w:tcPr>
            <w:tcW w:w="1742" w:type="dxa"/>
            <w:vAlign w:val="center"/>
          </w:tcPr>
          <w:p w14:paraId="605B929E" w14:textId="77777777" w:rsidR="00F24D24" w:rsidRDefault="00F24D24" w:rsidP="00FF3BA8">
            <w:pPr>
              <w:tabs>
                <w:tab w:val="right" w:pos="426"/>
              </w:tabs>
              <w:ind w:left="396" w:hanging="396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250</w:t>
            </w:r>
          </w:p>
        </w:tc>
        <w:tc>
          <w:tcPr>
            <w:tcW w:w="1654" w:type="dxa"/>
            <w:vAlign w:val="center"/>
          </w:tcPr>
          <w:p w14:paraId="34149D4D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F07</w:t>
            </w:r>
          </w:p>
        </w:tc>
        <w:tc>
          <w:tcPr>
            <w:tcW w:w="2197" w:type="dxa"/>
            <w:vAlign w:val="center"/>
          </w:tcPr>
          <w:p w14:paraId="15E36E03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QUADRAT</w:t>
            </w:r>
          </w:p>
        </w:tc>
        <w:tc>
          <w:tcPr>
            <w:tcW w:w="958" w:type="dxa"/>
            <w:vAlign w:val="center"/>
          </w:tcPr>
          <w:p w14:paraId="5100372A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3088" w:type="dxa"/>
            <w:vAlign w:val="center"/>
          </w:tcPr>
          <w:p w14:paraId="10512A71" w14:textId="77777777" w:rsidR="00F24D24" w:rsidRDefault="00F24D24" w:rsidP="00FF3BA8">
            <w:pPr>
              <w:ind w:left="512" w:hanging="512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800</w:t>
            </w:r>
          </w:p>
        </w:tc>
      </w:tr>
    </w:tbl>
    <w:p w14:paraId="6BD54A69" w14:textId="77777777" w:rsidR="00F24D24" w:rsidRDefault="00F24D24" w:rsidP="00F24D24">
      <w:pPr>
        <w:jc w:val="both"/>
        <w:rPr>
          <w:rFonts w:ascii="Arial" w:hAnsi="Arial" w:cs="Arial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57" w:type="dxa"/>
          <w:right w:w="0" w:type="dxa"/>
        </w:tblCellMar>
        <w:tblLook w:val="01E0" w:firstRow="1" w:lastRow="1" w:firstColumn="1" w:lastColumn="1" w:noHBand="0" w:noVBand="0"/>
      </w:tblPr>
      <w:tblGrid>
        <w:gridCol w:w="1169"/>
        <w:gridCol w:w="8470"/>
      </w:tblGrid>
      <w:tr w:rsidR="00C0439A" w:rsidRPr="00056BC6" w14:paraId="3D2CD90E" w14:textId="77777777" w:rsidTr="00B1061A">
        <w:trPr>
          <w:trHeight w:val="283"/>
          <w:jc w:val="center"/>
        </w:trPr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94A011" w14:textId="77777777" w:rsidR="00C0439A" w:rsidRPr="00056BC6" w:rsidRDefault="00C0439A" w:rsidP="008F76C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</w:t>
            </w:r>
          </w:p>
        </w:tc>
        <w:tc>
          <w:tcPr>
            <w:tcW w:w="84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DAB2F" w14:textId="77777777" w:rsidR="00C0439A" w:rsidRPr="00056BC6" w:rsidRDefault="00C0439A" w:rsidP="008F76CE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AVK VALVULAS S.A.</w:t>
            </w:r>
            <w:r w:rsidR="0004034B">
              <w:rPr>
                <w:rFonts w:ascii="Arial" w:hAnsi="Arial" w:cs="Arial"/>
              </w:rPr>
              <w:t xml:space="preserve"> o similar</w:t>
            </w:r>
          </w:p>
        </w:tc>
      </w:tr>
    </w:tbl>
    <w:p w14:paraId="7C8FC3A7" w14:textId="77777777" w:rsidR="00C0439A" w:rsidRPr="002610A3" w:rsidRDefault="00C0439A" w:rsidP="00422C28">
      <w:pPr>
        <w:jc w:val="both"/>
        <w:rPr>
          <w:rFonts w:ascii="Arial" w:hAnsi="Arial" w:cs="Arial"/>
        </w:rPr>
      </w:pPr>
    </w:p>
    <w:p w14:paraId="3251C824" w14:textId="77777777" w:rsidR="003E6507" w:rsidRDefault="003E6507" w:rsidP="00422C28">
      <w:pPr>
        <w:jc w:val="both"/>
        <w:rPr>
          <w:rFonts w:ascii="Arial" w:hAnsi="Arial" w:cs="Arial"/>
        </w:rPr>
      </w:pPr>
    </w:p>
    <w:p w14:paraId="0677EB44" w14:textId="77777777" w:rsidR="00A57F6A" w:rsidRPr="002610A3" w:rsidRDefault="00A57F6A" w:rsidP="00422C28">
      <w:pPr>
        <w:jc w:val="both"/>
        <w:rPr>
          <w:rFonts w:ascii="Arial" w:hAnsi="Arial" w:cs="Arial"/>
        </w:rPr>
        <w:sectPr w:rsidR="00A57F6A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524A27" w:rsidRPr="00056BC6" w14:paraId="06BF172C" w14:textId="77777777" w:rsidTr="00297E3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12FCC931" w14:textId="77777777" w:rsidR="00524A27" w:rsidRPr="00056BC6" w:rsidRDefault="00524A27" w:rsidP="00297E34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524A27" w:rsidRPr="00056BC6" w14:paraId="767AA004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BE8B991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A23CD8F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2A91D7B8" w14:textId="77777777" w:rsidR="00524A27" w:rsidRPr="00056BC6" w:rsidRDefault="00524A27" w:rsidP="00297E34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380D6F7B" w14:textId="1498F49E" w:rsidR="00524A27" w:rsidRPr="00056BC6" w:rsidRDefault="008F213F" w:rsidP="00297E3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27/09/2021</w:t>
            </w:r>
          </w:p>
        </w:tc>
      </w:tr>
      <w:tr w:rsidR="00524A27" w:rsidRPr="00056BC6" w14:paraId="2D6D8120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959AD97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606568AC" w14:textId="77777777" w:rsidR="00524A27" w:rsidRPr="00056BC6" w:rsidRDefault="00524A27" w:rsidP="00297E34">
            <w:pPr>
              <w:jc w:val="both"/>
              <w:outlineLvl w:val="0"/>
              <w:rPr>
                <w:rFonts w:ascii="Arial" w:hAnsi="Arial" w:cs="Arial"/>
              </w:rPr>
            </w:pPr>
            <w:bookmarkStart w:id="386" w:name="_Toc99258010"/>
            <w:bookmarkStart w:id="387" w:name="_Toc14429644"/>
            <w:bookmarkStart w:id="388" w:name="_Toc66692924"/>
            <w:bookmarkStart w:id="389" w:name="_Toc137214929"/>
            <w:r w:rsidRPr="00056BC6">
              <w:rPr>
                <w:rFonts w:ascii="Arial" w:hAnsi="Arial" w:cs="Arial"/>
              </w:rPr>
              <w:t>VÀLVULA DE PAPALLONA (PN-</w:t>
            </w:r>
            <w:r>
              <w:rPr>
                <w:rFonts w:ascii="Arial" w:hAnsi="Arial" w:cs="Arial"/>
              </w:rPr>
              <w:t>10</w:t>
            </w:r>
            <w:r w:rsidRPr="00056BC6">
              <w:rPr>
                <w:rFonts w:ascii="Arial" w:hAnsi="Arial" w:cs="Arial"/>
              </w:rPr>
              <w:t xml:space="preserve"> ÷ 25)</w:t>
            </w:r>
            <w:bookmarkEnd w:id="386"/>
            <w:bookmarkEnd w:id="387"/>
            <w:bookmarkEnd w:id="388"/>
            <w:bookmarkEnd w:id="389"/>
          </w:p>
        </w:tc>
      </w:tr>
      <w:tr w:rsidR="00524A27" w:rsidRPr="00365A28" w14:paraId="56E5D056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CFF7F04" w14:textId="77777777" w:rsidR="00524A27" w:rsidRPr="00365A28" w:rsidRDefault="00524A27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0B8A6DA" w14:textId="77777777" w:rsidR="00524A27" w:rsidRPr="00B01F2C" w:rsidRDefault="00524A27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390" w:name="_Toc14429645"/>
            <w:bookmarkStart w:id="391" w:name="_Toc66692925"/>
            <w:bookmarkStart w:id="392" w:name="_Toc137214930"/>
            <w:r w:rsidRPr="00B01F2C">
              <w:rPr>
                <w:rFonts w:ascii="Arial" w:hAnsi="Arial" w:cs="Arial"/>
              </w:rPr>
              <w:t>KSB-AMVI</w:t>
            </w:r>
            <w:bookmarkEnd w:id="390"/>
            <w:bookmarkEnd w:id="391"/>
            <w:bookmarkEnd w:id="392"/>
          </w:p>
        </w:tc>
      </w:tr>
      <w:tr w:rsidR="00524A27" w:rsidRPr="00056BC6" w14:paraId="7B391B79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9765699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5BE4FFE0" w14:textId="77777777" w:rsidR="00524A27" w:rsidRPr="00B01F2C" w:rsidRDefault="00524A27" w:rsidP="00297E34">
            <w:pPr>
              <w:jc w:val="both"/>
              <w:rPr>
                <w:rFonts w:ascii="Arial" w:hAnsi="Arial" w:cs="Arial"/>
              </w:rPr>
            </w:pPr>
            <w:r w:rsidRPr="00B01F2C">
              <w:rPr>
                <w:rFonts w:ascii="Arial" w:hAnsi="Arial" w:cs="Arial"/>
              </w:rPr>
              <w:t xml:space="preserve">Varis (conduccions de distribució i processos) </w:t>
            </w:r>
          </w:p>
        </w:tc>
      </w:tr>
    </w:tbl>
    <w:p w14:paraId="58DFEEC3" w14:textId="77777777" w:rsidR="00524A27" w:rsidRPr="002610A3" w:rsidRDefault="00524A27" w:rsidP="00524A27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1D787C8" w14:textId="77777777" w:rsidR="00524A27" w:rsidRPr="00FF3BA8" w:rsidRDefault="00524A27" w:rsidP="00524A27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F3BA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3E0C3290" wp14:editId="74FC98BF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3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ACC3E2" id="Line 35" o:spid="_x0000_s1026" style="position:absolute;z-index:25174988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" strokeweight=".5pt"/>
            </w:pict>
          </mc:Fallback>
        </mc:AlternateContent>
      </w:r>
      <w:r w:rsidRPr="00FF3BA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655"/>
        <w:gridCol w:w="935"/>
        <w:gridCol w:w="6049"/>
      </w:tblGrid>
      <w:tr w:rsidR="00524A27" w:rsidRPr="00056BC6" w14:paraId="3C7C5CCE" w14:textId="77777777" w:rsidTr="00297E34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480CE6F" w14:textId="77777777" w:rsidR="00524A27" w:rsidRPr="00056BC6" w:rsidRDefault="00524A27" w:rsidP="00297E34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PRESSIÓ DE SERVEI FINS A 16 Kg/cm²</w:t>
            </w:r>
          </w:p>
        </w:tc>
      </w:tr>
      <w:tr w:rsidR="00524A27" w:rsidRPr="001A6231" w14:paraId="667ECE53" w14:textId="77777777" w:rsidTr="00297E34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011492" w14:textId="77777777" w:rsidR="00524A27" w:rsidRPr="001A6231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Vàlvules Ø </w:t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sym w:font="Symbol" w:char="F0A3"/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 600, BOAX B, PN-10 o PN-16, fig. T2 </w:t>
            </w:r>
          </w:p>
        </w:tc>
      </w:tr>
      <w:tr w:rsidR="00524A27" w:rsidRPr="001A6231" w14:paraId="040DC449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29BE2337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Cos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E59BF61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(3g)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540FFA9A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Fosa NODULAR JS1030</w:t>
            </w:r>
          </w:p>
        </w:tc>
      </w:tr>
      <w:tr w:rsidR="00524A27" w:rsidRPr="001A6231" w14:paraId="3B0A3AF0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1F2FCBEF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Eix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7AF5822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(6K)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6CD4CEB1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1.4029/1.4028 (13% Cr)</w:t>
            </w:r>
          </w:p>
        </w:tc>
      </w:tr>
      <w:tr w:rsidR="00524A27" w:rsidRPr="001A6231" w14:paraId="517525E8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1283CC8D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Papallona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654AFC03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(6G)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08B2E12D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1.4308/ASTM A 351 gr. CF8</w:t>
            </w:r>
          </w:p>
        </w:tc>
      </w:tr>
      <w:tr w:rsidR="00524A27" w:rsidRPr="001A6231" w14:paraId="141C287B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163C15B8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A19DE8E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(XC)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6D7BB597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EPDM formulació especial aigua potable (homologat ACS, WRAS, DVGM i BELGAQUA)</w:t>
            </w:r>
          </w:p>
          <w:p w14:paraId="3DF2510D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524A27" w:rsidRPr="001A6231" w14:paraId="0236BFDF" w14:textId="77777777" w:rsidTr="00297E34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49B879" w14:textId="77777777" w:rsidR="00524A27" w:rsidRPr="001A6231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Vàlvules Ø </w:t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sym w:font="Symbol" w:char="F0A3"/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 600, ISORIA 10, PN-10, fig. T5</w:t>
            </w:r>
          </w:p>
        </w:tc>
      </w:tr>
      <w:tr w:rsidR="00524A27" w:rsidRPr="001A6231" w14:paraId="1E20A074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096B6D30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Cos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9486D21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(3g)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6A8F7FA4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Fosa NODULAR JS1030/ASTM A 536 gr 60.40.18</w:t>
            </w:r>
          </w:p>
        </w:tc>
      </w:tr>
      <w:tr w:rsidR="00524A27" w:rsidRPr="001A6231" w14:paraId="28594C05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64B84EDE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Eix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DB6747E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(6K)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2B9FB115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623AF873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04C62A0C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Papallona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147B3C0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76C798B9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71C1F7C9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0B5A4EBD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228B5EE9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(XC)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57C4D79A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EPDM formulació especial aigua potable (homologat ACS, WRAS, DVGM i BELGAQUA)</w:t>
            </w:r>
          </w:p>
          <w:p w14:paraId="3590094F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524A27" w:rsidRPr="001A6231" w14:paraId="299BA0F2" w14:textId="77777777" w:rsidTr="00297E34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94BBCED" w14:textId="77777777" w:rsidR="00524A27" w:rsidRPr="001A6231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Vàlvules 650 &lt; Ø  </w:t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sym w:font="Symbol" w:char="F0A3"/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 1000 , BOAX-B, PN-10, fig. T5</w:t>
            </w:r>
          </w:p>
        </w:tc>
      </w:tr>
      <w:tr w:rsidR="00524A27" w:rsidRPr="001A6231" w14:paraId="5464A75B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527A3D61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Cos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691876F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(3g)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080574F6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Fosa NODULAR JS1030/ASTM A 536 gr 60.40.18</w:t>
            </w:r>
          </w:p>
        </w:tc>
      </w:tr>
      <w:tr w:rsidR="00524A27" w:rsidRPr="001A6231" w14:paraId="29376CA0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34752B6C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Eix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E0F8E27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(6K)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05CD1F53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5FBD2CA8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4E4EF5D0" w14:textId="63CF1B90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Papallona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6391589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16FC14F8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10BC5937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77671C91" w14:textId="1B614F10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Anell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9BFEA53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(XC)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628D5189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EPDM formulació especial aigua potable (homologat ACS, WRAS, DVGM i BELGAQUA)</w:t>
            </w:r>
          </w:p>
          <w:p w14:paraId="627DD760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524A27" w:rsidRPr="001A6231" w14:paraId="2880CC5F" w14:textId="77777777" w:rsidTr="00297E34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4B75691" w14:textId="77777777" w:rsidR="00524A27" w:rsidRPr="001A6231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Vàlvules  Ø  </w:t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sym w:font="Symbol" w:char="F0A3"/>
            </w:r>
            <w:r w:rsidRPr="001A6231">
              <w:rPr>
                <w:rFonts w:ascii="Arial" w:hAnsi="Arial" w:cs="Arial"/>
                <w:b/>
                <w:bCs/>
                <w:color w:val="000000" w:themeColor="text1"/>
                <w:u w:val="single"/>
              </w:rPr>
              <w:t xml:space="preserve"> 1000 , ISORIA 16, PN-16, fig. T5</w:t>
            </w:r>
          </w:p>
        </w:tc>
      </w:tr>
      <w:tr w:rsidR="00524A27" w:rsidRPr="001A6231" w14:paraId="59312C13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702D2E3A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Cos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0535F7C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(3g)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6982C7A0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Fosa NODULAR JS1030/ASTM A 536 gr 60.40.18</w:t>
            </w:r>
          </w:p>
        </w:tc>
      </w:tr>
      <w:tr w:rsidR="00524A27" w:rsidRPr="001A6231" w14:paraId="3F373100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4E74C4C5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>Eix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0AD9AAC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(6K)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4F13A1E8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531093C1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435FA02C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Papallona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690834A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(6)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3109766A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Acer inoxidable 1.4029 (13% Cr)</w:t>
            </w:r>
          </w:p>
        </w:tc>
      </w:tr>
      <w:tr w:rsidR="00524A27" w:rsidRPr="001A6231" w14:paraId="136B35A3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3E012563" w14:textId="77777777" w:rsidR="00524A27" w:rsidRPr="001A6231" w:rsidRDefault="00524A27" w:rsidP="00297E34">
            <w:pPr>
              <w:rPr>
                <w:rFonts w:ascii="Arial" w:hAnsi="Arial" w:cs="Arial"/>
                <w:b/>
                <w:bCs/>
                <w:color w:val="000000" w:themeColor="text1"/>
              </w:rPr>
            </w:pPr>
            <w:r w:rsidRPr="001A6231">
              <w:rPr>
                <w:rFonts w:ascii="Arial" w:hAnsi="Arial" w:cs="Arial"/>
                <w:b/>
                <w:bCs/>
                <w:color w:val="000000" w:themeColor="text1"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4D040B60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(XC)</w:t>
            </w:r>
          </w:p>
        </w:tc>
        <w:tc>
          <w:tcPr>
            <w:tcW w:w="6049" w:type="dxa"/>
            <w:tcBorders>
              <w:top w:val="nil"/>
              <w:left w:val="nil"/>
              <w:bottom w:val="nil"/>
              <w:right w:val="nil"/>
            </w:tcBorders>
          </w:tcPr>
          <w:p w14:paraId="2F35357F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1A6231">
              <w:rPr>
                <w:rFonts w:ascii="Arial" w:hAnsi="Arial" w:cs="Arial"/>
                <w:color w:val="000000" w:themeColor="text1"/>
              </w:rPr>
              <w:t>EPDM formulació especial aigua potable (homologat ACS, WRAS, DVGM i BELGAQUA)</w:t>
            </w:r>
          </w:p>
          <w:p w14:paraId="275217E3" w14:textId="77777777" w:rsidR="00524A27" w:rsidRPr="001A6231" w:rsidRDefault="00524A27" w:rsidP="00297E34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</w:tbl>
    <w:p w14:paraId="12F55D59" w14:textId="77777777" w:rsidR="00524A27" w:rsidRDefault="00524A27" w:rsidP="00524A27">
      <w:r>
        <w:br w:type="page"/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2655"/>
        <w:gridCol w:w="935"/>
        <w:gridCol w:w="1088"/>
        <w:gridCol w:w="322"/>
        <w:gridCol w:w="4639"/>
      </w:tblGrid>
      <w:tr w:rsidR="00524A27" w:rsidRPr="00056BC6" w14:paraId="7B267BCC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E3404B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lastRenderedPageBreak/>
              <w:t>PRESSIÓ DE SERVEI FINS A 25 Kg/cm²</w:t>
            </w:r>
          </w:p>
        </w:tc>
      </w:tr>
      <w:tr w:rsidR="00524A27" w:rsidRPr="00056BC6" w14:paraId="4F6DB984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E68395F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Vàlvules Ø 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sym w:font="Symbol" w:char="F0A3"/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 600, ISORIA 25, PN-25, fig T2 </w:t>
            </w:r>
          </w:p>
        </w:tc>
      </w:tr>
      <w:tr w:rsidR="00524A27" w:rsidRPr="00056BC6" w14:paraId="04804F5B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3F72EC26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6DA3690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(3g)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C6BF419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NODULAR JS1030</w:t>
            </w:r>
          </w:p>
        </w:tc>
      </w:tr>
      <w:tr w:rsidR="00524A27" w:rsidRPr="00056BC6" w14:paraId="12D16404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49711BAB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Eix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33F3F26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(6e)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C6647FA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 ≤ 200: Acer inoxidable 1.4057 (17% Cr)</w:t>
            </w:r>
          </w:p>
          <w:p w14:paraId="7AE4445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DN </w:t>
            </w:r>
            <w:smartTag w:uri="urn:schemas-microsoft-com:office:smarttags" w:element="metricconverter">
              <w:smartTagPr>
                <w:attr w:name="ProductID" w:val="250 a"/>
              </w:smartTagPr>
              <w:r w:rsidRPr="00056BC6">
                <w:rPr>
                  <w:rFonts w:ascii="Arial" w:hAnsi="Arial" w:cs="Arial"/>
                </w:rPr>
                <w:t>250 a</w:t>
              </w:r>
            </w:smartTag>
            <w:r w:rsidRPr="00056BC6">
              <w:rPr>
                <w:rFonts w:ascii="Arial" w:hAnsi="Arial" w:cs="Arial"/>
              </w:rPr>
              <w:t xml:space="preserve"> 350 mm: Acer inoxidable 1.4542 (17% Cr)</w:t>
            </w:r>
          </w:p>
          <w:p w14:paraId="221ECDFF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DN </w:t>
            </w:r>
            <w:smartTag w:uri="urn:schemas-microsoft-com:office:smarttags" w:element="metricconverter">
              <w:smartTagPr>
                <w:attr w:name="ProductID" w:val="400 a"/>
              </w:smartTagPr>
              <w:r w:rsidRPr="00056BC6">
                <w:rPr>
                  <w:rFonts w:ascii="Arial" w:hAnsi="Arial" w:cs="Arial"/>
                </w:rPr>
                <w:t>400 a</w:t>
              </w:r>
            </w:smartTag>
            <w:r w:rsidRPr="00056BC6">
              <w:rPr>
                <w:rFonts w:ascii="Arial" w:hAnsi="Arial" w:cs="Arial"/>
              </w:rPr>
              <w:t xml:space="preserve"> 600 mm: Acer inoxidable 1.4057 (17% Cr)</w:t>
            </w:r>
          </w:p>
        </w:tc>
      </w:tr>
      <w:tr w:rsidR="00524A27" w:rsidRPr="00056BC6" w14:paraId="35D0FCCD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05F69FA9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Papallona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6157BE54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(6)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E2D9599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1.4401/1.4408 (18-12)</w:t>
            </w:r>
          </w:p>
        </w:tc>
      </w:tr>
      <w:tr w:rsidR="00524A27" w:rsidRPr="00056BC6" w14:paraId="0F16A772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2D7F25CE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1DA27CE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(XC)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35C6C1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EPDM formulació especial aigua potable (homologat ACS, WRAS, DVGM i BELGAQUA)</w:t>
            </w:r>
          </w:p>
        </w:tc>
      </w:tr>
      <w:tr w:rsidR="00524A27" w:rsidRPr="00056BC6" w14:paraId="0C126003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32275E9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Vàlvules Ø 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sym w:font="Symbol" w:char="F0A3"/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 1000, ISORIA 25, PN-25, fig T5 </w:t>
            </w:r>
          </w:p>
        </w:tc>
      </w:tr>
      <w:tr w:rsidR="00524A27" w:rsidRPr="00056BC6" w14:paraId="106A0DC3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37FA0A03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E5EF467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(3g)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BD2C8B1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NODULAR GJS-400-15</w:t>
            </w:r>
          </w:p>
        </w:tc>
      </w:tr>
      <w:tr w:rsidR="00524A27" w:rsidRPr="00056BC6" w14:paraId="1E63292C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4F9EB533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Eix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69A4AAF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(6K)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82FD74B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AISI 13% Cr EN 10088-</w:t>
            </w:r>
            <w:smartTag w:uri="urn:schemas-microsoft-com:office:smarttags" w:element="metricconverter">
              <w:smartTagPr>
                <w:attr w:name="ProductID" w:val="3 A"/>
              </w:smartTagPr>
              <w:r w:rsidRPr="00056BC6">
                <w:rPr>
                  <w:rFonts w:ascii="Arial" w:hAnsi="Arial" w:cs="Arial"/>
                </w:rPr>
                <w:t>3 A</w:t>
              </w:r>
            </w:smartTag>
            <w:r w:rsidRPr="00056BC6">
              <w:rPr>
                <w:rFonts w:ascii="Arial" w:hAnsi="Arial" w:cs="Arial"/>
              </w:rPr>
              <w:t xml:space="preserve"> 35-574 X29 CrS13 Núm. 1.4029  ó  X30 Cr13 Núm. 1.4028</w:t>
            </w:r>
          </w:p>
        </w:tc>
      </w:tr>
      <w:tr w:rsidR="00524A27" w:rsidRPr="00056BC6" w14:paraId="2172EFD3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5D2F370D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Papallona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75FE52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(6)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4E71DE7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ASTM A 351 gr. CF8 M</w:t>
            </w:r>
          </w:p>
        </w:tc>
      </w:tr>
      <w:tr w:rsidR="00524A27" w:rsidRPr="00056BC6" w14:paraId="03C7D9B1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51674160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0143E3E9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(XC)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48B0191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EPDM EPDM formulació especial aigua potable (homologat ACS, WRAS, DVGM i BELGAQUA)</w:t>
            </w:r>
          </w:p>
        </w:tc>
      </w:tr>
      <w:tr w:rsidR="00524A27" w:rsidRPr="00056BC6" w14:paraId="36DD546F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4F71B41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Vàlvules Ø &gt; 1000 per a PN-10, 16 i 25 </w:t>
            </w:r>
          </w:p>
        </w:tc>
      </w:tr>
      <w:tr w:rsidR="00524A27" w:rsidRPr="00056BC6" w14:paraId="79B32735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3FCF0EA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Vàlvules MAMMOUTH</w:t>
            </w:r>
            <w:r w:rsidRPr="00056BC6">
              <w:rPr>
                <w:rFonts w:ascii="Arial" w:hAnsi="Arial" w:cs="Arial"/>
                <w:b/>
                <w:bCs/>
              </w:rPr>
              <w:t xml:space="preserve">  ***</w:t>
            </w:r>
          </w:p>
        </w:tc>
      </w:tr>
      <w:tr w:rsidR="00524A27" w:rsidRPr="00056BC6" w14:paraId="5EEBC2C8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68F4132A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76901649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(3g)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0B3DB2B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NODULAR JS1030/ASTM A536 gr.60.40.18</w:t>
            </w:r>
          </w:p>
        </w:tc>
      </w:tr>
      <w:tr w:rsidR="00524A27" w:rsidRPr="00056BC6" w14:paraId="6EFD4A6E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159C5B69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Eix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2A6B7C13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(6K)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83AFD4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1.4029/1.4028 (13% Cr); ASTM A 276 gr 420</w:t>
            </w:r>
          </w:p>
        </w:tc>
      </w:tr>
      <w:tr w:rsidR="00524A27" w:rsidRPr="00056BC6" w14:paraId="3C9FCA9E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061D45E4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Papallona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2C0EECE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(1i)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3A35925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al carboni ASTM A 216 gr WCB amb aportació d’acer inoxidable AISI </w:t>
            </w:r>
            <w:smartTag w:uri="urn:schemas-microsoft-com:office:smarttags" w:element="metricconverter">
              <w:smartTagPr>
                <w:attr w:name="ProductID" w:val="316 L"/>
              </w:smartTagPr>
              <w:r w:rsidRPr="00056BC6">
                <w:rPr>
                  <w:rFonts w:ascii="Arial" w:hAnsi="Arial" w:cs="Arial"/>
                </w:rPr>
                <w:t>316 L</w:t>
              </w:r>
            </w:smartTag>
            <w:r w:rsidRPr="00056BC6">
              <w:rPr>
                <w:rFonts w:ascii="Arial" w:hAnsi="Arial" w:cs="Arial"/>
              </w:rPr>
              <w:t xml:space="preserve"> a la perifèria amb mecanitzat posterior </w:t>
            </w:r>
          </w:p>
        </w:tc>
      </w:tr>
      <w:tr w:rsidR="00524A27" w:rsidRPr="00056BC6" w14:paraId="34A5C1EC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592CD1A2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Anell 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27732392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(XC)</w:t>
            </w:r>
          </w:p>
        </w:tc>
        <w:tc>
          <w:tcPr>
            <w:tcW w:w="604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7286B37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EPDM formulació especial aigua potable (homologat ACS, WRAS, DVGM i BELGAQUA)</w:t>
            </w:r>
          </w:p>
        </w:tc>
      </w:tr>
      <w:tr w:rsidR="00524A27" w:rsidRPr="00056BC6" w14:paraId="464C70E4" w14:textId="77777777" w:rsidTr="00297E34">
        <w:trPr>
          <w:trHeight w:val="1417"/>
          <w:jc w:val="center"/>
        </w:trPr>
        <w:tc>
          <w:tcPr>
            <w:tcW w:w="5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60D4344" w14:textId="77777777" w:rsidR="00524A27" w:rsidRPr="000A036E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A036E">
              <w:rPr>
                <w:rFonts w:ascii="Arial" w:hAnsi="Arial" w:cs="Arial"/>
                <w:b/>
                <w:bCs/>
                <w:sz w:val="18"/>
                <w:szCs w:val="18"/>
              </w:rPr>
              <w:t>***</w:t>
            </w:r>
          </w:p>
          <w:p w14:paraId="55DA5AF3" w14:textId="77777777" w:rsidR="00524A27" w:rsidRPr="000A036E" w:rsidRDefault="00524A27" w:rsidP="00297E34">
            <w:pPr>
              <w:spacing w:line="276" w:lineRule="auto"/>
              <w:ind w:left="709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A036E">
              <w:rPr>
                <w:rFonts w:ascii="Arial" w:hAnsi="Arial" w:cs="Arial"/>
                <w:b/>
                <w:bCs/>
                <w:sz w:val="18"/>
                <w:szCs w:val="18"/>
              </w:rPr>
              <w:t>Pressió de servei (Kg/cm²)</w:t>
            </w:r>
          </w:p>
          <w:p w14:paraId="34DFEE8D" w14:textId="77777777" w:rsidR="00524A27" w:rsidRPr="000A036E" w:rsidRDefault="00524A27" w:rsidP="00297E34">
            <w:pPr>
              <w:ind w:left="16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PN-10</w:t>
            </w:r>
          </w:p>
          <w:p w14:paraId="0DCF5BA3" w14:textId="77777777" w:rsidR="00524A27" w:rsidRPr="000A036E" w:rsidRDefault="00524A27" w:rsidP="00297E34">
            <w:pPr>
              <w:ind w:left="16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PN-16</w:t>
            </w:r>
          </w:p>
          <w:p w14:paraId="66FB2978" w14:textId="77777777" w:rsidR="00524A27" w:rsidRPr="000A036E" w:rsidRDefault="00524A27" w:rsidP="00297E34">
            <w:pPr>
              <w:ind w:left="168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PN-20</w:t>
            </w:r>
          </w:p>
          <w:p w14:paraId="4C72D5B5" w14:textId="77777777" w:rsidR="00524A27" w:rsidRPr="000A036E" w:rsidRDefault="00524A27" w:rsidP="00297E34">
            <w:pPr>
              <w:ind w:left="1680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PN-25</w:t>
            </w:r>
          </w:p>
        </w:tc>
        <w:tc>
          <w:tcPr>
            <w:tcW w:w="4639" w:type="dxa"/>
            <w:tcBorders>
              <w:top w:val="nil"/>
              <w:left w:val="nil"/>
              <w:bottom w:val="nil"/>
              <w:right w:val="nil"/>
            </w:tcBorders>
          </w:tcPr>
          <w:p w14:paraId="6C7D56EB" w14:textId="77777777" w:rsidR="00524A27" w:rsidRPr="000A036E" w:rsidRDefault="00524A27" w:rsidP="00297E34">
            <w:pPr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F7C713B" w14:textId="77777777" w:rsidR="00524A27" w:rsidRPr="000A036E" w:rsidRDefault="00524A27" w:rsidP="00297E34">
            <w:pPr>
              <w:spacing w:line="276" w:lineRule="auto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A036E">
              <w:rPr>
                <w:rFonts w:ascii="Arial" w:hAnsi="Arial" w:cs="Arial"/>
                <w:b/>
                <w:bCs/>
                <w:sz w:val="18"/>
                <w:szCs w:val="18"/>
              </w:rPr>
              <w:t>Rang de diàmetres (mm)</w:t>
            </w:r>
          </w:p>
          <w:p w14:paraId="0410A1A7" w14:textId="77777777" w:rsidR="00524A27" w:rsidRPr="000A036E" w:rsidRDefault="00524A27" w:rsidP="00297E34">
            <w:pPr>
              <w:ind w:left="709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1050 - 2500</w:t>
            </w:r>
          </w:p>
          <w:p w14:paraId="0D164682" w14:textId="77777777" w:rsidR="00524A27" w:rsidRPr="000A036E" w:rsidRDefault="00524A27" w:rsidP="00297E34">
            <w:pPr>
              <w:ind w:left="709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1100 - 2100</w:t>
            </w:r>
          </w:p>
          <w:p w14:paraId="2A9B9D9A" w14:textId="77777777" w:rsidR="00524A27" w:rsidRPr="000A036E" w:rsidRDefault="00524A27" w:rsidP="00297E34">
            <w:pPr>
              <w:ind w:left="709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1100 - 2000</w:t>
            </w:r>
          </w:p>
          <w:p w14:paraId="2EF9F583" w14:textId="77777777" w:rsidR="00524A27" w:rsidRPr="000A036E" w:rsidRDefault="00524A27" w:rsidP="00297E34">
            <w:pPr>
              <w:ind w:left="709"/>
              <w:jc w:val="both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A036E">
              <w:rPr>
                <w:rFonts w:ascii="Arial" w:hAnsi="Arial" w:cs="Arial"/>
                <w:sz w:val="18"/>
                <w:szCs w:val="18"/>
              </w:rPr>
              <w:t>1100 - 1800</w:t>
            </w:r>
          </w:p>
        </w:tc>
      </w:tr>
      <w:tr w:rsidR="00524A27" w:rsidRPr="00056BC6" w14:paraId="31A35A99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D93AD8C" w14:textId="77777777" w:rsidR="00524A27" w:rsidRDefault="00524A27" w:rsidP="00297E3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  <w:sz w:val="18"/>
                <w:szCs w:val="18"/>
              </w:rPr>
              <w:t>NOTA:  Acoblament per a brides d’acord amb EN 1092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056BC6">
              <w:rPr>
                <w:rFonts w:ascii="Arial" w:hAnsi="Arial" w:cs="Arial"/>
                <w:sz w:val="18"/>
                <w:szCs w:val="18"/>
              </w:rPr>
              <w:t>10, 16 ó 25 segons projecte i pressió servei</w:t>
            </w:r>
          </w:p>
          <w:p w14:paraId="2575C215" w14:textId="77777777" w:rsidR="00524A27" w:rsidRPr="00056BC6" w:rsidRDefault="00524A27" w:rsidP="00297E34">
            <w:pPr>
              <w:jc w:val="both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24A27" w:rsidRPr="00056BC6" w14:paraId="7F121923" w14:textId="77777777" w:rsidTr="00297E34">
        <w:trPr>
          <w:trHeight w:val="283"/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2D7778C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double"/>
              </w:rPr>
            </w:pPr>
            <w:r w:rsidRPr="00056BC6">
              <w:rPr>
                <w:rFonts w:ascii="Arial" w:hAnsi="Arial" w:cs="Arial"/>
                <w:b/>
                <w:bCs/>
                <w:u w:val="double"/>
              </w:rPr>
              <w:t>COMUNS A TOTES LES SÈRIES DE VÀLVULES</w:t>
            </w:r>
          </w:p>
        </w:tc>
      </w:tr>
      <w:tr w:rsidR="00524A27" w:rsidRPr="00056BC6" w14:paraId="6CCF25A3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45B4767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Pintat servei normal</w:t>
            </w:r>
          </w:p>
        </w:tc>
      </w:tr>
      <w:tr w:rsidR="00524A27" w:rsidRPr="00056BC6" w14:paraId="13204E6F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1E3DBB8" w14:textId="77777777" w:rsidR="00524A27" w:rsidRPr="00056BC6" w:rsidRDefault="00524A27" w:rsidP="00297E34">
            <w:pPr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Per a les vàlvules BOAX-B, pintura poliuretà, 80 micres, color blau RAL 5012</w:t>
            </w:r>
          </w:p>
          <w:p w14:paraId="7D710545" w14:textId="77777777" w:rsidR="00524A27" w:rsidRPr="00056BC6" w:rsidRDefault="00524A27" w:rsidP="00297E34">
            <w:pPr>
              <w:numPr>
                <w:ilvl w:val="0"/>
                <w:numId w:val="11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Per a la resta de vàlvules, pintura poliuretà, 80 micres, color blau RAL 5002</w:t>
            </w:r>
          </w:p>
          <w:p w14:paraId="73E429B1" w14:textId="77777777" w:rsidR="00524A27" w:rsidRPr="00056BC6" w:rsidRDefault="00524A27" w:rsidP="00297E34">
            <w:pPr>
              <w:numPr>
                <w:ilvl w:val="0"/>
                <w:numId w:val="11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Per a accionadors desmultiplicadors, volants i comandaments: Pintura poliuretà, color gris antracita RAL 7016, 80 micres.</w:t>
            </w:r>
          </w:p>
        </w:tc>
      </w:tr>
      <w:tr w:rsidR="00524A27" w:rsidRPr="00056BC6" w14:paraId="61309473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96DB7CA" w14:textId="77777777" w:rsidR="00524A27" w:rsidRPr="00056BC6" w:rsidRDefault="00524A27" w:rsidP="00297E34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Pintat servei zona soterrada i poc ventilada</w:t>
            </w:r>
          </w:p>
        </w:tc>
      </w:tr>
      <w:tr w:rsidR="00524A27" w:rsidRPr="00056BC6" w14:paraId="16769379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1FBBF857" w14:textId="77777777" w:rsidR="00524A27" w:rsidRPr="00056BC6" w:rsidRDefault="00524A27" w:rsidP="00297E34">
            <w:pPr>
              <w:numPr>
                <w:ilvl w:val="0"/>
                <w:numId w:val="1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Imprimació:</w:t>
            </w:r>
          </w:p>
          <w:p w14:paraId="0932DF0D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0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A3A719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Pintura:</w:t>
            </w:r>
          </w:p>
          <w:p w14:paraId="444E5ED2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Color:</w:t>
            </w:r>
          </w:p>
          <w:p w14:paraId="0D987822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Núm. de capes: </w:t>
            </w:r>
          </w:p>
          <w:p w14:paraId="2D455BA9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>Gruix total:</w:t>
            </w:r>
          </w:p>
        </w:tc>
        <w:tc>
          <w:tcPr>
            <w:tcW w:w="49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DA3BC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EPOXY-ZINC AMERCOAT 124</w:t>
            </w:r>
          </w:p>
          <w:p w14:paraId="47345C3F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Gris</w:t>
            </w:r>
          </w:p>
          <w:p w14:paraId="3EC3A8A4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</w:t>
            </w:r>
          </w:p>
          <w:p w14:paraId="7329678D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50 micres</w:t>
            </w:r>
          </w:p>
        </w:tc>
      </w:tr>
      <w:tr w:rsidR="00524A27" w:rsidRPr="00056BC6" w14:paraId="662DD52D" w14:textId="77777777" w:rsidTr="00297E34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</w:tcPr>
          <w:p w14:paraId="5E043730" w14:textId="77777777" w:rsidR="00524A27" w:rsidRPr="00056BC6" w:rsidRDefault="00524A27" w:rsidP="00297E34">
            <w:pPr>
              <w:numPr>
                <w:ilvl w:val="0"/>
                <w:numId w:val="12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lastRenderedPageBreak/>
              <w:t xml:space="preserve">Acabat: </w:t>
            </w:r>
          </w:p>
          <w:p w14:paraId="62C6090C" w14:textId="77777777" w:rsidR="00524A27" w:rsidRPr="00056BC6" w:rsidRDefault="00524A27" w:rsidP="00297E34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0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55FEAE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Pintura:</w:t>
            </w:r>
          </w:p>
          <w:p w14:paraId="18183394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Color:</w:t>
            </w:r>
          </w:p>
          <w:p w14:paraId="737F6A7D" w14:textId="77777777" w:rsidR="00524A27" w:rsidRPr="00056BC6" w:rsidRDefault="00524A27" w:rsidP="00297E34">
            <w:pPr>
              <w:jc w:val="both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Núm. de capes: </w:t>
            </w:r>
          </w:p>
          <w:p w14:paraId="7A252050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Gruix total: </w:t>
            </w:r>
          </w:p>
        </w:tc>
        <w:tc>
          <w:tcPr>
            <w:tcW w:w="49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559445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BITUME EPOXY - SIGMA TCN 300</w:t>
            </w:r>
          </w:p>
          <w:p w14:paraId="57261AF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Negre</w:t>
            </w:r>
          </w:p>
          <w:p w14:paraId="6BE57854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</w:t>
            </w:r>
          </w:p>
          <w:p w14:paraId="5D461F5B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100 micres</w:t>
            </w:r>
          </w:p>
        </w:tc>
      </w:tr>
      <w:tr w:rsidR="00524A27" w:rsidRPr="00056BC6" w14:paraId="57B8D192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580780" w14:textId="77777777" w:rsidR="00524A27" w:rsidRPr="00056BC6" w:rsidRDefault="00524A27" w:rsidP="00297E34">
            <w:pPr>
              <w:spacing w:line="48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Servomotors elèctrics</w:t>
            </w:r>
          </w:p>
          <w:p w14:paraId="57247F68" w14:textId="77777777" w:rsidR="00524A27" w:rsidRPr="00056BC6" w:rsidRDefault="00524A27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Estancs, amb senyalització visual, comandament de socors manual, 2 contactes elèctrics, 1 total obert–1 total tancat, 2 contactes limitador parell (1 obertura i 1 tancament), interruptor de protecció tèrmica del motor, marca AUMA. Resistència d’escalfament anticondensació a 220 V. Sèrie SA. Motor tensió 400 V III 50 Hz. (Veieu apartat SELECCIÓ SERVOMOTORS ELÈCTRICS).</w:t>
            </w:r>
          </w:p>
          <w:p w14:paraId="2E38A4AE" w14:textId="77777777" w:rsidR="00524A27" w:rsidRPr="00777DB0" w:rsidRDefault="00524A27" w:rsidP="00297E34">
            <w:pPr>
              <w:jc w:val="both"/>
              <w:rPr>
                <w:rFonts w:ascii="Arial" w:hAnsi="Arial" w:cs="Arial"/>
              </w:rPr>
            </w:pPr>
          </w:p>
          <w:p w14:paraId="2C5C8D37" w14:textId="42F4D517" w:rsidR="008F213F" w:rsidRPr="00777DB0" w:rsidRDefault="008F213F" w:rsidP="000E6041">
            <w:pPr>
              <w:spacing w:after="120"/>
              <w:jc w:val="both"/>
              <w:rPr>
                <w:rFonts w:ascii="Arial" w:hAnsi="Arial" w:cs="Arial"/>
              </w:rPr>
            </w:pPr>
            <w:r w:rsidRPr="00777DB0">
              <w:rPr>
                <w:rFonts w:ascii="Arial" w:hAnsi="Arial" w:cs="Arial"/>
              </w:rPr>
              <w:t>OPCIONALS Segons indicacions de projecte:</w:t>
            </w:r>
          </w:p>
          <w:p w14:paraId="6E87BF85" w14:textId="160101CC" w:rsidR="008F213F" w:rsidRPr="00777DB0" w:rsidRDefault="008F213F" w:rsidP="00777DB0">
            <w:pPr>
              <w:pStyle w:val="Prrafodelista"/>
              <w:numPr>
                <w:ilvl w:val="0"/>
                <w:numId w:val="54"/>
              </w:numPr>
              <w:spacing w:after="120"/>
              <w:ind w:left="357" w:hanging="357"/>
              <w:contextualSpacing w:val="0"/>
              <w:jc w:val="both"/>
              <w:rPr>
                <w:rFonts w:ascii="Arial" w:hAnsi="Arial" w:cs="Arial"/>
              </w:rPr>
            </w:pPr>
            <w:r w:rsidRPr="00777DB0">
              <w:rPr>
                <w:rFonts w:ascii="Arial" w:hAnsi="Arial" w:cs="Arial"/>
              </w:rPr>
              <w:t xml:space="preserve">Per a servei de regulació, incloure potenciòmetre 4..20 mA. </w:t>
            </w:r>
          </w:p>
          <w:p w14:paraId="21FD9183" w14:textId="77777777" w:rsidR="00524A27" w:rsidRPr="00777DB0" w:rsidRDefault="008F213F" w:rsidP="00777DB0">
            <w:pPr>
              <w:pStyle w:val="Prrafodelista"/>
              <w:numPr>
                <w:ilvl w:val="0"/>
                <w:numId w:val="54"/>
              </w:num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777DB0">
              <w:rPr>
                <w:rFonts w:ascii="Arial" w:hAnsi="Arial" w:cs="Arial"/>
              </w:rPr>
              <w:t>Amb accionament i bus de control: Incloure controlador AUMATIC  AC 01.2 Modbus RTU, amb comandament local/remot enclavable amb cadenat, botons de Obrir/Tancar/Stop/Reset, pantalla LED d’informació d’estat de vàlvula i control complet dels paràmetres mitjançant Bluetooth i Modbus RTU.</w:t>
            </w:r>
          </w:p>
          <w:p w14:paraId="3469BE5D" w14:textId="2D9AAD78" w:rsidR="008F213F" w:rsidRPr="008F213F" w:rsidRDefault="008F213F" w:rsidP="008F213F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</w:tc>
      </w:tr>
      <w:tr w:rsidR="00524A27" w:rsidRPr="00056BC6" w14:paraId="66BC5D9F" w14:textId="77777777" w:rsidTr="00297E34">
        <w:trPr>
          <w:jc w:val="center"/>
        </w:trPr>
        <w:tc>
          <w:tcPr>
            <w:tcW w:w="963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4CBB6F" w14:textId="77777777" w:rsidR="00524A27" w:rsidRPr="00056BC6" w:rsidRDefault="00524A27" w:rsidP="00297E34">
            <w:pPr>
              <w:spacing w:line="480" w:lineRule="auto"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Accionament manual</w:t>
            </w:r>
          </w:p>
          <w:p w14:paraId="62BF72A7" w14:textId="77777777" w:rsidR="00524A27" w:rsidRPr="00056BC6" w:rsidRDefault="00524A27" w:rsidP="00777DB0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Desmultiplicadors manuals de </w:t>
            </w:r>
            <w:smartTag w:uri="urn:schemas-microsoft-com:office:smarttags" w:element="PersonName">
              <w:smartTagPr>
                <w:attr w:name="ProductID" w:val="la s￨rie MR. Disposen"/>
              </w:smartTagPr>
              <w:r w:rsidRPr="00056BC6">
                <w:rPr>
                  <w:rFonts w:ascii="Arial" w:hAnsi="Arial" w:cs="Arial"/>
                </w:rPr>
                <w:t>la sèrie MR. Disposen</w:t>
              </w:r>
            </w:smartTag>
            <w:r w:rsidRPr="00056BC6">
              <w:rPr>
                <w:rFonts w:ascii="Arial" w:hAnsi="Arial" w:cs="Arial"/>
              </w:rPr>
              <w:t xml:space="preserve"> de robustesa i fiabilitat: estancs al raig i a la pols fina (IP 67), dissenyats per resistir tots els ambients industrials dins d’un rang de temperatura entre -20°C i </w:t>
            </w:r>
            <w:smartTag w:uri="urn:schemas-microsoft-com:office:smarttags" w:element="metricconverter">
              <w:smartTagPr>
                <w:attr w:name="ProductID" w:val="80ﾰC"/>
              </w:smartTagPr>
              <w:r w:rsidRPr="00056BC6">
                <w:rPr>
                  <w:rFonts w:ascii="Arial" w:hAnsi="Arial" w:cs="Arial"/>
                </w:rPr>
                <w:t>80°C</w:t>
              </w:r>
            </w:smartTag>
            <w:r w:rsidRPr="00056BC6">
              <w:rPr>
                <w:rFonts w:ascii="Arial" w:hAnsi="Arial" w:cs="Arial"/>
              </w:rPr>
              <w:t>.</w:t>
            </w:r>
          </w:p>
          <w:p w14:paraId="0A150FEC" w14:textId="77777777" w:rsidR="00524A27" w:rsidRPr="00056BC6" w:rsidRDefault="00524A27" w:rsidP="00777DB0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Si es preveu que la vàlvula fos motoritzable en un futur, el desmultiplicador serà del tipus biela - manovella</w:t>
            </w:r>
          </w:p>
          <w:p w14:paraId="43CCD2E3" w14:textId="77777777" w:rsidR="00524A27" w:rsidRPr="00056BC6" w:rsidRDefault="00524A27" w:rsidP="00777DB0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Posseeixen senyalització visual, comandament a volant i 2 contactes elèctrics total obert - tancat, en caixa AMTROBOX amb microruptors sobre circuit imprès referència R1149. </w:t>
            </w:r>
          </w:p>
          <w:p w14:paraId="26D57A2A" w14:textId="2B69BD75" w:rsidR="00524A27" w:rsidRPr="00056BC6" w:rsidRDefault="00524A27" w:rsidP="00777DB0">
            <w:pPr>
              <w:spacing w:after="12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056BC6">
              <w:rPr>
                <w:rFonts w:ascii="Arial" w:hAnsi="Arial" w:cs="Arial"/>
              </w:rPr>
              <w:t>Per DN</w:t>
            </w:r>
            <w:r w:rsidR="0040738C">
              <w:rPr>
                <w:rFonts w:ascii="Arial" w:hAnsi="Arial" w:cs="Arial"/>
              </w:rPr>
              <w:t>-</w:t>
            </w:r>
            <w:r w:rsidRPr="00056BC6">
              <w:rPr>
                <w:rFonts w:ascii="Arial" w:hAnsi="Arial" w:cs="Arial"/>
              </w:rPr>
              <w:t>400 i superiors seran motoritzades de forma directa i fàcil.</w:t>
            </w:r>
          </w:p>
        </w:tc>
      </w:tr>
    </w:tbl>
    <w:p w14:paraId="06DDE1AE" w14:textId="77777777" w:rsidR="00524A27" w:rsidRPr="00490406" w:rsidRDefault="00524A27" w:rsidP="00524A27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056BC6">
        <w:rPr>
          <w:rFonts w:ascii="Arial" w:hAnsi="Arial" w:cs="Arial"/>
          <w:b/>
          <w:bCs/>
          <w:u w:val="single"/>
        </w:rPr>
        <w:t>Desmultiplicador manual</w:t>
      </w:r>
    </w:p>
    <w:tbl>
      <w:tblPr>
        <w:tblW w:w="6804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700"/>
        <w:gridCol w:w="1701"/>
        <w:gridCol w:w="1701"/>
        <w:gridCol w:w="1702"/>
      </w:tblGrid>
      <w:tr w:rsidR="00524A27" w:rsidRPr="002610A3" w14:paraId="4CD4FF9A" w14:textId="77777777" w:rsidTr="00297E34">
        <w:trPr>
          <w:cantSplit/>
          <w:trHeight w:val="283"/>
          <w:tblHeader/>
          <w:jc w:val="center"/>
        </w:trPr>
        <w:tc>
          <w:tcPr>
            <w:tcW w:w="1700" w:type="dxa"/>
            <w:tcBorders>
              <w:top w:val="threeDEmboss" w:sz="6" w:space="0" w:color="auto"/>
              <w:left w:val="threeDEmboss" w:sz="6" w:space="0" w:color="auto"/>
              <w:bottom w:val="nil"/>
              <w:right w:val="single" w:sz="2" w:space="0" w:color="auto"/>
            </w:tcBorders>
            <w:shd w:val="clear" w:color="auto" w:fill="DBE5F1" w:themeFill="accent1" w:themeFillTint="33"/>
            <w:vAlign w:val="center"/>
          </w:tcPr>
          <w:p w14:paraId="09279227" w14:textId="77777777" w:rsidR="00524A27" w:rsidRPr="002610A3" w:rsidRDefault="00524A27" w:rsidP="00297E34">
            <w:pPr>
              <w:keepNext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DN</w:t>
            </w:r>
          </w:p>
        </w:tc>
        <w:tc>
          <w:tcPr>
            <w:tcW w:w="1701" w:type="dxa"/>
            <w:tcBorders>
              <w:top w:val="threeDEmboss" w:sz="6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DBE5F1" w:themeFill="accent1" w:themeFillTint="33"/>
            <w:vAlign w:val="center"/>
          </w:tcPr>
          <w:p w14:paraId="4E1E8FA6" w14:textId="77777777" w:rsidR="00524A27" w:rsidRPr="002610A3" w:rsidRDefault="00524A27" w:rsidP="00297E34">
            <w:pPr>
              <w:keepNext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BOAX-B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10 – ISORIA 10</w:t>
            </w:r>
          </w:p>
        </w:tc>
        <w:tc>
          <w:tcPr>
            <w:tcW w:w="1701" w:type="dxa"/>
            <w:tcBorders>
              <w:top w:val="threeDEmboss" w:sz="6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DBE5F1" w:themeFill="accent1" w:themeFillTint="33"/>
            <w:vAlign w:val="center"/>
          </w:tcPr>
          <w:p w14:paraId="0579B6F7" w14:textId="77777777" w:rsidR="00524A27" w:rsidRPr="002610A3" w:rsidRDefault="00524A27" w:rsidP="00297E34">
            <w:pPr>
              <w:keepNext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BOAX-B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16 – ISORIA 16</w:t>
            </w:r>
          </w:p>
        </w:tc>
        <w:tc>
          <w:tcPr>
            <w:tcW w:w="1702" w:type="dxa"/>
            <w:tcBorders>
              <w:top w:val="threeDEmboss" w:sz="6" w:space="0" w:color="auto"/>
              <w:left w:val="single" w:sz="2" w:space="0" w:color="auto"/>
              <w:bottom w:val="nil"/>
              <w:right w:val="threeDEmboss" w:sz="6" w:space="0" w:color="auto"/>
            </w:tcBorders>
            <w:shd w:val="clear" w:color="auto" w:fill="DBE5F1" w:themeFill="accent1" w:themeFillTint="33"/>
            <w:vAlign w:val="center"/>
          </w:tcPr>
          <w:p w14:paraId="296CC52C" w14:textId="77777777" w:rsidR="00524A27" w:rsidRPr="002610A3" w:rsidRDefault="00524A27" w:rsidP="00297E34">
            <w:pPr>
              <w:keepNext/>
              <w:contextualSpacing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ISORIA-25</w:t>
            </w:r>
          </w:p>
        </w:tc>
      </w:tr>
      <w:tr w:rsidR="00524A27" w:rsidRPr="002610A3" w14:paraId="41DF495E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225E8FE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20C2C23F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6AA2A90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nil"/>
              <w:right w:val="threeDEmboss" w:sz="6" w:space="0" w:color="auto"/>
            </w:tcBorders>
            <w:shd w:val="clear" w:color="auto" w:fill="FFFFFF"/>
            <w:vAlign w:val="center"/>
          </w:tcPr>
          <w:p w14:paraId="7D3A551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04FB805C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E0E784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C2959E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96A63B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617FF58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7F217127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F77F90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65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8985BF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080C692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5F2A919F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5FFAE89D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0FED0B1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80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0A98E2F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6477D8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1FA6E06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3B7E2EA6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7BAC72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1376B6CD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C4FA094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25D019E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074CE403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2D06294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F62C48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B1A0CCA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41697F7E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1B7A299E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BD3F56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D7A074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D75CB44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3B03CA71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</w:tr>
      <w:tr w:rsidR="00524A27" w:rsidRPr="002610A3" w14:paraId="4122A8AC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89B60B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BD985C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2ECDE9C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7424C19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</w:tr>
      <w:tr w:rsidR="00524A27" w:rsidRPr="002610A3" w14:paraId="780D3C9D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69ADB5F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82A724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MR-25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1F6F452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0ABC6221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</w:tr>
      <w:tr w:rsidR="00524A27" w:rsidRPr="002610A3" w14:paraId="56EF2BCD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EDB4ED1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E6B847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6DC5893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4E2E07D4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MR100</w:t>
            </w:r>
          </w:p>
        </w:tc>
      </w:tr>
      <w:tr w:rsidR="00524A27" w:rsidRPr="002610A3" w14:paraId="63BF5464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07044DF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E0ED9FB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ACD4A2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MR100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30A2771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MR100</w:t>
            </w:r>
          </w:p>
        </w:tc>
      </w:tr>
      <w:tr w:rsidR="00524A27" w:rsidRPr="002610A3" w14:paraId="341BA3CE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E15728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7D72B4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4A3861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405C685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</w:tr>
      <w:tr w:rsidR="00524A27" w:rsidRPr="002610A3" w14:paraId="0D9EBD17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2367D34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450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61212288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F36B02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0010552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</w:tr>
      <w:tr w:rsidR="00524A27" w:rsidRPr="002610A3" w14:paraId="0876DA74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1DC8D6A1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500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CDE9342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41C4182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1ADF6D7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</w:tr>
      <w:tr w:rsidR="00524A27" w:rsidRPr="002610A3" w14:paraId="1A8D696B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2A7496A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600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6B846F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16875B4F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61C696A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</w:tr>
      <w:tr w:rsidR="00524A27" w:rsidRPr="002610A3" w14:paraId="2C4C0864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E11F9EC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700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2ADBA9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6DDBDCE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26B5ECD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MR-1600</w:t>
            </w:r>
          </w:p>
        </w:tc>
      </w:tr>
      <w:tr w:rsidR="00524A27" w:rsidRPr="002610A3" w14:paraId="7D207AD3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BEAA9B5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800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747D8C99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0F87AF90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6366E307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MR-1600</w:t>
            </w:r>
          </w:p>
        </w:tc>
      </w:tr>
      <w:tr w:rsidR="00524A27" w:rsidRPr="002610A3" w14:paraId="7BCB6729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6214F772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900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5965C7EC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MR400-S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nil"/>
            </w:tcBorders>
            <w:shd w:val="clear" w:color="auto" w:fill="FFFFFF"/>
            <w:vAlign w:val="center"/>
          </w:tcPr>
          <w:p w14:paraId="30B39E1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MR800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75C4039C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MR-1600</w:t>
            </w:r>
          </w:p>
        </w:tc>
      </w:tr>
      <w:tr w:rsidR="00524A27" w:rsidRPr="002610A3" w14:paraId="313A82F3" w14:textId="77777777" w:rsidTr="00297E34">
        <w:trPr>
          <w:cantSplit/>
          <w:trHeight w:val="170"/>
          <w:jc w:val="center"/>
        </w:trPr>
        <w:tc>
          <w:tcPr>
            <w:tcW w:w="1700" w:type="dxa"/>
            <w:tcBorders>
              <w:top w:val="single" w:sz="2" w:space="0" w:color="auto"/>
              <w:left w:val="threeDEmboss" w:sz="6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45419AE3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1000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00DFCE36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MR800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24F695A2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MR800</w:t>
            </w:r>
          </w:p>
        </w:tc>
        <w:tc>
          <w:tcPr>
            <w:tcW w:w="1702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22D71B2E" w14:textId="77777777" w:rsidR="00524A27" w:rsidRPr="002610A3" w:rsidRDefault="00524A27" w:rsidP="00297E34">
            <w:pPr>
              <w:contextualSpacing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MR-1600</w:t>
            </w:r>
          </w:p>
        </w:tc>
      </w:tr>
    </w:tbl>
    <w:p w14:paraId="2CBE6E32" w14:textId="77777777" w:rsidR="00524A27" w:rsidRPr="00777DB0" w:rsidRDefault="00524A27" w:rsidP="00524A27">
      <w:pPr>
        <w:jc w:val="both"/>
        <w:rPr>
          <w:rFonts w:ascii="Arial" w:hAnsi="Arial" w:cs="Arial"/>
        </w:rPr>
      </w:pPr>
    </w:p>
    <w:p w14:paraId="2096420E" w14:textId="77777777" w:rsidR="00524A27" w:rsidRDefault="00524A27" w:rsidP="00524A27">
      <w:pPr>
        <w:tabs>
          <w:tab w:val="left" w:pos="709"/>
        </w:tabs>
        <w:ind w:left="709" w:hanging="709"/>
        <w:jc w:val="both"/>
        <w:rPr>
          <w:rFonts w:ascii="Arial" w:hAnsi="Arial" w:cs="Arial"/>
        </w:rPr>
      </w:pPr>
      <w:r w:rsidRPr="00056BC6">
        <w:rPr>
          <w:rFonts w:ascii="Arial" w:hAnsi="Arial" w:cs="Arial"/>
          <w:sz w:val="18"/>
          <w:szCs w:val="18"/>
        </w:rPr>
        <w:t>NOTA:</w:t>
      </w:r>
      <w:r>
        <w:rPr>
          <w:rFonts w:ascii="Arial" w:hAnsi="Arial" w:cs="Arial"/>
          <w:sz w:val="18"/>
          <w:szCs w:val="18"/>
        </w:rPr>
        <w:tab/>
      </w:r>
      <w:r w:rsidRPr="00056BC6">
        <w:rPr>
          <w:rFonts w:ascii="Arial" w:hAnsi="Arial" w:cs="Arial"/>
          <w:sz w:val="18"/>
          <w:szCs w:val="18"/>
        </w:rPr>
        <w:t>Opcionalment i segons el projecte, sota el vist i plau del director d’obra, es podran subministrar sense contactes elèctrics.</w:t>
      </w:r>
    </w:p>
    <w:p w14:paraId="3F70D2AA" w14:textId="77777777" w:rsidR="00524A27" w:rsidRPr="002610A3" w:rsidRDefault="00524A27" w:rsidP="00524A27">
      <w:pPr>
        <w:jc w:val="both"/>
        <w:rPr>
          <w:rFonts w:ascii="Arial" w:hAnsi="Arial" w:cs="Arial"/>
        </w:rPr>
      </w:pPr>
    </w:p>
    <w:p w14:paraId="664E8F19" w14:textId="77777777" w:rsidR="00524A27" w:rsidRPr="002610A3" w:rsidRDefault="00524A27" w:rsidP="00524A27">
      <w:pPr>
        <w:keepNext/>
        <w:spacing w:line="480" w:lineRule="auto"/>
        <w:jc w:val="both"/>
        <w:rPr>
          <w:rFonts w:ascii="Arial" w:hAnsi="Arial" w:cs="Arial"/>
          <w:b/>
          <w:bCs/>
          <w:u w:val="single"/>
        </w:rPr>
      </w:pPr>
      <w:r w:rsidRPr="002610A3">
        <w:rPr>
          <w:rFonts w:ascii="Arial" w:hAnsi="Arial" w:cs="Arial"/>
          <w:b/>
          <w:bCs/>
          <w:u w:val="single"/>
        </w:rPr>
        <w:t>Accionament motoritzat</w:t>
      </w:r>
    </w:p>
    <w:tbl>
      <w:tblPr>
        <w:tblW w:w="9639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467"/>
        <w:gridCol w:w="1955"/>
        <w:gridCol w:w="2295"/>
        <w:gridCol w:w="1731"/>
        <w:gridCol w:w="1155"/>
        <w:gridCol w:w="1036"/>
      </w:tblGrid>
      <w:tr w:rsidR="00524A27" w:rsidRPr="002610A3" w14:paraId="6BD4C539" w14:textId="77777777" w:rsidTr="00297E34">
        <w:trPr>
          <w:cantSplit/>
          <w:trHeight w:val="340"/>
          <w:jc w:val="center"/>
        </w:trPr>
        <w:tc>
          <w:tcPr>
            <w:tcW w:w="9639" w:type="dxa"/>
            <w:gridSpan w:val="6"/>
            <w:tcBorders>
              <w:top w:val="threeDEmboss" w:sz="6" w:space="0" w:color="auto"/>
              <w:left w:val="threeDEmboss" w:sz="6" w:space="0" w:color="auto"/>
              <w:bottom w:val="nil"/>
              <w:right w:val="threeDEmboss" w:sz="6" w:space="0" w:color="auto"/>
            </w:tcBorders>
            <w:shd w:val="clear" w:color="auto" w:fill="DBE5F1" w:themeFill="accent1" w:themeFillTint="33"/>
            <w:vAlign w:val="center"/>
          </w:tcPr>
          <w:p w14:paraId="6ED4913D" w14:textId="7777777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SELECCIÓ SERVOMOTORS ELÈCTRICS</w:t>
            </w:r>
          </w:p>
        </w:tc>
      </w:tr>
      <w:tr w:rsidR="00524A27" w:rsidRPr="002610A3" w14:paraId="39956D3C" w14:textId="77777777" w:rsidTr="00297E34">
        <w:trPr>
          <w:cantSplit/>
          <w:trHeight w:val="284"/>
          <w:jc w:val="center"/>
        </w:trPr>
        <w:tc>
          <w:tcPr>
            <w:tcW w:w="1467" w:type="dxa"/>
            <w:tcBorders>
              <w:top w:val="single" w:sz="2" w:space="0" w:color="auto"/>
              <w:left w:val="threeDEmboss" w:sz="6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C9F037B" w14:textId="7777777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Ø</w:t>
            </w:r>
          </w:p>
        </w:tc>
        <w:tc>
          <w:tcPr>
            <w:tcW w:w="19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5B55758D" w14:textId="7777777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Tipus</w:t>
            </w:r>
          </w:p>
          <w:p w14:paraId="788B8354" w14:textId="7777777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ACTELEC</w:t>
            </w:r>
          </w:p>
        </w:tc>
        <w:tc>
          <w:tcPr>
            <w:tcW w:w="229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2F3FECD" w14:textId="77777777" w:rsidR="00360B1B" w:rsidRDefault="00524A27" w:rsidP="00297E34">
            <w:pPr>
              <w:keepNext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TEMPS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STÀNDAR</w:t>
            </w:r>
          </w:p>
          <w:p w14:paraId="1B3A16F1" w14:textId="1582ECD8" w:rsidR="00524A27" w:rsidRPr="00360B1B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60B1B">
              <w:rPr>
                <w:rFonts w:ascii="Arial" w:hAnsi="Arial" w:cs="Arial"/>
                <w:sz w:val="18"/>
                <w:szCs w:val="18"/>
              </w:rPr>
              <w:t>(altres segons projecte)</w:t>
            </w:r>
          </w:p>
        </w:tc>
        <w:tc>
          <w:tcPr>
            <w:tcW w:w="1731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1E8EE4E8" w14:textId="7777777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POTÈNCIA</w:t>
            </w:r>
          </w:p>
          <w:p w14:paraId="6AF06B73" w14:textId="22A1EB52" w:rsidR="00524A27" w:rsidRPr="00360B1B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60B1B">
              <w:rPr>
                <w:rFonts w:ascii="Arial" w:hAnsi="Arial" w:cs="Arial"/>
                <w:sz w:val="18"/>
                <w:szCs w:val="18"/>
              </w:rPr>
              <w:t>(</w:t>
            </w:r>
            <w:r w:rsidR="00360B1B" w:rsidRPr="00360B1B">
              <w:rPr>
                <w:rFonts w:ascii="Arial" w:hAnsi="Arial" w:cs="Arial"/>
                <w:sz w:val="18"/>
                <w:szCs w:val="18"/>
              </w:rPr>
              <w:t>k</w:t>
            </w:r>
            <w:r w:rsidRPr="00360B1B">
              <w:rPr>
                <w:rFonts w:ascii="Arial" w:hAnsi="Arial" w:cs="Arial"/>
                <w:sz w:val="18"/>
                <w:szCs w:val="18"/>
              </w:rPr>
              <w:t>W)</w:t>
            </w:r>
          </w:p>
        </w:tc>
        <w:tc>
          <w:tcPr>
            <w:tcW w:w="11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4570C72" w14:textId="38CD6AF4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nom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inal</w:t>
            </w:r>
          </w:p>
          <w:p w14:paraId="3A853A05" w14:textId="77777777" w:rsidR="00524A27" w:rsidRPr="00360B1B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60B1B">
              <w:rPr>
                <w:rFonts w:ascii="Arial" w:hAnsi="Arial" w:cs="Arial"/>
                <w:sz w:val="18"/>
                <w:szCs w:val="18"/>
              </w:rPr>
              <w:t>(A)</w:t>
            </w:r>
          </w:p>
        </w:tc>
        <w:tc>
          <w:tcPr>
            <w:tcW w:w="1036" w:type="dxa"/>
            <w:tcBorders>
              <w:top w:val="single" w:sz="2" w:space="0" w:color="auto"/>
              <w:left w:val="single" w:sz="2" w:space="0" w:color="auto"/>
              <w:bottom w:val="nil"/>
              <w:right w:val="threeDEmboss" w:sz="6" w:space="0" w:color="auto"/>
            </w:tcBorders>
            <w:shd w:val="clear" w:color="auto" w:fill="D9D9D9" w:themeFill="background1" w:themeFillShade="D9"/>
            <w:vAlign w:val="center"/>
          </w:tcPr>
          <w:p w14:paraId="240FAC08" w14:textId="3B8CD507" w:rsidR="00524A27" w:rsidRPr="002610A3" w:rsidRDefault="00524A27" w:rsidP="00297E34">
            <w:pPr>
              <w:keepNext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2610A3">
              <w:rPr>
                <w:rFonts w:ascii="Arial" w:hAnsi="Arial" w:cs="Arial"/>
                <w:b/>
                <w:bCs/>
                <w:sz w:val="18"/>
                <w:szCs w:val="18"/>
              </w:rPr>
              <w:t>arr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anc</w:t>
            </w:r>
            <w:r w:rsidR="00360B1B"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  <w:p w14:paraId="08477D0F" w14:textId="77777777" w:rsidR="00524A27" w:rsidRPr="00360B1B" w:rsidRDefault="00524A27" w:rsidP="00297E34">
            <w:pPr>
              <w:keepNext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60B1B">
              <w:rPr>
                <w:rFonts w:ascii="Arial" w:hAnsi="Arial" w:cs="Arial"/>
                <w:sz w:val="18"/>
                <w:szCs w:val="18"/>
              </w:rPr>
              <w:t>(A)</w:t>
            </w:r>
          </w:p>
        </w:tc>
      </w:tr>
      <w:tr w:rsidR="00524A27" w:rsidRPr="00A73B92" w14:paraId="09543FB4" w14:textId="77777777" w:rsidTr="00297E34">
        <w:trPr>
          <w:cantSplit/>
          <w:trHeight w:val="284"/>
          <w:jc w:val="center"/>
        </w:trPr>
        <w:tc>
          <w:tcPr>
            <w:tcW w:w="9639" w:type="dxa"/>
            <w:gridSpan w:val="6"/>
            <w:tcBorders>
              <w:top w:val="single" w:sz="2" w:space="0" w:color="auto"/>
              <w:left w:val="threeDEmboss" w:sz="6" w:space="0" w:color="auto"/>
              <w:bottom w:val="nil"/>
              <w:right w:val="threeDEmboss" w:sz="6" w:space="0" w:color="auto"/>
            </w:tcBorders>
            <w:shd w:val="clear" w:color="auto" w:fill="F2F2F2" w:themeFill="background1" w:themeFillShade="F2"/>
            <w:vAlign w:val="center"/>
          </w:tcPr>
          <w:p w14:paraId="348C66E5" w14:textId="77777777" w:rsidR="00524A27" w:rsidRPr="00A73B92" w:rsidRDefault="00524A27" w:rsidP="00297E34">
            <w:pPr>
              <w:keepNext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A73B92"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 xml:space="preserve">SÈRIE BOAX B </w:t>
            </w:r>
            <w:r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 xml:space="preserve">– ISORIA 10 </w:t>
            </w:r>
            <w:r w:rsidRPr="00A73B92"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>(PN-10)</w:t>
            </w:r>
          </w:p>
        </w:tc>
      </w:tr>
      <w:tr w:rsidR="00524A27" w:rsidRPr="002610A3" w14:paraId="6088E896" w14:textId="77777777" w:rsidTr="00297E34">
        <w:trPr>
          <w:cantSplit/>
          <w:trHeight w:val="284"/>
          <w:jc w:val="center"/>
        </w:trPr>
        <w:tc>
          <w:tcPr>
            <w:tcW w:w="1467" w:type="dxa"/>
            <w:tcBorders>
              <w:top w:val="single" w:sz="2" w:space="0" w:color="auto"/>
              <w:left w:val="threeDEmboss" w:sz="6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001C8E13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250</w:t>
            </w:r>
          </w:p>
          <w:p w14:paraId="62830C6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3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300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350</w:t>
            </w:r>
          </w:p>
          <w:p w14:paraId="58807AC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600</w:t>
            </w:r>
          </w:p>
          <w:p w14:paraId="53F4047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700</w:t>
            </w:r>
          </w:p>
          <w:p w14:paraId="535BCB4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8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900</w:t>
            </w:r>
          </w:p>
          <w:p w14:paraId="039152C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1000</w:t>
            </w:r>
          </w:p>
        </w:tc>
        <w:tc>
          <w:tcPr>
            <w:tcW w:w="19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7921982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31/SA07.5.8</w:t>
            </w:r>
          </w:p>
          <w:p w14:paraId="18D6CD5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31/SA07.5.5.6</w:t>
            </w:r>
          </w:p>
          <w:p w14:paraId="038F31E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200/SA07.5.8</w:t>
            </w:r>
          </w:p>
          <w:p w14:paraId="277B565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400/SA10.1.8</w:t>
            </w:r>
          </w:p>
          <w:p w14:paraId="41AB5FFB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400/SA10.1.5.6</w:t>
            </w:r>
          </w:p>
          <w:p w14:paraId="668DF20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500/SA07.5.11</w:t>
            </w:r>
          </w:p>
        </w:tc>
        <w:tc>
          <w:tcPr>
            <w:tcW w:w="229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6E89F7B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 m</w:t>
              </w:r>
            </w:smartTag>
          </w:p>
          <w:p w14:paraId="3DF0074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42 seg</w:t>
            </w:r>
          </w:p>
          <w:p w14:paraId="3C54482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086192D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224BB15B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8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23 seg</w:t>
            </w:r>
          </w:p>
          <w:p w14:paraId="4CDFA2B6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2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12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16 seg</w:t>
            </w:r>
          </w:p>
        </w:tc>
        <w:tc>
          <w:tcPr>
            <w:tcW w:w="1731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3A71F1D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40588BA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0,045</w:t>
            </w:r>
          </w:p>
          <w:p w14:paraId="1FF2030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226BAF7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0,18</w:t>
            </w:r>
          </w:p>
          <w:p w14:paraId="183816D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3AD20EE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</w:tc>
        <w:tc>
          <w:tcPr>
            <w:tcW w:w="11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2793707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5E4F55C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0,63</w:t>
            </w:r>
          </w:p>
          <w:p w14:paraId="249BBD58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05BB95F7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  <w:p w14:paraId="0874D2A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1,10</w:t>
            </w:r>
          </w:p>
          <w:p w14:paraId="04C2848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</w:tc>
        <w:tc>
          <w:tcPr>
            <w:tcW w:w="1036" w:type="dxa"/>
            <w:tcBorders>
              <w:top w:val="single" w:sz="2" w:space="0" w:color="auto"/>
              <w:left w:val="single" w:sz="2" w:space="0" w:color="auto"/>
              <w:bottom w:val="nil"/>
              <w:right w:val="threeDEmboss" w:sz="6" w:space="0" w:color="auto"/>
            </w:tcBorders>
            <w:shd w:val="clear" w:color="auto" w:fill="FFFFFF"/>
            <w:vAlign w:val="center"/>
          </w:tcPr>
          <w:p w14:paraId="3561D39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04FEADA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  <w:p w14:paraId="3957E3A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7BC5B2F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3,00</w:t>
            </w:r>
          </w:p>
          <w:p w14:paraId="6A70A9F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2,00</w:t>
            </w:r>
          </w:p>
          <w:p w14:paraId="7F36488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</w:tc>
      </w:tr>
      <w:tr w:rsidR="00524A27" w:rsidRPr="00A73B92" w14:paraId="2EBC9D11" w14:textId="77777777" w:rsidTr="00297E34">
        <w:trPr>
          <w:cantSplit/>
          <w:trHeight w:val="284"/>
          <w:jc w:val="center"/>
        </w:trPr>
        <w:tc>
          <w:tcPr>
            <w:tcW w:w="9639" w:type="dxa"/>
            <w:gridSpan w:val="6"/>
            <w:tcBorders>
              <w:top w:val="single" w:sz="2" w:space="0" w:color="auto"/>
              <w:left w:val="threeDEmboss" w:sz="6" w:space="0" w:color="auto"/>
              <w:bottom w:val="nil"/>
              <w:right w:val="threeDEmboss" w:sz="6" w:space="0" w:color="auto"/>
            </w:tcBorders>
            <w:shd w:val="clear" w:color="auto" w:fill="F2F2F2" w:themeFill="background1" w:themeFillShade="F2"/>
            <w:vAlign w:val="center"/>
          </w:tcPr>
          <w:p w14:paraId="7F4FAD69" w14:textId="77777777" w:rsidR="00524A27" w:rsidRPr="00A73B92" w:rsidRDefault="00524A27" w:rsidP="00297E34">
            <w:pPr>
              <w:keepNext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A73B92"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 xml:space="preserve">SÈRIE BOAX B  </w:t>
            </w:r>
            <w:r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 xml:space="preserve">- </w:t>
            </w:r>
            <w:r w:rsidRPr="00A73B92"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>ISORIA 16   (PN-16)</w:t>
            </w:r>
          </w:p>
        </w:tc>
      </w:tr>
      <w:tr w:rsidR="00524A27" w:rsidRPr="002610A3" w14:paraId="4969B4E0" w14:textId="77777777" w:rsidTr="00297E34">
        <w:trPr>
          <w:cantSplit/>
          <w:trHeight w:val="284"/>
          <w:jc w:val="center"/>
        </w:trPr>
        <w:tc>
          <w:tcPr>
            <w:tcW w:w="1467" w:type="dxa"/>
            <w:tcBorders>
              <w:top w:val="single" w:sz="2" w:space="0" w:color="auto"/>
              <w:left w:val="threeDEmboss" w:sz="6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14E25BD6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250</w:t>
            </w:r>
          </w:p>
          <w:p w14:paraId="4AE9DF3B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3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300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350</w:t>
            </w:r>
          </w:p>
          <w:p w14:paraId="0925C70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500</w:t>
            </w:r>
          </w:p>
          <w:p w14:paraId="095052C6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600</w:t>
            </w:r>
          </w:p>
          <w:p w14:paraId="69842E8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7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700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800</w:t>
            </w:r>
          </w:p>
          <w:p w14:paraId="0EF8C3A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9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900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1000</w:t>
            </w:r>
          </w:p>
        </w:tc>
        <w:tc>
          <w:tcPr>
            <w:tcW w:w="19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7876F818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31/SA07.5.8</w:t>
            </w:r>
          </w:p>
          <w:p w14:paraId="0718986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31/SA07.5.5.6</w:t>
            </w:r>
          </w:p>
          <w:p w14:paraId="559C29B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200/SA07.5.8</w:t>
            </w:r>
          </w:p>
          <w:p w14:paraId="62F86FE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400/SA10.1.8</w:t>
            </w:r>
          </w:p>
          <w:p w14:paraId="6FEA9DE7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400/SA10.1.5.6</w:t>
            </w:r>
          </w:p>
          <w:p w14:paraId="16B899B6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800/SA.10.1.11</w:t>
            </w:r>
          </w:p>
        </w:tc>
        <w:tc>
          <w:tcPr>
            <w:tcW w:w="229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42ED991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 m</w:t>
              </w:r>
            </w:smartTag>
          </w:p>
          <w:p w14:paraId="30169CC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42 seg</w:t>
            </w:r>
          </w:p>
          <w:p w14:paraId="6E89A2E8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313BA0F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579AA873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8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23 seg</w:t>
            </w:r>
          </w:p>
          <w:p w14:paraId="633D2EA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2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12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16 seg</w:t>
            </w:r>
          </w:p>
        </w:tc>
        <w:tc>
          <w:tcPr>
            <w:tcW w:w="1731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3D328AB7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5700591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0,045</w:t>
            </w:r>
          </w:p>
          <w:p w14:paraId="43675DB7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6F830773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0,18</w:t>
            </w:r>
          </w:p>
          <w:p w14:paraId="10C1BC0B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7357AFC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0,18</w:t>
            </w:r>
          </w:p>
        </w:tc>
        <w:tc>
          <w:tcPr>
            <w:tcW w:w="1155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060092C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5F0BE2C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0,63</w:t>
            </w:r>
          </w:p>
          <w:p w14:paraId="66083AF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64CA2E67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  <w:p w14:paraId="3B63131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1,10</w:t>
            </w:r>
          </w:p>
          <w:p w14:paraId="62E1166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</w:tc>
        <w:tc>
          <w:tcPr>
            <w:tcW w:w="1036" w:type="dxa"/>
            <w:tcBorders>
              <w:top w:val="single" w:sz="2" w:space="0" w:color="auto"/>
              <w:left w:val="single" w:sz="2" w:space="0" w:color="auto"/>
              <w:bottom w:val="nil"/>
              <w:right w:val="threeDEmboss" w:sz="6" w:space="0" w:color="auto"/>
            </w:tcBorders>
            <w:shd w:val="clear" w:color="auto" w:fill="FFFFFF"/>
            <w:vAlign w:val="center"/>
          </w:tcPr>
          <w:p w14:paraId="70244EB8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3BECCD9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  <w:p w14:paraId="0699327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3E30DF2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3,00</w:t>
            </w:r>
          </w:p>
          <w:p w14:paraId="73EEE883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2,00</w:t>
            </w:r>
          </w:p>
          <w:p w14:paraId="2F5ACCA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3,00</w:t>
            </w:r>
          </w:p>
        </w:tc>
      </w:tr>
      <w:tr w:rsidR="00524A27" w:rsidRPr="00A73B92" w14:paraId="59825978" w14:textId="77777777" w:rsidTr="00297E34">
        <w:trPr>
          <w:cantSplit/>
          <w:trHeight w:val="284"/>
          <w:jc w:val="center"/>
        </w:trPr>
        <w:tc>
          <w:tcPr>
            <w:tcW w:w="9639" w:type="dxa"/>
            <w:gridSpan w:val="6"/>
            <w:tcBorders>
              <w:top w:val="single" w:sz="2" w:space="0" w:color="auto"/>
              <w:left w:val="threeDEmboss" w:sz="6" w:space="0" w:color="auto"/>
              <w:bottom w:val="nil"/>
              <w:right w:val="threeDEmboss" w:sz="6" w:space="0" w:color="auto"/>
            </w:tcBorders>
            <w:shd w:val="clear" w:color="auto" w:fill="F2F2F2" w:themeFill="background1" w:themeFillShade="F2"/>
            <w:vAlign w:val="center"/>
          </w:tcPr>
          <w:p w14:paraId="774CD488" w14:textId="77777777" w:rsidR="00524A27" w:rsidRPr="00A73B92" w:rsidRDefault="00524A27" w:rsidP="00297E34">
            <w:pPr>
              <w:keepNext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A73B92">
              <w:rPr>
                <w:rFonts w:ascii="Arial" w:hAnsi="Arial" w:cs="Arial"/>
                <w:b/>
                <w:bCs/>
                <w:i/>
                <w:sz w:val="18"/>
                <w:szCs w:val="18"/>
              </w:rPr>
              <w:t>SÈRIE ISORIA 25   (PN-25)</w:t>
            </w:r>
          </w:p>
        </w:tc>
      </w:tr>
      <w:tr w:rsidR="00524A27" w:rsidRPr="002610A3" w14:paraId="60FBE3AD" w14:textId="77777777" w:rsidTr="00297E34">
        <w:trPr>
          <w:cantSplit/>
          <w:trHeight w:val="284"/>
          <w:jc w:val="center"/>
        </w:trPr>
        <w:tc>
          <w:tcPr>
            <w:tcW w:w="1467" w:type="dxa"/>
            <w:tcBorders>
              <w:top w:val="single" w:sz="2" w:space="0" w:color="auto"/>
              <w:left w:val="threeDEmboss" w:sz="6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78AF385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32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32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350</w:t>
            </w:r>
          </w:p>
          <w:p w14:paraId="75125DF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450</w:t>
            </w:r>
          </w:p>
          <w:p w14:paraId="5CAAC0B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500</w:t>
            </w:r>
          </w:p>
          <w:p w14:paraId="1DAF0D8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5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550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600</w:t>
            </w:r>
          </w:p>
          <w:p w14:paraId="5FA7F6D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700</w:t>
            </w:r>
          </w:p>
          <w:p w14:paraId="49B4C84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800 a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800 a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1000</w:t>
            </w:r>
          </w:p>
        </w:tc>
        <w:tc>
          <w:tcPr>
            <w:tcW w:w="1955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37734A0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31/SA07.5.8 200/SA07.5.8</w:t>
            </w:r>
          </w:p>
          <w:p w14:paraId="5CEB6493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400/SA10.1.8</w:t>
            </w:r>
          </w:p>
          <w:p w14:paraId="4D7E558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400/SA10.1.5.6</w:t>
            </w:r>
          </w:p>
          <w:p w14:paraId="02A44576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950/SA07.5.32</w:t>
            </w:r>
          </w:p>
          <w:p w14:paraId="7309676D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1600/SA.10.1.22</w:t>
            </w:r>
          </w:p>
        </w:tc>
        <w:tc>
          <w:tcPr>
            <w:tcW w:w="2295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4AD1BD35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4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4 m</w:t>
              </w:r>
            </w:smartTag>
          </w:p>
          <w:p w14:paraId="6B54675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200DE46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5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5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53 seg</w:t>
            </w:r>
          </w:p>
          <w:p w14:paraId="4FFF1A4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8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23 seg</w:t>
            </w:r>
          </w:p>
          <w:p w14:paraId="08A0FD9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smartTag w:uri="urn:schemas-microsoft-com:office:smarttags" w:element="metricconverter">
              <w:smartTagPr>
                <w:attr w:name="ProductID" w:val="8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8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55 seg</w:t>
            </w:r>
          </w:p>
          <w:p w14:paraId="232DB99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12 m"/>
              </w:smartTagPr>
              <w:r w:rsidRPr="002610A3">
                <w:rPr>
                  <w:rFonts w:ascii="Arial" w:hAnsi="Arial" w:cs="Arial"/>
                  <w:sz w:val="18"/>
                  <w:szCs w:val="18"/>
                </w:rPr>
                <w:t>12 m</w:t>
              </w:r>
            </w:smartTag>
            <w:r w:rsidRPr="002610A3">
              <w:rPr>
                <w:rFonts w:ascii="Arial" w:hAnsi="Arial" w:cs="Arial"/>
                <w:sz w:val="18"/>
                <w:szCs w:val="18"/>
              </w:rPr>
              <w:t xml:space="preserve">  57 seg</w:t>
            </w:r>
          </w:p>
        </w:tc>
        <w:tc>
          <w:tcPr>
            <w:tcW w:w="1731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2C34A12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7A16445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43484672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0,18</w:t>
            </w:r>
          </w:p>
          <w:p w14:paraId="46C36E0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0,09</w:t>
            </w:r>
          </w:p>
          <w:p w14:paraId="52613B5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0,37</w:t>
            </w:r>
          </w:p>
          <w:p w14:paraId="772D696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0,37</w:t>
            </w:r>
          </w:p>
        </w:tc>
        <w:tc>
          <w:tcPr>
            <w:tcW w:w="1155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nil"/>
            </w:tcBorders>
            <w:shd w:val="clear" w:color="auto" w:fill="FFFFFF"/>
            <w:vAlign w:val="center"/>
          </w:tcPr>
          <w:p w14:paraId="2432034B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2DB50A6C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0,54</w:t>
            </w:r>
          </w:p>
          <w:p w14:paraId="155D913A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1,00</w:t>
            </w:r>
          </w:p>
          <w:p w14:paraId="4199163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1,10</w:t>
            </w:r>
          </w:p>
          <w:p w14:paraId="28F5318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1,70</w:t>
            </w:r>
          </w:p>
          <w:p w14:paraId="6179550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1,40</w:t>
            </w:r>
          </w:p>
        </w:tc>
        <w:tc>
          <w:tcPr>
            <w:tcW w:w="1036" w:type="dxa"/>
            <w:tcBorders>
              <w:top w:val="single" w:sz="2" w:space="0" w:color="auto"/>
              <w:left w:val="single" w:sz="2" w:space="0" w:color="auto"/>
              <w:bottom w:val="threeDEmboss" w:sz="6" w:space="0" w:color="auto"/>
              <w:right w:val="threeDEmboss" w:sz="6" w:space="0" w:color="auto"/>
            </w:tcBorders>
            <w:shd w:val="clear" w:color="auto" w:fill="FFFFFF"/>
            <w:vAlign w:val="center"/>
          </w:tcPr>
          <w:p w14:paraId="06BF5FE9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76CF1EDF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1,60</w:t>
            </w:r>
          </w:p>
          <w:p w14:paraId="02E037D1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3,00</w:t>
            </w:r>
          </w:p>
          <w:p w14:paraId="6ECA087E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2,00</w:t>
            </w:r>
          </w:p>
          <w:p w14:paraId="57B4B320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4,60</w:t>
            </w:r>
          </w:p>
          <w:p w14:paraId="4A48AC04" w14:textId="77777777" w:rsidR="00524A27" w:rsidRPr="002610A3" w:rsidRDefault="00524A27" w:rsidP="00297E3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610A3">
              <w:rPr>
                <w:rFonts w:ascii="Arial" w:hAnsi="Arial" w:cs="Arial"/>
                <w:sz w:val="18"/>
                <w:szCs w:val="18"/>
              </w:rPr>
              <w:t>4,50</w:t>
            </w:r>
          </w:p>
        </w:tc>
      </w:tr>
    </w:tbl>
    <w:p w14:paraId="3A5A55F7" w14:textId="77777777" w:rsidR="00524A27" w:rsidRPr="000E6041" w:rsidRDefault="00524A27" w:rsidP="00524A27">
      <w:pPr>
        <w:jc w:val="both"/>
        <w:rPr>
          <w:rFonts w:ascii="Arial" w:hAnsi="Arial" w:cs="Arial"/>
          <w:sz w:val="10"/>
          <w:szCs w:val="10"/>
        </w:rPr>
      </w:pPr>
    </w:p>
    <w:p w14:paraId="36A0B0B5" w14:textId="77777777" w:rsidR="00524A27" w:rsidRDefault="00524A27" w:rsidP="00524A27">
      <w:pPr>
        <w:tabs>
          <w:tab w:val="left" w:pos="709"/>
        </w:tabs>
        <w:ind w:left="709" w:hanging="709"/>
        <w:jc w:val="both"/>
        <w:rPr>
          <w:rFonts w:ascii="Arial" w:hAnsi="Arial" w:cs="Arial"/>
          <w:sz w:val="18"/>
          <w:szCs w:val="18"/>
        </w:rPr>
      </w:pPr>
      <w:r w:rsidRPr="002610A3">
        <w:rPr>
          <w:rFonts w:ascii="Arial" w:hAnsi="Arial" w:cs="Arial"/>
          <w:sz w:val="18"/>
          <w:szCs w:val="18"/>
        </w:rPr>
        <w:t xml:space="preserve">NOTA: </w:t>
      </w:r>
      <w:r>
        <w:rPr>
          <w:rFonts w:ascii="Arial" w:hAnsi="Arial" w:cs="Arial"/>
          <w:sz w:val="18"/>
          <w:szCs w:val="18"/>
        </w:rPr>
        <w:tab/>
      </w:r>
      <w:r w:rsidRPr="002610A3">
        <w:rPr>
          <w:rFonts w:ascii="Arial" w:hAnsi="Arial" w:cs="Arial"/>
          <w:sz w:val="18"/>
          <w:szCs w:val="18"/>
        </w:rPr>
        <w:t>Per a les vàlvules tipus MAMMOUTH el fabricant indicarà en la seva oferta les dades del servomotor. El temps mínim de maniobra serà de 12 minuts</w:t>
      </w:r>
      <w:r>
        <w:rPr>
          <w:rFonts w:ascii="Arial" w:hAnsi="Arial" w:cs="Arial"/>
          <w:sz w:val="18"/>
          <w:szCs w:val="18"/>
        </w:rPr>
        <w:t xml:space="preserve"> excepte si es diu altre temps en el projecte</w:t>
      </w:r>
      <w:r w:rsidRPr="002610A3">
        <w:rPr>
          <w:rFonts w:ascii="Arial" w:hAnsi="Arial" w:cs="Arial"/>
          <w:sz w:val="18"/>
          <w:szCs w:val="18"/>
        </w:rPr>
        <w:t>.</w:t>
      </w:r>
    </w:p>
    <w:p w14:paraId="4DA7F0A3" w14:textId="77777777" w:rsidR="00524A27" w:rsidRPr="002610A3" w:rsidRDefault="00524A27" w:rsidP="00524A27">
      <w:pPr>
        <w:tabs>
          <w:tab w:val="left" w:pos="709"/>
        </w:tabs>
        <w:ind w:left="709" w:hanging="709"/>
        <w:jc w:val="both"/>
        <w:rPr>
          <w:rFonts w:ascii="Arial" w:hAnsi="Arial" w:cs="Arial"/>
          <w:sz w:val="18"/>
          <w:szCs w:val="18"/>
        </w:rPr>
      </w:pPr>
    </w:p>
    <w:p w14:paraId="3EC771BC" w14:textId="77777777" w:rsidR="00524A27" w:rsidRPr="00056BC6" w:rsidRDefault="00524A27" w:rsidP="00524A27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PROVES, PROGRAMES PUNTS INSPECCIÓ</w:t>
      </w:r>
    </w:p>
    <w:p w14:paraId="04630EF2" w14:textId="77777777" w:rsidR="00524A27" w:rsidRPr="00056BC6" w:rsidRDefault="00524A27" w:rsidP="00524A27">
      <w:pPr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S’efectuaran proves de:</w:t>
      </w:r>
    </w:p>
    <w:p w14:paraId="6740FEA0" w14:textId="77777777" w:rsidR="00524A27" w:rsidRPr="00056BC6" w:rsidRDefault="00524A27" w:rsidP="00524A27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 xml:space="preserve">Hidràulica del cos </w:t>
      </w:r>
    </w:p>
    <w:p w14:paraId="4375407A" w14:textId="77777777" w:rsidR="00524A27" w:rsidRPr="00056BC6" w:rsidRDefault="00524A27" w:rsidP="00524A27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 xml:space="preserve">Hidràulica d’estanquitat d’assentament </w:t>
      </w:r>
    </w:p>
    <w:p w14:paraId="043767EF" w14:textId="77777777" w:rsidR="00524A27" w:rsidRPr="00056BC6" w:rsidRDefault="00524A27" w:rsidP="00635995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Funcionament</w:t>
      </w:r>
    </w:p>
    <w:p w14:paraId="5C9AE69B" w14:textId="77777777" w:rsidR="00524A27" w:rsidRDefault="00524A27" w:rsidP="00524A27">
      <w:p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Tot això segons el Manual de Garantia de Qualitat d’AMVI/AMRI, actualitzat al moment.</w:t>
      </w:r>
    </w:p>
    <w:p w14:paraId="3D8DBDA6" w14:textId="77777777" w:rsidR="00524A27" w:rsidRDefault="00524A27" w:rsidP="00524A27">
      <w:pPr>
        <w:jc w:val="both"/>
        <w:rPr>
          <w:rFonts w:ascii="Arial" w:hAnsi="Arial" w:cs="Arial"/>
        </w:rPr>
      </w:pPr>
    </w:p>
    <w:p w14:paraId="01B14E05" w14:textId="77777777" w:rsidR="00524A27" w:rsidRPr="00056BC6" w:rsidRDefault="00524A27" w:rsidP="00524A27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DOCUMENTACIÓ</w:t>
      </w:r>
    </w:p>
    <w:p w14:paraId="0A0AB896" w14:textId="77777777" w:rsidR="00524A27" w:rsidRPr="00056BC6" w:rsidRDefault="00524A27" w:rsidP="00635995">
      <w:pPr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De cada vàlvula o en el seu conjunt es donarà:</w:t>
      </w:r>
    </w:p>
    <w:p w14:paraId="585810C2" w14:textId="77777777" w:rsidR="00524A27" w:rsidRPr="00056BC6" w:rsidRDefault="00524A27" w:rsidP="00635995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 xml:space="preserve">Plànol de dimensionament </w:t>
      </w:r>
    </w:p>
    <w:p w14:paraId="4587D123" w14:textId="77777777" w:rsidR="00524A27" w:rsidRPr="00056BC6" w:rsidRDefault="00524A27" w:rsidP="00635995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 xml:space="preserve">Certificat de totes les proves efectuades pel propi fabricant </w:t>
      </w:r>
    </w:p>
    <w:p w14:paraId="066F0123" w14:textId="77777777" w:rsidR="00524A27" w:rsidRDefault="00524A27" w:rsidP="00635995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Certificats de materials emesos pel fabricant</w:t>
      </w:r>
    </w:p>
    <w:p w14:paraId="6B8B51E3" w14:textId="77777777" w:rsidR="00524A27" w:rsidRPr="00635995" w:rsidRDefault="00524A27" w:rsidP="00635995">
      <w:pPr>
        <w:jc w:val="both"/>
        <w:rPr>
          <w:rFonts w:ascii="Arial" w:hAnsi="Arial" w:cs="Arial"/>
        </w:rPr>
      </w:pPr>
    </w:p>
    <w:p w14:paraId="5AD157D1" w14:textId="77777777" w:rsidR="00524A27" w:rsidRPr="00056BC6" w:rsidRDefault="00524A27" w:rsidP="00524A27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MANUAL DE GARANTIA DE QUALITAT</w:t>
      </w:r>
    </w:p>
    <w:p w14:paraId="2C22CB90" w14:textId="77777777" w:rsidR="00524A27" w:rsidRDefault="00524A27" w:rsidP="00635995">
      <w:pPr>
        <w:tabs>
          <w:tab w:val="left" w:pos="5655"/>
        </w:tabs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Segons el propi fabricant i en poder del CAT.</w:t>
      </w:r>
    </w:p>
    <w:p w14:paraId="4DE81699" w14:textId="77777777" w:rsidR="00524A27" w:rsidRDefault="00524A27" w:rsidP="00524A27">
      <w:pPr>
        <w:jc w:val="both"/>
        <w:rPr>
          <w:rFonts w:ascii="Arial" w:hAnsi="Arial" w:cs="Arial"/>
        </w:rPr>
      </w:pPr>
    </w:p>
    <w:p w14:paraId="5BB7C9C4" w14:textId="77777777" w:rsidR="00524A27" w:rsidRPr="00056BC6" w:rsidRDefault="00524A27" w:rsidP="00524A27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ACOBLAMENT</w:t>
      </w:r>
    </w:p>
    <w:p w14:paraId="34C44A68" w14:textId="77777777" w:rsidR="00524A27" w:rsidRDefault="00524A27" w:rsidP="00524A27">
      <w:pPr>
        <w:tabs>
          <w:tab w:val="left" w:pos="5655"/>
        </w:tabs>
        <w:jc w:val="both"/>
        <w:rPr>
          <w:rFonts w:ascii="Arial" w:hAnsi="Arial" w:cs="Arial"/>
        </w:rPr>
      </w:pPr>
      <w:r w:rsidRPr="00056BC6">
        <w:rPr>
          <w:rFonts w:ascii="Arial" w:hAnsi="Arial" w:cs="Arial"/>
        </w:rPr>
        <w:t>Segons EN 1092 PN-10 i EN 1092 per a PN-16</w:t>
      </w:r>
      <w:r>
        <w:rPr>
          <w:rFonts w:ascii="Arial" w:hAnsi="Arial" w:cs="Arial"/>
        </w:rPr>
        <w:t xml:space="preserve">. </w:t>
      </w:r>
      <w:r w:rsidRPr="00056BC6">
        <w:rPr>
          <w:rFonts w:ascii="Arial" w:hAnsi="Arial" w:cs="Arial"/>
        </w:rPr>
        <w:t>Per a 25 Kg/cm², Brides EN 1092, PN-25</w:t>
      </w:r>
    </w:p>
    <w:p w14:paraId="69674854" w14:textId="77777777" w:rsidR="00524A27" w:rsidRDefault="00524A27" w:rsidP="00524A27">
      <w:pPr>
        <w:jc w:val="both"/>
        <w:rPr>
          <w:rFonts w:ascii="Arial" w:hAnsi="Arial" w:cs="Arial"/>
        </w:rPr>
      </w:pPr>
    </w:p>
    <w:p w14:paraId="3A4EA278" w14:textId="77777777" w:rsidR="00524A27" w:rsidRPr="00056BC6" w:rsidRDefault="00524A27" w:rsidP="00524A27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MARCATGE</w:t>
      </w:r>
    </w:p>
    <w:p w14:paraId="405B441D" w14:textId="413CB6AC" w:rsidR="004F252C" w:rsidRPr="00524A27" w:rsidRDefault="00524A27" w:rsidP="00635995">
      <w:pPr>
        <w:tabs>
          <w:tab w:val="left" w:pos="5655"/>
        </w:tabs>
        <w:jc w:val="both"/>
      </w:pPr>
      <w:r w:rsidRPr="00056BC6">
        <w:rPr>
          <w:rFonts w:ascii="Arial" w:hAnsi="Arial" w:cs="Arial"/>
        </w:rPr>
        <w:t>Aniran marcats amb la seva referència comercial, el diàmetre nominal, la pressió nominal i els materials (segons EN 19).</w:t>
      </w:r>
    </w:p>
    <w:p w14:paraId="666D2CB0" w14:textId="3C219E4E" w:rsidR="001B3AE2" w:rsidRDefault="001B3AE2">
      <w:pPr>
        <w:widowControl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br w:type="page"/>
      </w: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876E63" w:rsidRPr="00056BC6" w14:paraId="6C7062E4" w14:textId="77777777" w:rsidTr="008632CF">
        <w:trPr>
          <w:trHeight w:val="284"/>
          <w:jc w:val="center"/>
        </w:trPr>
        <w:tc>
          <w:tcPr>
            <w:tcW w:w="9639" w:type="dxa"/>
            <w:gridSpan w:val="4"/>
            <w:shd w:val="clear" w:color="auto" w:fill="C6D9F1" w:themeFill="text2" w:themeFillTint="33"/>
            <w:vAlign w:val="center"/>
          </w:tcPr>
          <w:p w14:paraId="6B746C6C" w14:textId="77777777" w:rsidR="00876E63" w:rsidRPr="00056BC6" w:rsidRDefault="00876E63" w:rsidP="008632CF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876E63" w:rsidRPr="00056BC6" w14:paraId="12D907EF" w14:textId="77777777" w:rsidTr="008632CF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2E8EC82E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36A25039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0BEC6770" w14:textId="77777777" w:rsidR="00876E63" w:rsidRPr="00056BC6" w:rsidRDefault="00876E63" w:rsidP="008632CF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</w:tcPr>
          <w:p w14:paraId="0748E72B" w14:textId="77777777" w:rsidR="00876E63" w:rsidRPr="00056BC6" w:rsidRDefault="00876E63" w:rsidP="008632C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31/01/2023</w:t>
            </w:r>
          </w:p>
        </w:tc>
      </w:tr>
      <w:tr w:rsidR="00876E63" w:rsidRPr="00056BC6" w14:paraId="521AEDFC" w14:textId="77777777" w:rsidTr="008632CF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2B120EDA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</w:tcPr>
          <w:p w14:paraId="6ED08F6B" w14:textId="77777777" w:rsidR="00876E63" w:rsidRPr="00056BC6" w:rsidRDefault="00876E63" w:rsidP="008632CF">
            <w:pPr>
              <w:jc w:val="both"/>
              <w:outlineLvl w:val="0"/>
              <w:rPr>
                <w:rFonts w:ascii="Arial" w:hAnsi="Arial" w:cs="Arial"/>
              </w:rPr>
            </w:pPr>
            <w:bookmarkStart w:id="393" w:name="_Toc126072401"/>
            <w:bookmarkStart w:id="394" w:name="_Toc137214931"/>
            <w:r w:rsidRPr="00056BC6">
              <w:rPr>
                <w:rFonts w:ascii="Arial" w:hAnsi="Arial" w:cs="Arial"/>
              </w:rPr>
              <w:t>VÀLVULA DE PAPALLONA (PN-</w:t>
            </w:r>
            <w:r>
              <w:rPr>
                <w:rFonts w:ascii="Arial" w:hAnsi="Arial" w:cs="Arial"/>
              </w:rPr>
              <w:t>40</w:t>
            </w:r>
            <w:r w:rsidRPr="00056BC6">
              <w:rPr>
                <w:rFonts w:ascii="Arial" w:hAnsi="Arial" w:cs="Arial"/>
              </w:rPr>
              <w:t>)</w:t>
            </w:r>
            <w:bookmarkEnd w:id="393"/>
            <w:bookmarkEnd w:id="394"/>
          </w:p>
        </w:tc>
      </w:tr>
      <w:tr w:rsidR="00876E63" w:rsidRPr="00365A28" w14:paraId="2F8783E5" w14:textId="77777777" w:rsidTr="008632CF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6E28CEF6" w14:textId="77777777" w:rsidR="00876E63" w:rsidRPr="00365A28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</w:tcPr>
          <w:p w14:paraId="2E989B38" w14:textId="77777777" w:rsidR="00876E63" w:rsidRPr="00B01F2C" w:rsidRDefault="00876E63" w:rsidP="008632CF">
            <w:pPr>
              <w:jc w:val="both"/>
              <w:outlineLvl w:val="1"/>
              <w:rPr>
                <w:rFonts w:ascii="Arial" w:hAnsi="Arial" w:cs="Arial"/>
              </w:rPr>
            </w:pPr>
            <w:bookmarkStart w:id="395" w:name="_Toc126072402"/>
            <w:bookmarkStart w:id="396" w:name="_Toc137214932"/>
            <w:r w:rsidRPr="00B01F2C">
              <w:rPr>
                <w:rFonts w:ascii="Arial" w:hAnsi="Arial" w:cs="Arial"/>
              </w:rPr>
              <w:t>KSB-AMVI</w:t>
            </w:r>
            <w:bookmarkEnd w:id="395"/>
            <w:bookmarkEnd w:id="396"/>
          </w:p>
        </w:tc>
      </w:tr>
      <w:tr w:rsidR="00876E63" w:rsidRPr="00056BC6" w14:paraId="22E5DC74" w14:textId="77777777" w:rsidTr="008632CF">
        <w:trPr>
          <w:trHeight w:val="227"/>
          <w:jc w:val="center"/>
        </w:trPr>
        <w:tc>
          <w:tcPr>
            <w:tcW w:w="1816" w:type="dxa"/>
            <w:shd w:val="clear" w:color="auto" w:fill="E6E6E6"/>
          </w:tcPr>
          <w:p w14:paraId="7CDBA5C7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</w:tcPr>
          <w:p w14:paraId="1173CF56" w14:textId="77777777" w:rsidR="00876E63" w:rsidRPr="00B01F2C" w:rsidRDefault="00876E63" w:rsidP="008632CF">
            <w:pPr>
              <w:jc w:val="both"/>
              <w:rPr>
                <w:rFonts w:ascii="Arial" w:hAnsi="Arial" w:cs="Arial"/>
              </w:rPr>
            </w:pPr>
            <w:r w:rsidRPr="00B01F2C">
              <w:rPr>
                <w:rFonts w:ascii="Arial" w:hAnsi="Arial" w:cs="Arial"/>
              </w:rPr>
              <w:t xml:space="preserve">Varis (conduccions de distribució i processos) </w:t>
            </w:r>
          </w:p>
        </w:tc>
      </w:tr>
    </w:tbl>
    <w:p w14:paraId="6747092F" w14:textId="77777777" w:rsidR="00876E63" w:rsidRPr="002610A3" w:rsidRDefault="00876E63" w:rsidP="00876E63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B382F03" w14:textId="77777777" w:rsidR="00876E63" w:rsidRPr="00FF3BA8" w:rsidRDefault="00876E63" w:rsidP="00876E63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F3BA8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57307698" wp14:editId="79428C6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13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1934B6" id="Line 35" o:spid="_x0000_s1026" style="position:absolute;z-index:2517662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" strokeweight=".5pt"/>
            </w:pict>
          </mc:Fallback>
        </mc:AlternateContent>
      </w:r>
      <w:r w:rsidRPr="00FF3BA8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85" w:type="dxa"/>
          <w:right w:w="113" w:type="dxa"/>
        </w:tblCellMar>
        <w:tblLook w:val="01E0" w:firstRow="1" w:lastRow="1" w:firstColumn="1" w:lastColumn="1" w:noHBand="0" w:noVBand="0"/>
      </w:tblPr>
      <w:tblGrid>
        <w:gridCol w:w="9639"/>
      </w:tblGrid>
      <w:tr w:rsidR="00876E63" w:rsidRPr="00056BC6" w14:paraId="5E29582A" w14:textId="77777777" w:rsidTr="008632CF">
        <w:trPr>
          <w:jc w:val="center"/>
        </w:trPr>
        <w:tc>
          <w:tcPr>
            <w:tcW w:w="9639" w:type="dxa"/>
            <w:tcBorders>
              <w:top w:val="nil"/>
              <w:left w:val="nil"/>
              <w:bottom w:val="nil"/>
              <w:right w:val="nil"/>
            </w:tcBorders>
          </w:tcPr>
          <w:p w14:paraId="25703EE3" w14:textId="77777777" w:rsidR="00876E63" w:rsidRPr="00056BC6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PRESSIÓ DE SERVEI FINS A </w:t>
            </w:r>
            <w:r>
              <w:rPr>
                <w:rFonts w:ascii="Arial" w:hAnsi="Arial" w:cs="Arial"/>
                <w:b/>
                <w:bCs/>
                <w:u w:val="single"/>
              </w:rPr>
              <w:t>40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 Kg/cm²</w:t>
            </w:r>
          </w:p>
        </w:tc>
      </w:tr>
    </w:tbl>
    <w:p w14:paraId="73282AF5" w14:textId="77777777" w:rsidR="00876E63" w:rsidRDefault="00876E63" w:rsidP="00876E63">
      <w:pPr>
        <w:jc w:val="both"/>
        <w:rPr>
          <w:rFonts w:ascii="Arial" w:hAnsi="Arial" w:cs="Arial"/>
          <w:sz w:val="18"/>
          <w:szCs w:val="18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410"/>
        <w:gridCol w:w="7229"/>
      </w:tblGrid>
      <w:tr w:rsidR="00876E63" w:rsidRPr="00056BC6" w14:paraId="4158605A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4E1D4" w14:textId="77777777" w:rsidR="00876E63" w:rsidRPr="001C40C8" w:rsidRDefault="00876E63" w:rsidP="008632CF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7545A5">
              <w:rPr>
                <w:rFonts w:ascii="Arial" w:hAnsi="Arial" w:cs="Arial"/>
                <w:b/>
                <w:bCs/>
                <w:u w:val="single"/>
              </w:rPr>
              <w:t>CONDICIONS DE TREBALL</w:t>
            </w:r>
          </w:p>
        </w:tc>
      </w:tr>
      <w:tr w:rsidR="00876E63" w:rsidRPr="00056BC6" w14:paraId="640DEB1E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6752A78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Fluid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7EB2C44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Líquid, sense especificacions addicional</w:t>
            </w:r>
          </w:p>
        </w:tc>
      </w:tr>
      <w:tr w:rsidR="00876E63" w:rsidRPr="00056BC6" w14:paraId="71064A1A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501C381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Pressió de treball (màxim existent a la pressió del sistema)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FB5EB07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50 bar </w:t>
            </w:r>
          </w:p>
        </w:tc>
      </w:tr>
      <w:tr w:rsidR="00876E63" w:rsidRPr="00056BC6" w14:paraId="0911C32A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955AA21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Diferència de pressió de treball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66C7002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50 bar </w:t>
            </w:r>
          </w:p>
        </w:tc>
      </w:tr>
      <w:tr w:rsidR="00876E63" w:rsidRPr="00056BC6" w14:paraId="42758FEA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978CBD9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Temperatura de treball mínima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A30F009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20,0 °C</w:t>
            </w:r>
          </w:p>
        </w:tc>
      </w:tr>
      <w:tr w:rsidR="00876E63" w:rsidRPr="00056BC6" w14:paraId="7A83CE4A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31EED95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Temperatura de treball màxima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48D4458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20,0 °C</w:t>
            </w:r>
          </w:p>
        </w:tc>
      </w:tr>
      <w:tr w:rsidR="00876E63" w:rsidRPr="00056BC6" w14:paraId="224154FF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D8DE36C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75A677F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8B3F91" w14:paraId="58E2D176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6676A8" w14:textId="77777777" w:rsidR="00876E63" w:rsidRPr="008B3F91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DISSENY DE LA VÀLVULA</w:t>
            </w:r>
          </w:p>
        </w:tc>
      </w:tr>
      <w:tr w:rsidR="00876E63" w:rsidRPr="00056BC6" w14:paraId="1701C771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08A922F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Sèrie tipus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F16C149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DANAIS MT II 300</w:t>
            </w:r>
          </w:p>
        </w:tc>
      </w:tr>
      <w:tr w:rsidR="00876E63" w:rsidRPr="00056BC6" w14:paraId="49CD2A05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A4CFD30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699EAB0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DN 150</w:t>
            </w:r>
          </w:p>
        </w:tc>
      </w:tr>
      <w:tr w:rsidR="00876E63" w:rsidRPr="00056BC6" w14:paraId="29419E6F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ED1D19D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Pressió màx.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7545A5">
              <w:rPr>
                <w:rFonts w:ascii="Arial" w:hAnsi="Arial" w:cs="Arial"/>
                <w:b/>
                <w:bCs/>
              </w:rPr>
              <w:t>sistema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2635F09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50 bar </w:t>
            </w:r>
          </w:p>
        </w:tc>
      </w:tr>
      <w:tr w:rsidR="00876E63" w:rsidRPr="00056BC6" w14:paraId="519CAA1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567CAB6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Diferència màx</w:t>
            </w:r>
            <w:r>
              <w:rPr>
                <w:rFonts w:ascii="Arial" w:hAnsi="Arial" w:cs="Arial"/>
                <w:b/>
                <w:bCs/>
              </w:rPr>
              <w:t>.</w:t>
            </w:r>
            <w:r w:rsidRPr="007545A5">
              <w:rPr>
                <w:rFonts w:ascii="Arial" w:hAnsi="Arial" w:cs="Arial"/>
                <w:b/>
                <w:bCs/>
              </w:rPr>
              <w:t xml:space="preserve"> pressió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9D87F6A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50 bar </w:t>
            </w:r>
          </w:p>
        </w:tc>
      </w:tr>
      <w:tr w:rsidR="00876E63" w:rsidRPr="00056BC6" w14:paraId="1623602D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23566F5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Tipus cos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5BB867E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T1</w:t>
            </w:r>
          </w:p>
        </w:tc>
      </w:tr>
      <w:tr w:rsidR="00876E63" w:rsidRPr="00056BC6" w14:paraId="76A9768C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62D6501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Tipus de brida al</w:t>
            </w:r>
            <w:r>
              <w:rPr>
                <w:rFonts w:ascii="Arial" w:hAnsi="Arial" w:cs="Arial"/>
                <w:b/>
                <w:bCs/>
              </w:rPr>
              <w:t>çada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688BC37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F10 segons ISO 5211</w:t>
            </w:r>
          </w:p>
        </w:tc>
      </w:tr>
      <w:tr w:rsidR="00876E63" w:rsidRPr="00056BC6" w14:paraId="25AD577D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E35E0B4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Forma extrem eix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3FA3F5E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Cap pla (H) segons ISO</w:t>
            </w:r>
          </w:p>
          <w:p w14:paraId="425DDB28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5211</w:t>
            </w:r>
          </w:p>
        </w:tc>
      </w:tr>
      <w:tr w:rsidR="00876E63" w:rsidRPr="00056BC6" w14:paraId="776D0D77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602149B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7545A5">
              <w:rPr>
                <w:rFonts w:ascii="Arial" w:hAnsi="Arial" w:cs="Arial"/>
                <w:b/>
                <w:bCs/>
              </w:rPr>
              <w:t>Dimensions extrem eix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8DD28A5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 w:rsidRPr="007545A5">
              <w:rPr>
                <w:rFonts w:ascii="Arial" w:hAnsi="Arial" w:cs="Arial"/>
              </w:rPr>
              <w:t>22,0 mm</w:t>
            </w:r>
          </w:p>
        </w:tc>
      </w:tr>
      <w:tr w:rsidR="00876E63" w:rsidRPr="00056BC6" w14:paraId="38EE0FA6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DAA9208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3B103DE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056BC6" w14:paraId="36B5F23C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DB2F65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 xml:space="preserve">CONNEXIÓ COMPATIBLE </w:t>
            </w:r>
          </w:p>
        </w:tc>
      </w:tr>
      <w:tr w:rsidR="00876E63" w:rsidRPr="00056BC6" w14:paraId="47674A20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D1AB8A4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F2EF3">
              <w:rPr>
                <w:rFonts w:ascii="Arial" w:hAnsi="Arial" w:cs="Arial"/>
                <w:b/>
                <w:bCs/>
              </w:rPr>
              <w:t>Norma de connexió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52A6B69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DF2EF3">
              <w:rPr>
                <w:rFonts w:ascii="Arial" w:hAnsi="Arial" w:cs="Arial"/>
              </w:rPr>
              <w:t>EN1092-1</w:t>
            </w:r>
          </w:p>
        </w:tc>
      </w:tr>
      <w:tr w:rsidR="00876E63" w:rsidRPr="00056BC6" w14:paraId="6BC8308A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0938331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F2EF3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61CD947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DF2EF3">
              <w:rPr>
                <w:rFonts w:ascii="Arial" w:hAnsi="Arial" w:cs="Arial"/>
              </w:rPr>
              <w:t>PN 40</w:t>
            </w:r>
          </w:p>
        </w:tc>
      </w:tr>
      <w:tr w:rsidR="00876E63" w:rsidRPr="00056BC6" w14:paraId="488BBC73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9FAFD5D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F2EF3">
              <w:rPr>
                <w:rFonts w:ascii="Arial" w:hAnsi="Arial" w:cs="Arial"/>
                <w:b/>
                <w:bCs/>
              </w:rPr>
              <w:t>Roscat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CD6D3E5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DF2EF3">
              <w:rPr>
                <w:rFonts w:ascii="Arial" w:hAnsi="Arial" w:cs="Arial"/>
              </w:rPr>
              <w:t>M mètric Roscat ISO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43BC5B5C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3C973D3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F2EF3">
              <w:rPr>
                <w:rFonts w:ascii="Arial" w:hAnsi="Arial" w:cs="Arial"/>
                <w:b/>
                <w:bCs/>
              </w:rPr>
              <w:t xml:space="preserve">Compatible amb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26D3CA5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DF2EF3">
              <w:rPr>
                <w:rFonts w:ascii="Arial" w:hAnsi="Arial" w:cs="Arial"/>
              </w:rPr>
              <w:t>Cara plana (FF)</w:t>
            </w:r>
          </w:p>
        </w:tc>
      </w:tr>
      <w:tr w:rsidR="00876E63" w:rsidRPr="00056BC6" w14:paraId="62F0DE8B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C09B4F6" w14:textId="77777777" w:rsidR="00876E63" w:rsidRPr="00DF2EF3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F2EF3">
              <w:rPr>
                <w:rFonts w:ascii="Arial" w:hAnsi="Arial" w:cs="Arial"/>
                <w:b/>
                <w:bCs/>
              </w:rPr>
              <w:lastRenderedPageBreak/>
              <w:t>Rugositat cara junta estanqueïtat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B70015C" w14:textId="77777777" w:rsidR="00876E63" w:rsidRPr="00DF2EF3" w:rsidRDefault="00876E63" w:rsidP="008632CF">
            <w:pPr>
              <w:jc w:val="both"/>
              <w:rPr>
                <w:rFonts w:ascii="Arial" w:hAnsi="Arial" w:cs="Arial"/>
              </w:rPr>
            </w:pPr>
            <w:r w:rsidRPr="00DF2EF3">
              <w:rPr>
                <w:rFonts w:ascii="Arial" w:hAnsi="Arial" w:cs="Arial"/>
              </w:rPr>
              <w:t>Estoc finish Ra 6.3 - 12.5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1C2A99AB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D965635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B7615AF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8B3F91" w14:paraId="51E7B948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955E65A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  <w:u w:val="single"/>
              </w:rPr>
            </w:pPr>
            <w:r w:rsidRPr="008B3F91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F72CB22" w14:textId="77777777" w:rsidR="00876E63" w:rsidRPr="008B3F91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</w:p>
        </w:tc>
      </w:tr>
      <w:tr w:rsidR="00876E63" w:rsidRPr="00056BC6" w14:paraId="2DB6CF75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1BBE881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0D38589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Acer GP240GH.09-A216 GR WCC (1)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72A136B6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9418A8D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Empaquetadura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26D3544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LATTYGRAF ETF</w:t>
            </w:r>
          </w:p>
        </w:tc>
      </w:tr>
      <w:tr w:rsidR="00876E63" w:rsidRPr="00056BC6" w14:paraId="490A34F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DBCC91F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Disc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E7C7E68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Acer inoxidable 1.4408/A351 GR CF8M (6)</w:t>
            </w:r>
          </w:p>
        </w:tc>
      </w:tr>
      <w:tr w:rsidR="00876E63" w:rsidRPr="00056BC6" w14:paraId="45A2ADE1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79E0799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Seient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49650B2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PTFE-15% Fibra de vidre - 5%MoS2 (FA)</w:t>
            </w:r>
          </w:p>
        </w:tc>
      </w:tr>
      <w:tr w:rsidR="00876E63" w:rsidRPr="00056BC6" w14:paraId="438A1D46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CF57C44" w14:textId="77777777" w:rsidR="00876E63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Junta tòrica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0ACE2EB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VITON</w:t>
            </w:r>
          </w:p>
        </w:tc>
      </w:tr>
      <w:tr w:rsidR="00876E63" w:rsidRPr="00056BC6" w14:paraId="59B1FDF0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491E058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Eix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B58689D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ASTM A 564 gr 630 / 1.4542 (6e)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156783CB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C67D527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CARACTERÍSTIQUES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6690166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056BC6" w14:paraId="6E5CED9D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F37BF24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8AC8AFD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Nominal 40 bars</w:t>
            </w:r>
          </w:p>
        </w:tc>
      </w:tr>
      <w:tr w:rsidR="00876E63" w:rsidRPr="00056BC6" w14:paraId="490B7D96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E149AD7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7851F37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S/DIN 2501, dimensions i forats S/DIN 2503 PN_40, toleràncies S/DIN 2519</w:t>
            </w:r>
          </w:p>
        </w:tc>
      </w:tr>
      <w:tr w:rsidR="00876E63" w:rsidRPr="00056BC6" w14:paraId="3E07D9AD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8DDC007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4E1CB2E5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8B3F91" w14:paraId="6CD61153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E369D8F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  <w:u w:val="single"/>
              </w:rPr>
            </w:pPr>
            <w:r w:rsidRPr="008B3F91">
              <w:rPr>
                <w:rFonts w:ascii="Arial" w:hAnsi="Arial" w:cs="Arial"/>
                <w:b/>
                <w:bCs/>
                <w:u w:val="single"/>
              </w:rPr>
              <w:t xml:space="preserve">PINTURA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0475D61" w14:textId="77777777" w:rsidR="00876E63" w:rsidRPr="008B3F91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</w:p>
        </w:tc>
      </w:tr>
      <w:tr w:rsidR="00876E63" w:rsidRPr="00056BC6" w14:paraId="73DEBF8C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B639B1B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8B3F91">
              <w:rPr>
                <w:rFonts w:ascii="Arial" w:hAnsi="Arial" w:cs="Arial"/>
                <w:b/>
                <w:bCs/>
              </w:rPr>
              <w:t>Preparació superfície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74241AF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Granallat, grau de neteja</w:t>
            </w:r>
            <w:r>
              <w:rPr>
                <w:rFonts w:ascii="Arial" w:hAnsi="Arial" w:cs="Arial"/>
              </w:rPr>
              <w:t xml:space="preserve"> </w:t>
            </w:r>
            <w:r w:rsidRPr="008B3F91">
              <w:rPr>
                <w:rFonts w:ascii="Arial" w:hAnsi="Arial" w:cs="Arial"/>
              </w:rPr>
              <w:t>normalitzat SA 2 1/2</w:t>
            </w:r>
          </w:p>
        </w:tc>
      </w:tr>
      <w:tr w:rsidR="00876E63" w:rsidRPr="00056BC6" w14:paraId="0CEEC6A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3674A0E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8B3F91">
              <w:rPr>
                <w:rFonts w:ascii="Arial" w:hAnsi="Arial" w:cs="Arial"/>
                <w:b/>
                <w:bCs/>
              </w:rPr>
              <w:t>Pintura acabat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C90E003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Vinil butiral</w:t>
            </w:r>
          </w:p>
        </w:tc>
      </w:tr>
      <w:tr w:rsidR="00876E63" w:rsidRPr="00056BC6" w14:paraId="05E6D595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F46EBED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8B3F91">
              <w:rPr>
                <w:rFonts w:ascii="Arial" w:hAnsi="Arial" w:cs="Arial"/>
                <w:b/>
                <w:bCs/>
              </w:rPr>
              <w:t xml:space="preserve">Gruix total capa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ED5A9FB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35 µm</w:t>
            </w:r>
            <w:r>
              <w:rPr>
                <w:rFonts w:ascii="Arial" w:hAnsi="Arial" w:cs="Arial"/>
              </w:rPr>
              <w:t xml:space="preserve"> </w:t>
            </w:r>
            <w:r w:rsidRPr="00DF2EF3">
              <w:rPr>
                <w:rFonts w:ascii="Arial" w:hAnsi="Arial" w:cs="Arial"/>
              </w:rPr>
              <w:t>aprox.</w:t>
            </w:r>
          </w:p>
        </w:tc>
      </w:tr>
      <w:tr w:rsidR="00876E63" w:rsidRPr="00056BC6" w14:paraId="54E34647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39C6EFA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8B3F91">
              <w:rPr>
                <w:rFonts w:ascii="Arial" w:hAnsi="Arial" w:cs="Arial"/>
                <w:b/>
                <w:bCs/>
              </w:rPr>
              <w:t>Color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35A28FD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  <w:r w:rsidRPr="008B3F91">
              <w:rPr>
                <w:rFonts w:ascii="Arial" w:hAnsi="Arial" w:cs="Arial"/>
              </w:rPr>
              <w:t>Gris</w:t>
            </w:r>
          </w:p>
        </w:tc>
      </w:tr>
      <w:tr w:rsidR="00876E63" w:rsidRPr="00056BC6" w14:paraId="1048D78D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E0BFFDD" w14:textId="77777777" w:rsidR="00876E63" w:rsidRPr="008B3F91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D63949C" w14:textId="77777777" w:rsidR="00876E63" w:rsidRPr="008B3F91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C85083" w14:paraId="76C10195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81FC83" w14:textId="77777777" w:rsidR="00876E63" w:rsidRPr="00C85083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 w:rsidRPr="00C85083">
              <w:rPr>
                <w:rFonts w:ascii="Arial" w:hAnsi="Arial" w:cs="Arial"/>
                <w:b/>
                <w:bCs/>
                <w:u w:val="single"/>
              </w:rPr>
              <w:t xml:space="preserve">EXECUCIÓ PLACA IDENTIFICACIÓ </w:t>
            </w:r>
          </w:p>
        </w:tc>
      </w:tr>
      <w:tr w:rsidR="00876E63" w:rsidRPr="00056BC6" w14:paraId="2DA702B9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566A2B8" w14:textId="77777777" w:rsidR="00876E63" w:rsidRPr="00C85083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C85083">
              <w:rPr>
                <w:rFonts w:ascii="Arial" w:hAnsi="Arial" w:cs="Arial"/>
                <w:b/>
                <w:bCs/>
              </w:rPr>
              <w:t>Execució placa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C85083">
              <w:rPr>
                <w:rFonts w:ascii="Arial" w:hAnsi="Arial" w:cs="Arial"/>
                <w:b/>
                <w:bCs/>
              </w:rPr>
              <w:t>identificació</w:t>
            </w:r>
          </w:p>
          <w:p w14:paraId="2D7D54C5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C29E0EF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C85083">
              <w:rPr>
                <w:rFonts w:ascii="Arial" w:hAnsi="Arial" w:cs="Arial"/>
              </w:rPr>
              <w:t>Placa d'ace</w:t>
            </w:r>
            <w:r>
              <w:rPr>
                <w:rFonts w:ascii="Arial" w:hAnsi="Arial" w:cs="Arial"/>
              </w:rPr>
              <w:t>r</w:t>
            </w:r>
            <w:r w:rsidRPr="00C85083">
              <w:rPr>
                <w:rFonts w:ascii="Arial" w:hAnsi="Arial" w:cs="Arial"/>
              </w:rPr>
              <w:t xml:space="preserve"> inoxidable reblada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1E8995F1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203B23" w14:textId="77777777" w:rsidR="00876E63" w:rsidRPr="007545A5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 xml:space="preserve">CERTIFICATS </w:t>
            </w:r>
          </w:p>
        </w:tc>
      </w:tr>
      <w:tr w:rsidR="00876E63" w:rsidRPr="00056BC6" w14:paraId="2A50623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F4A0B81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9A1BAE">
              <w:rPr>
                <w:rFonts w:ascii="Arial" w:hAnsi="Arial" w:cs="Arial"/>
                <w:b/>
                <w:bCs/>
              </w:rPr>
              <w:t>Prova estàndar</w:t>
            </w:r>
            <w:r>
              <w:rPr>
                <w:rFonts w:ascii="Arial" w:hAnsi="Arial" w:cs="Arial"/>
                <w:b/>
                <w:bCs/>
              </w:rPr>
              <w:t xml:space="preserve">d 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76A81C3E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9A1BAE">
              <w:rPr>
                <w:rFonts w:ascii="Arial" w:hAnsi="Arial" w:cs="Arial"/>
              </w:rPr>
              <w:t>Certificat de compliment</w:t>
            </w:r>
            <w:r>
              <w:rPr>
                <w:rFonts w:ascii="Arial" w:hAnsi="Arial" w:cs="Arial"/>
              </w:rPr>
              <w:t xml:space="preserve"> </w:t>
            </w:r>
            <w:r w:rsidRPr="009A1BAE">
              <w:rPr>
                <w:rFonts w:ascii="Arial" w:hAnsi="Arial" w:cs="Arial"/>
              </w:rPr>
              <w:t>2.1 amb la comanda segons EN 10204</w:t>
            </w:r>
          </w:p>
        </w:tc>
      </w:tr>
      <w:tr w:rsidR="00876E63" w:rsidRPr="00056BC6" w14:paraId="00676F9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8D3F2C0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9A1BAE">
              <w:rPr>
                <w:rFonts w:ascii="Arial" w:hAnsi="Arial" w:cs="Arial"/>
                <w:b/>
                <w:bCs/>
              </w:rPr>
              <w:t>Assaig hidrostàtic amb aigua (freda)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614A0BE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>
              <w:t>ISO</w:t>
            </w:r>
            <w:r>
              <w:rPr>
                <w:spacing w:val="-1"/>
              </w:rPr>
              <w:t xml:space="preserve"> </w:t>
            </w:r>
            <w:r>
              <w:t xml:space="preserve">5208 - </w:t>
            </w:r>
            <w:r w:rsidRPr="009A1BAE">
              <w:rPr>
                <w:rFonts w:ascii="Arial" w:hAnsi="Arial" w:cs="Arial"/>
              </w:rPr>
              <w:t>Certificat d'assaig 3.1 segons EN 10204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20F86762" w14:textId="77777777" w:rsidTr="008632CF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B2FDFA6" w14:textId="77777777" w:rsidR="00876E63" w:rsidRPr="007545A5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9A1BAE">
              <w:rPr>
                <w:rFonts w:ascii="Arial" w:hAnsi="Arial" w:cs="Arial"/>
                <w:b/>
                <w:bCs/>
              </w:rPr>
              <w:t>Prova d'estanquitat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16A3B235" w14:textId="77777777" w:rsidR="00876E63" w:rsidRPr="007545A5" w:rsidRDefault="00876E63" w:rsidP="008632CF">
            <w:pPr>
              <w:jc w:val="both"/>
              <w:rPr>
                <w:rFonts w:ascii="Arial" w:hAnsi="Arial" w:cs="Arial"/>
              </w:rPr>
            </w:pPr>
            <w:r>
              <w:t>ISO</w:t>
            </w:r>
            <w:r>
              <w:rPr>
                <w:spacing w:val="-1"/>
              </w:rPr>
              <w:t xml:space="preserve"> </w:t>
            </w:r>
            <w:r>
              <w:t xml:space="preserve">5208 - </w:t>
            </w:r>
            <w:r w:rsidRPr="009A1BAE">
              <w:rPr>
                <w:rFonts w:ascii="Arial" w:hAnsi="Arial" w:cs="Arial"/>
              </w:rPr>
              <w:t>Certificat d'assaig 3.1 segons EN 10204</w:t>
            </w:r>
          </w:p>
        </w:tc>
      </w:tr>
    </w:tbl>
    <w:p w14:paraId="74A2E30E" w14:textId="77777777" w:rsidR="00876E63" w:rsidRDefault="00876E63" w:rsidP="00876E63">
      <w:pPr>
        <w:jc w:val="both"/>
        <w:rPr>
          <w:rFonts w:ascii="Arial" w:hAnsi="Arial" w:cs="Arial"/>
          <w:sz w:val="18"/>
          <w:szCs w:val="18"/>
        </w:rPr>
      </w:pPr>
    </w:p>
    <w:p w14:paraId="27ED82BA" w14:textId="77777777" w:rsidR="00876E63" w:rsidRPr="00056BC6" w:rsidRDefault="00876E63" w:rsidP="00876E63">
      <w:pPr>
        <w:keepNext/>
        <w:spacing w:line="360" w:lineRule="auto"/>
        <w:jc w:val="both"/>
        <w:rPr>
          <w:rFonts w:ascii="Arial" w:hAnsi="Arial" w:cs="Arial"/>
        </w:rPr>
      </w:pPr>
      <w:r w:rsidRPr="00056BC6">
        <w:rPr>
          <w:rFonts w:ascii="Arial" w:hAnsi="Arial" w:cs="Arial"/>
          <w:b/>
          <w:bCs/>
          <w:u w:val="single"/>
        </w:rPr>
        <w:t>MARCATGE</w:t>
      </w:r>
    </w:p>
    <w:p w14:paraId="5DBCF01C" w14:textId="77777777" w:rsidR="00876E63" w:rsidRPr="00524A27" w:rsidRDefault="00876E63" w:rsidP="00876E63">
      <w:pPr>
        <w:tabs>
          <w:tab w:val="left" w:pos="5655"/>
        </w:tabs>
        <w:jc w:val="both"/>
      </w:pPr>
      <w:r w:rsidRPr="00056BC6">
        <w:rPr>
          <w:rFonts w:ascii="Arial" w:hAnsi="Arial" w:cs="Arial"/>
        </w:rPr>
        <w:t>Aniran marcats amb la seva referència comercial, el diàmetre nominal, la pressió nominal i els materials (segons EN 19).</w:t>
      </w:r>
    </w:p>
    <w:p w14:paraId="34545A82" w14:textId="77777777" w:rsidR="00876E63" w:rsidRDefault="00876E63" w:rsidP="00876E63">
      <w:pPr>
        <w:widowControl/>
        <w:rPr>
          <w:rFonts w:ascii="Arial" w:hAnsi="Arial" w:cs="Arial"/>
          <w:sz w:val="18"/>
          <w:szCs w:val="18"/>
        </w:rPr>
      </w:pPr>
    </w:p>
    <w:p w14:paraId="5A231695" w14:textId="77777777" w:rsidR="00876E63" w:rsidRDefault="00876E63">
      <w:pPr>
        <w:widowControl/>
        <w:rPr>
          <w:rFonts w:ascii="Arial" w:hAnsi="Arial" w:cs="Arial"/>
          <w:b/>
          <w:bCs/>
          <w:i/>
        </w:rPr>
      </w:pPr>
      <w:r>
        <w:rPr>
          <w:rFonts w:ascii="Arial" w:hAnsi="Arial" w:cs="Arial"/>
          <w:b/>
          <w:bCs/>
          <w:i/>
        </w:rPr>
        <w:br w:type="page"/>
      </w:r>
    </w:p>
    <w:p w14:paraId="5F63621A" w14:textId="21C9EA02" w:rsidR="00876E63" w:rsidRPr="00FF3BA8" w:rsidRDefault="00876E63" w:rsidP="00876E63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FF3BA8">
        <w:rPr>
          <w:rFonts w:ascii="Arial" w:hAnsi="Arial" w:cs="Arial"/>
          <w:i/>
          <w:noProof/>
          <w:snapToGrid/>
          <w:lang w:val="es-ES"/>
        </w:rPr>
        <w:lastRenderedPageBreak/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910DD1B" wp14:editId="66FF033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14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561977" id="Line 35" o:spid="_x0000_s1026" style="position:absolute;z-index:25176729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" strokeweight=".5pt"/>
            </w:pict>
          </mc:Fallback>
        </mc:AlternateContent>
      </w:r>
      <w:r w:rsidRPr="00025D8E">
        <w:rPr>
          <w:rFonts w:ascii="Arial" w:hAnsi="Arial" w:cs="Arial"/>
          <w:b/>
          <w:bCs/>
          <w:i/>
        </w:rPr>
        <w:t>REDUCTOR  ACTELEC 31 SA07.6 ( AUMA )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425"/>
        <w:gridCol w:w="7214"/>
      </w:tblGrid>
      <w:tr w:rsidR="00876E63" w:rsidRPr="008B3F91" w14:paraId="4FDA8C54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75F95" w14:textId="77777777" w:rsidR="00876E63" w:rsidRPr="008B3F91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EXECUCIÓ</w:t>
            </w:r>
            <w:r w:rsidRPr="008B3F91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bCs/>
                <w:u w:val="single"/>
              </w:rPr>
              <w:t xml:space="preserve">DE L’ACCCIONADOR </w:t>
            </w:r>
          </w:p>
        </w:tc>
      </w:tr>
      <w:tr w:rsidR="00876E63" w:rsidRPr="00056BC6" w14:paraId="72C9B596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0E464B03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Sèrie tipus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9B86A10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Reductor ACTELEC</w:t>
            </w:r>
          </w:p>
        </w:tc>
      </w:tr>
      <w:tr w:rsidR="00876E63" w:rsidRPr="00056BC6" w14:paraId="1111EB1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3F482A29" w14:textId="77777777" w:rsidR="00876E63" w:rsidRPr="00056BC6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Tamany accionador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4E864BAC" w14:textId="77777777" w:rsidR="00876E63" w:rsidRPr="00056BC6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</w:t>
            </w:r>
          </w:p>
        </w:tc>
      </w:tr>
      <w:tr w:rsidR="00876E63" w:rsidRPr="00056BC6" w14:paraId="1D35A035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7749084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Tamany del motor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4DD91CE0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SA07.6</w:t>
            </w:r>
          </w:p>
        </w:tc>
      </w:tr>
      <w:tr w:rsidR="00876E63" w:rsidRPr="00056BC6" w14:paraId="0876C003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D4FDB22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Detecció de posició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B9684EF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2 interruptors fi de carrera</w:t>
            </w:r>
            <w:r>
              <w:rPr>
                <w:rFonts w:ascii="Arial" w:hAnsi="Arial" w:cs="Arial"/>
              </w:rPr>
              <w:t xml:space="preserve"> </w:t>
            </w:r>
            <w:r w:rsidRPr="00025D8E">
              <w:rPr>
                <w:rFonts w:ascii="Arial" w:hAnsi="Arial" w:cs="Arial"/>
              </w:rPr>
              <w:t>(1/A,1/C)</w:t>
            </w:r>
          </w:p>
        </w:tc>
      </w:tr>
      <w:tr w:rsidR="00876E63" w:rsidRPr="00056BC6" w14:paraId="26388F2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4EB0D7E1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Connexió senyal elèctrica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7156B3B1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3 x forats cargolats</w:t>
            </w:r>
            <w:r>
              <w:rPr>
                <w:rFonts w:ascii="Arial" w:hAnsi="Arial" w:cs="Arial"/>
              </w:rPr>
              <w:t xml:space="preserve"> </w:t>
            </w:r>
            <w:r w:rsidRPr="00025D8E">
              <w:rPr>
                <w:rFonts w:ascii="Arial" w:hAnsi="Arial" w:cs="Arial"/>
              </w:rPr>
              <w:t>segons ISO 1xM20 - 1xM25 - 1xM32 + endoll</w:t>
            </w:r>
          </w:p>
        </w:tc>
      </w:tr>
      <w:tr w:rsidR="00876E63" w:rsidRPr="00056BC6" w14:paraId="27FD1579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2D89CC3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Parada final ajustable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B02DDA0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 xml:space="preserve">Apertura </w:t>
            </w:r>
            <w:r>
              <w:rPr>
                <w:rFonts w:ascii="Arial" w:hAnsi="Arial" w:cs="Arial"/>
              </w:rPr>
              <w:t>i tancament</w:t>
            </w:r>
          </w:p>
        </w:tc>
      </w:tr>
      <w:tr w:rsidR="00876E63" w:rsidRPr="00056BC6" w14:paraId="0685702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332D8E56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Indicació posició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75BA48BD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196C45">
              <w:rPr>
                <w:rFonts w:ascii="Arial" w:hAnsi="Arial" w:cs="Arial"/>
              </w:rPr>
              <w:t>Per indicador visual</w:t>
            </w:r>
          </w:p>
        </w:tc>
      </w:tr>
      <w:tr w:rsidR="00876E63" w:rsidRPr="00056BC6" w14:paraId="76043A5B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482C3473" w14:textId="77777777" w:rsidR="00876E63" w:rsidRPr="00196C45" w:rsidRDefault="00876E63" w:rsidP="008632CF">
            <w:pPr>
              <w:rPr>
                <w:rFonts w:ascii="Arial" w:hAnsi="Arial" w:cs="Arial"/>
                <w:b/>
                <w:bCs/>
                <w:lang w:val="ca"/>
              </w:rPr>
            </w:pPr>
            <w:r w:rsidRPr="00196C45">
              <w:rPr>
                <w:rFonts w:ascii="Arial" w:hAnsi="Arial" w:cs="Arial"/>
                <w:b/>
                <w:bCs/>
              </w:rPr>
              <w:t>Protecció del motor per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196C45">
              <w:rPr>
                <w:rFonts w:ascii="Arial" w:hAnsi="Arial" w:cs="Arial"/>
                <w:b/>
                <w:bCs/>
              </w:rPr>
              <w:t>limitació de parell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2E50707" w14:textId="77777777" w:rsidR="00876E63" w:rsidRPr="00196C45" w:rsidRDefault="00876E63" w:rsidP="008632CF">
            <w:pPr>
              <w:jc w:val="both"/>
              <w:rPr>
                <w:rFonts w:ascii="Arial" w:hAnsi="Arial" w:cs="Arial"/>
              </w:rPr>
            </w:pPr>
          </w:p>
          <w:p w14:paraId="074B7CED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196C45">
              <w:rPr>
                <w:rFonts w:ascii="Arial" w:hAnsi="Arial" w:cs="Arial"/>
              </w:rPr>
              <w:t>2 interruptors (1/A,1/C)</w:t>
            </w:r>
          </w:p>
        </w:tc>
      </w:tr>
      <w:tr w:rsidR="00876E63" w:rsidRPr="00056BC6" w14:paraId="798EBC66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1B3F9FFC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Limitador manual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72E941D0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Volant manual</w:t>
            </w:r>
          </w:p>
        </w:tc>
      </w:tr>
      <w:tr w:rsidR="00876E63" w:rsidRPr="00056BC6" w14:paraId="28BC49B3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3DE8E5C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Forma de muntatge/funcionament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C08629F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196C45">
              <w:rPr>
                <w:rFonts w:ascii="Arial" w:hAnsi="Arial" w:cs="Arial"/>
              </w:rPr>
              <w:t>Perpendicular a la canonada, posició 1 (N1)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5211B749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5A642CFF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Voltatge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501F0BBA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400 V</w:t>
            </w:r>
          </w:p>
        </w:tc>
      </w:tr>
      <w:tr w:rsidR="00876E63" w:rsidRPr="00056BC6" w14:paraId="01AA2A9D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0CB147C2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Voltatge</w:t>
            </w:r>
            <w:r w:rsidRPr="00025D8E">
              <w:rPr>
                <w:rFonts w:ascii="Arial" w:hAnsi="Arial" w:cs="Arial"/>
                <w:b/>
                <w:bCs/>
              </w:rPr>
              <w:t xml:space="preserve"> mín</w:t>
            </w:r>
            <w:r>
              <w:rPr>
                <w:rFonts w:ascii="Arial" w:hAnsi="Arial" w:cs="Arial"/>
                <w:b/>
                <w:bCs/>
              </w:rPr>
              <w:t xml:space="preserve">.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081AA7F6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400 V</w:t>
            </w:r>
          </w:p>
        </w:tc>
      </w:tr>
      <w:tr w:rsidR="00876E63" w:rsidRPr="00056BC6" w14:paraId="59B923CC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8317CE2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Freqüència de règim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1D90DE9E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50 Hz</w:t>
            </w:r>
          </w:p>
        </w:tc>
      </w:tr>
      <w:tr w:rsidR="00876E63" w:rsidRPr="00056BC6" w14:paraId="47DA4C3E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E9F1F21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Tip</w:t>
            </w:r>
            <w:r>
              <w:rPr>
                <w:rFonts w:ascii="Arial" w:hAnsi="Arial" w:cs="Arial"/>
                <w:b/>
                <w:bCs/>
              </w:rPr>
              <w:t>us</w:t>
            </w:r>
            <w:r w:rsidRPr="00025D8E">
              <w:rPr>
                <w:rFonts w:ascii="Arial" w:hAnsi="Arial" w:cs="Arial"/>
                <w:b/>
                <w:bCs/>
              </w:rPr>
              <w:t xml:space="preserve"> su</w:t>
            </w:r>
            <w:r>
              <w:rPr>
                <w:rFonts w:ascii="Arial" w:hAnsi="Arial" w:cs="Arial"/>
                <w:b/>
                <w:bCs/>
              </w:rPr>
              <w:t>b</w:t>
            </w:r>
            <w:r w:rsidRPr="00025D8E">
              <w:rPr>
                <w:rFonts w:ascii="Arial" w:hAnsi="Arial" w:cs="Arial"/>
                <w:b/>
                <w:bCs/>
              </w:rPr>
              <w:t>ministr</w:t>
            </w:r>
            <w:r>
              <w:rPr>
                <w:rFonts w:ascii="Arial" w:hAnsi="Arial" w:cs="Arial"/>
                <w:b/>
                <w:bCs/>
              </w:rPr>
              <w:t>e</w:t>
            </w:r>
            <w:r w:rsidRPr="00025D8E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 xml:space="preserve">corrent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979FC8C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Trif</w:t>
            </w:r>
            <w:r>
              <w:rPr>
                <w:rFonts w:ascii="Arial" w:hAnsi="Arial" w:cs="Arial"/>
              </w:rPr>
              <w:t>à</w:t>
            </w:r>
            <w:r w:rsidRPr="00025D8E">
              <w:rPr>
                <w:rFonts w:ascii="Arial" w:hAnsi="Arial" w:cs="Arial"/>
              </w:rPr>
              <w:t>sic (3~)</w:t>
            </w:r>
          </w:p>
        </w:tc>
      </w:tr>
      <w:tr w:rsidR="00876E63" w:rsidRPr="00056BC6" w14:paraId="6C246FBD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1CABC802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Màx. voltatge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0524B445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400 V</w:t>
            </w:r>
          </w:p>
        </w:tc>
      </w:tr>
      <w:tr w:rsidR="00876E63" w:rsidRPr="00056BC6" w14:paraId="3E9BBF4D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4CDF9A19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Duració útil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9279569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15,0 min</w:t>
            </w:r>
          </w:p>
        </w:tc>
      </w:tr>
      <w:tr w:rsidR="00876E63" w:rsidRPr="00056BC6" w14:paraId="45F7750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806C4DC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Forma de treball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6BB2E99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196C45">
              <w:rPr>
                <w:rFonts w:ascii="Arial" w:hAnsi="Arial" w:cs="Arial"/>
              </w:rPr>
              <w:t>Funcionament a curt termini (S2)</w:t>
            </w:r>
          </w:p>
        </w:tc>
      </w:tr>
      <w:tr w:rsidR="00876E63" w:rsidRPr="00056BC6" w14:paraId="0C9FF801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41517864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Temps de funcionament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D846EEA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240 s</w:t>
            </w:r>
          </w:p>
        </w:tc>
      </w:tr>
      <w:tr w:rsidR="00876E63" w:rsidRPr="00056BC6" w14:paraId="76EDF6A4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FF9EE8A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196C45">
              <w:rPr>
                <w:rFonts w:ascii="Arial" w:hAnsi="Arial" w:cs="Arial"/>
                <w:b/>
                <w:bCs/>
              </w:rPr>
              <w:t>Material revestiment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2411C77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Fosa </w:t>
            </w:r>
            <w:r w:rsidRPr="00196C45">
              <w:rPr>
                <w:rFonts w:ascii="Arial" w:hAnsi="Arial" w:cs="Arial"/>
              </w:rPr>
              <w:t>gris EN-GJL-250</w:t>
            </w:r>
          </w:p>
        </w:tc>
      </w:tr>
      <w:tr w:rsidR="00876E63" w:rsidRPr="00056BC6" w14:paraId="21879D50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21BE39F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Cargols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2F80FEC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Acer 8.8 A2A</w:t>
            </w:r>
          </w:p>
        </w:tc>
      </w:tr>
      <w:tr w:rsidR="00876E63" w:rsidRPr="00056BC6" w14:paraId="2E7BF495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AAAD1F6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Tip</w:t>
            </w:r>
            <w:r>
              <w:rPr>
                <w:rFonts w:ascii="Arial" w:hAnsi="Arial" w:cs="Arial"/>
                <w:b/>
                <w:bCs/>
              </w:rPr>
              <w:t>us</w:t>
            </w:r>
            <w:r w:rsidRPr="00025D8E">
              <w:rPr>
                <w:rFonts w:ascii="Arial" w:hAnsi="Arial" w:cs="Arial"/>
                <w:b/>
                <w:bCs/>
              </w:rPr>
              <w:t xml:space="preserve"> de brida </w:t>
            </w:r>
            <w:r>
              <w:rPr>
                <w:rFonts w:ascii="Arial" w:hAnsi="Arial" w:cs="Arial"/>
                <w:b/>
                <w:bCs/>
              </w:rPr>
              <w:t>alçada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645CAA5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 xml:space="preserve">F10 </w:t>
            </w:r>
            <w:r>
              <w:rPr>
                <w:rFonts w:ascii="Arial" w:hAnsi="Arial" w:cs="Arial"/>
              </w:rPr>
              <w:t>segons</w:t>
            </w:r>
            <w:r w:rsidRPr="00025D8E">
              <w:rPr>
                <w:rFonts w:ascii="Arial" w:hAnsi="Arial" w:cs="Arial"/>
              </w:rPr>
              <w:t xml:space="preserve"> ISO 5211</w:t>
            </w:r>
          </w:p>
        </w:tc>
      </w:tr>
      <w:tr w:rsidR="00876E63" w:rsidRPr="00056BC6" w14:paraId="55B04543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462CD65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Dimensions extrem</w:t>
            </w:r>
            <w:r>
              <w:rPr>
                <w:rFonts w:ascii="Arial" w:hAnsi="Arial" w:cs="Arial"/>
                <w:b/>
                <w:bCs/>
              </w:rPr>
              <w:t xml:space="preserve"> eix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D6E90A8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22,0 mm</w:t>
            </w:r>
          </w:p>
        </w:tc>
      </w:tr>
      <w:tr w:rsidR="00876E63" w:rsidRPr="00056BC6" w14:paraId="25F9400B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65DF913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25D8E">
              <w:rPr>
                <w:rFonts w:ascii="Arial" w:hAnsi="Arial" w:cs="Arial"/>
                <w:b/>
                <w:bCs/>
              </w:rPr>
              <w:t>Forma extrem</w:t>
            </w:r>
            <w:r>
              <w:rPr>
                <w:rFonts w:ascii="Arial" w:hAnsi="Arial" w:cs="Arial"/>
                <w:b/>
                <w:bCs/>
              </w:rPr>
              <w:t xml:space="preserve"> eix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E2930A9" w14:textId="77777777" w:rsidR="00876E63" w:rsidRPr="00386E4B" w:rsidRDefault="00876E63" w:rsidP="008632CF">
            <w:pPr>
              <w:jc w:val="both"/>
              <w:rPr>
                <w:rFonts w:ascii="Arial" w:hAnsi="Arial" w:cs="Arial"/>
              </w:rPr>
            </w:pPr>
            <w:r w:rsidRPr="00386E4B">
              <w:rPr>
                <w:rFonts w:ascii="Arial" w:hAnsi="Arial" w:cs="Arial"/>
              </w:rPr>
              <w:t>Cap pla (H) segons ISO</w:t>
            </w:r>
          </w:p>
          <w:p w14:paraId="4D3C864E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386E4B">
              <w:rPr>
                <w:rFonts w:ascii="Arial" w:hAnsi="Arial" w:cs="Arial"/>
              </w:rPr>
              <w:t>5211</w:t>
            </w:r>
          </w:p>
        </w:tc>
      </w:tr>
      <w:tr w:rsidR="00876E63" w:rsidRPr="00056BC6" w14:paraId="0B5261C6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661ABA70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A6F4FBA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056BC6" w14:paraId="65B1E4EE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27D9C2E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A04C0">
              <w:rPr>
                <w:rFonts w:ascii="Arial" w:hAnsi="Arial" w:cs="Arial"/>
                <w:b/>
                <w:bCs/>
              </w:rPr>
              <w:t>Classe protecció càrter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57DD73D7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25D8E">
              <w:rPr>
                <w:rFonts w:ascii="Arial" w:hAnsi="Arial" w:cs="Arial"/>
              </w:rPr>
              <w:t>IP67</w:t>
            </w:r>
          </w:p>
        </w:tc>
      </w:tr>
      <w:tr w:rsidR="00876E63" w:rsidRPr="00056BC6" w14:paraId="7B4BA8D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4A878E4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A04C0">
              <w:rPr>
                <w:rFonts w:ascii="Arial" w:hAnsi="Arial" w:cs="Arial"/>
                <w:b/>
                <w:bCs/>
              </w:rPr>
              <w:t>Disseny especial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7E32BB62" w14:textId="77777777" w:rsidR="00876E63" w:rsidRPr="00025D8E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>Estàndard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0C269957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0994541" w14:textId="77777777" w:rsidR="00876E63" w:rsidRPr="000A04C0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A04C0">
              <w:rPr>
                <w:rFonts w:ascii="Arial" w:hAnsi="Arial" w:cs="Arial"/>
                <w:b/>
                <w:bCs/>
              </w:rPr>
              <w:t>Detecció de posició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3029FE9" w14:textId="77777777" w:rsidR="00876E63" w:rsidRPr="000A04C0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>2 contactes (Obert / Tancat) per a parada de motor i per a senyalització de posició</w:t>
            </w:r>
          </w:p>
          <w:p w14:paraId="06BD8A8F" w14:textId="77777777" w:rsidR="00876E63" w:rsidRPr="000A04C0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>Protecció Motor :</w:t>
            </w:r>
          </w:p>
          <w:p w14:paraId="30794C6B" w14:textId="77777777" w:rsidR="00876E63" w:rsidRPr="000A04C0" w:rsidRDefault="00876E63" w:rsidP="008632CF">
            <w:pPr>
              <w:jc w:val="both"/>
              <w:rPr>
                <w:rFonts w:ascii="Arial" w:hAnsi="Arial" w:cs="Arial"/>
              </w:rPr>
            </w:pPr>
          </w:p>
          <w:p w14:paraId="38756EC0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 xml:space="preserve">2 contactes (Obert / Tancat) per a parada de motor (protecció del motor) i per a </w:t>
            </w:r>
            <w:r w:rsidRPr="000A04C0">
              <w:rPr>
                <w:rFonts w:ascii="Arial" w:hAnsi="Arial" w:cs="Arial"/>
              </w:rPr>
              <w:lastRenderedPageBreak/>
              <w:t>senyalització de la limitació del parell.</w:t>
            </w:r>
          </w:p>
        </w:tc>
      </w:tr>
      <w:tr w:rsidR="00876E63" w:rsidRPr="00056BC6" w14:paraId="3C28C9B0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3FD54D10" w14:textId="77777777" w:rsidR="00876E63" w:rsidRPr="000A04C0" w:rsidRDefault="00876E63" w:rsidP="008632CF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74FA29F6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</w:p>
        </w:tc>
      </w:tr>
      <w:tr w:rsidR="00876E63" w:rsidRPr="008B3F91" w14:paraId="1A9026DD" w14:textId="77777777" w:rsidTr="008632CF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CE4094" w14:textId="77777777" w:rsidR="00876E63" w:rsidRPr="008B3F91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 xml:space="preserve">REVESTIMENT DE L’ACCCIONADOR </w:t>
            </w:r>
          </w:p>
        </w:tc>
      </w:tr>
      <w:tr w:rsidR="00876E63" w:rsidRPr="00056BC6" w14:paraId="553E7D10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72FAF7F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A04C0">
              <w:rPr>
                <w:rFonts w:ascii="Arial" w:hAnsi="Arial" w:cs="Arial"/>
                <w:b/>
                <w:bCs/>
              </w:rPr>
              <w:t>Preparació superfície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B6C725A" w14:textId="77777777" w:rsidR="00876E63" w:rsidRPr="000A04C0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>Granallat, grau de neteja</w:t>
            </w:r>
          </w:p>
          <w:p w14:paraId="3A6BD105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 xml:space="preserve">normalitzat SA 2 </w:t>
            </w:r>
            <w:r>
              <w:rPr>
                <w:rFonts w:ascii="Arial" w:hAnsi="Arial" w:cs="Arial"/>
              </w:rPr>
              <w:t xml:space="preserve">½ </w:t>
            </w:r>
          </w:p>
        </w:tc>
      </w:tr>
      <w:tr w:rsidR="00876E63" w:rsidRPr="00056BC6" w14:paraId="0FE902EE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5950BD41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0A04C0">
              <w:rPr>
                <w:rFonts w:ascii="Arial" w:hAnsi="Arial" w:cs="Arial"/>
                <w:b/>
                <w:bCs/>
              </w:rPr>
              <w:t>Pintura de acabat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09795CC7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0A04C0">
              <w:rPr>
                <w:rFonts w:ascii="Arial" w:hAnsi="Arial" w:cs="Arial"/>
              </w:rPr>
              <w:t>Poliuretà o polièster</w:t>
            </w:r>
          </w:p>
        </w:tc>
      </w:tr>
      <w:tr w:rsidR="00876E63" w:rsidRPr="00056BC6" w14:paraId="173E9B09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7922269F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Gruix </w:t>
            </w:r>
            <w:r w:rsidRPr="00DC747C">
              <w:rPr>
                <w:rFonts w:ascii="Arial" w:hAnsi="Arial" w:cs="Arial"/>
                <w:b/>
                <w:bCs/>
              </w:rPr>
              <w:t xml:space="preserve">total capa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E308A83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>80 μm</w:t>
            </w:r>
            <w:r>
              <w:rPr>
                <w:rFonts w:ascii="Arial" w:hAnsi="Arial" w:cs="Arial"/>
              </w:rPr>
              <w:t xml:space="preserve"> </w:t>
            </w:r>
            <w:r w:rsidRPr="000A04C0">
              <w:rPr>
                <w:rFonts w:ascii="Arial" w:hAnsi="Arial" w:cs="Arial"/>
              </w:rPr>
              <w:t>aprox.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tr w:rsidR="00876E63" w:rsidRPr="00056BC6" w14:paraId="35843843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57CE5AC5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C747C">
              <w:rPr>
                <w:rFonts w:ascii="Arial" w:hAnsi="Arial" w:cs="Arial"/>
                <w:b/>
                <w:bCs/>
              </w:rPr>
              <w:t>Color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227D21BE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>Gris antracita (RAL 7016)</w:t>
            </w:r>
          </w:p>
        </w:tc>
      </w:tr>
      <w:tr w:rsidR="00876E63" w:rsidRPr="00DC747C" w14:paraId="6067C30B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2C6F2BB2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  <w:u w:val="single"/>
              </w:rPr>
            </w:pPr>
            <w:r w:rsidRPr="00DC747C">
              <w:rPr>
                <w:rFonts w:ascii="Arial" w:hAnsi="Arial" w:cs="Arial"/>
                <w:b/>
                <w:bCs/>
                <w:u w:val="single"/>
              </w:rPr>
              <w:t xml:space="preserve">Pintura </w:t>
            </w:r>
            <w:r>
              <w:rPr>
                <w:rFonts w:ascii="Arial" w:hAnsi="Arial" w:cs="Arial"/>
                <w:b/>
                <w:bCs/>
                <w:u w:val="single"/>
              </w:rPr>
              <w:t>motor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3FEC1ED6" w14:textId="77777777" w:rsidR="00876E63" w:rsidRPr="00DC747C" w:rsidRDefault="00876E63" w:rsidP="008632CF">
            <w:pPr>
              <w:jc w:val="both"/>
              <w:rPr>
                <w:rFonts w:ascii="Arial" w:hAnsi="Arial" w:cs="Arial"/>
                <w:u w:val="single"/>
              </w:rPr>
            </w:pPr>
          </w:p>
        </w:tc>
      </w:tr>
      <w:tr w:rsidR="00876E63" w:rsidRPr="00056BC6" w14:paraId="0DEAF42D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07B26BE5" w14:textId="77777777" w:rsidR="00876E63" w:rsidRPr="00025D8E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C747C">
              <w:rPr>
                <w:rFonts w:ascii="Arial" w:hAnsi="Arial" w:cs="Arial"/>
                <w:b/>
                <w:bCs/>
              </w:rPr>
              <w:t>Imprimació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62E1DD12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>Epoxi</w:t>
            </w:r>
          </w:p>
        </w:tc>
      </w:tr>
      <w:tr w:rsidR="00876E63" w:rsidRPr="00056BC6" w14:paraId="48EEF1D5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09A626C3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C747C">
              <w:rPr>
                <w:rFonts w:ascii="Arial" w:hAnsi="Arial" w:cs="Arial"/>
                <w:b/>
                <w:bCs/>
              </w:rPr>
              <w:t>Pintura acaba</w:t>
            </w:r>
            <w:r>
              <w:rPr>
                <w:rFonts w:ascii="Arial" w:hAnsi="Arial" w:cs="Arial"/>
                <w:b/>
                <w:bCs/>
              </w:rPr>
              <w:t>t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4629B419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>Poliuret</w:t>
            </w:r>
            <w:r>
              <w:rPr>
                <w:rFonts w:ascii="Arial" w:hAnsi="Arial" w:cs="Arial"/>
              </w:rPr>
              <w:t xml:space="preserve">à </w:t>
            </w:r>
          </w:p>
        </w:tc>
      </w:tr>
      <w:tr w:rsidR="00876E63" w:rsidRPr="00056BC6" w14:paraId="16D62E34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11C04E8D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Gruix</w:t>
            </w:r>
            <w:r w:rsidRPr="00DC747C">
              <w:rPr>
                <w:rFonts w:ascii="Arial" w:hAnsi="Arial" w:cs="Arial"/>
                <w:b/>
                <w:bCs/>
              </w:rPr>
              <w:t xml:space="preserve"> total capa 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1992265B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>140 μm</w:t>
            </w:r>
            <w:r>
              <w:rPr>
                <w:rFonts w:ascii="Arial" w:hAnsi="Arial" w:cs="Arial"/>
              </w:rPr>
              <w:t xml:space="preserve"> </w:t>
            </w:r>
            <w:r w:rsidRPr="000A04C0">
              <w:rPr>
                <w:rFonts w:ascii="Arial" w:hAnsi="Arial" w:cs="Arial"/>
              </w:rPr>
              <w:t>aprox.</w:t>
            </w:r>
          </w:p>
        </w:tc>
      </w:tr>
      <w:tr w:rsidR="00876E63" w:rsidRPr="00056BC6" w14:paraId="4746646F" w14:textId="77777777" w:rsidTr="008632CF">
        <w:trPr>
          <w:jc w:val="center"/>
        </w:trPr>
        <w:tc>
          <w:tcPr>
            <w:tcW w:w="2425" w:type="dxa"/>
            <w:tcBorders>
              <w:top w:val="nil"/>
              <w:left w:val="nil"/>
              <w:bottom w:val="nil"/>
              <w:right w:val="nil"/>
            </w:tcBorders>
          </w:tcPr>
          <w:p w14:paraId="31B73CC2" w14:textId="77777777" w:rsidR="00876E63" w:rsidRPr="00DC747C" w:rsidRDefault="00876E63" w:rsidP="008632CF">
            <w:pPr>
              <w:rPr>
                <w:rFonts w:ascii="Arial" w:hAnsi="Arial" w:cs="Arial"/>
                <w:b/>
                <w:bCs/>
              </w:rPr>
            </w:pPr>
            <w:r w:rsidRPr="00DC747C">
              <w:rPr>
                <w:rFonts w:ascii="Arial" w:hAnsi="Arial" w:cs="Arial"/>
                <w:b/>
                <w:bCs/>
              </w:rPr>
              <w:t>Color</w:t>
            </w:r>
          </w:p>
        </w:tc>
        <w:tc>
          <w:tcPr>
            <w:tcW w:w="7214" w:type="dxa"/>
            <w:tcBorders>
              <w:top w:val="nil"/>
              <w:left w:val="nil"/>
              <w:bottom w:val="nil"/>
              <w:right w:val="nil"/>
            </w:tcBorders>
          </w:tcPr>
          <w:p w14:paraId="5DA2BD56" w14:textId="77777777" w:rsidR="00876E63" w:rsidRPr="00DC747C" w:rsidRDefault="00876E63" w:rsidP="008632CF">
            <w:pPr>
              <w:jc w:val="both"/>
              <w:rPr>
                <w:rFonts w:ascii="Arial" w:hAnsi="Arial" w:cs="Arial"/>
              </w:rPr>
            </w:pPr>
            <w:r w:rsidRPr="00DC747C">
              <w:rPr>
                <w:rFonts w:ascii="Arial" w:hAnsi="Arial" w:cs="Arial"/>
              </w:rPr>
              <w:t xml:space="preserve">Gris </w:t>
            </w:r>
            <w:r>
              <w:rPr>
                <w:rFonts w:ascii="Arial" w:hAnsi="Arial" w:cs="Arial"/>
              </w:rPr>
              <w:t>pols</w:t>
            </w:r>
            <w:r w:rsidRPr="00DC747C">
              <w:rPr>
                <w:rFonts w:ascii="Arial" w:hAnsi="Arial" w:cs="Arial"/>
              </w:rPr>
              <w:t xml:space="preserve"> (RAL 7037)</w:t>
            </w:r>
          </w:p>
        </w:tc>
      </w:tr>
    </w:tbl>
    <w:p w14:paraId="7287C825" w14:textId="77777777" w:rsidR="00876E63" w:rsidRPr="00056BC6" w:rsidRDefault="00876E63" w:rsidP="00876E63">
      <w:pPr>
        <w:keepNext/>
        <w:spacing w:line="360" w:lineRule="auto"/>
        <w:jc w:val="both"/>
        <w:rPr>
          <w:rFonts w:ascii="Arial" w:hAnsi="Arial" w:cs="Arial"/>
        </w:rPr>
      </w:pPr>
    </w:p>
    <w:p w14:paraId="5E161AC4" w14:textId="77777777" w:rsidR="00876E63" w:rsidRDefault="00876E63" w:rsidP="00876E63">
      <w:pPr>
        <w:jc w:val="both"/>
        <w:rPr>
          <w:rFonts w:ascii="Arial" w:hAnsi="Arial" w:cs="Arial"/>
          <w:sz w:val="18"/>
          <w:szCs w:val="18"/>
        </w:rPr>
      </w:pPr>
    </w:p>
    <w:p w14:paraId="110DBDA1" w14:textId="77777777" w:rsidR="00876E63" w:rsidRDefault="00876E63" w:rsidP="00876E63">
      <w:pPr>
        <w:jc w:val="both"/>
        <w:rPr>
          <w:rFonts w:ascii="Arial" w:hAnsi="Arial" w:cs="Arial"/>
          <w:sz w:val="18"/>
          <w:szCs w:val="18"/>
        </w:rPr>
      </w:pPr>
    </w:p>
    <w:p w14:paraId="3A8B7147" w14:textId="77777777" w:rsidR="001B3AE2" w:rsidRDefault="001B3AE2" w:rsidP="00422C28">
      <w:pPr>
        <w:jc w:val="both"/>
        <w:rPr>
          <w:rFonts w:ascii="Arial" w:hAnsi="Arial" w:cs="Arial"/>
          <w:sz w:val="18"/>
          <w:szCs w:val="18"/>
        </w:rPr>
      </w:pPr>
    </w:p>
    <w:p w14:paraId="0850DDFC" w14:textId="0A2117EB" w:rsidR="001B3AE2" w:rsidRPr="002610A3" w:rsidRDefault="001B3AE2" w:rsidP="00422C28">
      <w:pPr>
        <w:jc w:val="both"/>
        <w:rPr>
          <w:rFonts w:ascii="Arial" w:hAnsi="Arial" w:cs="Arial"/>
          <w:sz w:val="18"/>
          <w:szCs w:val="18"/>
        </w:rPr>
        <w:sectPr w:rsidR="001B3AE2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CA7DCB" w:rsidRPr="00CA7DCB" w14:paraId="5B0B5D28" w14:textId="77777777" w:rsidTr="00CA7DCB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56D596E9" w14:textId="77777777" w:rsidR="00CA7DCB" w:rsidRPr="00056BC6" w:rsidRDefault="00CA7DCB" w:rsidP="00CA7DCB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bookmarkStart w:id="397" w:name="_Hlk66092115"/>
            <w:r w:rsidRPr="00CA7DCB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A7DCB" w:rsidRPr="00056BC6" w14:paraId="4618B37F" w14:textId="77777777" w:rsidTr="00CA7DC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E01B2AD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2308D50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BA9F036" w14:textId="77777777" w:rsidR="00CA7DCB" w:rsidRPr="00056BC6" w:rsidRDefault="00CA7DCB" w:rsidP="00CA7DCB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6170F94C" w14:textId="77777777" w:rsidR="00CA7DCB" w:rsidRPr="00056BC6" w:rsidRDefault="00CA7DCB" w:rsidP="00CA7DCB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CA7DCB" w:rsidRPr="00056BC6" w14:paraId="2707F2B0" w14:textId="77777777" w:rsidTr="00CA7DC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CAAF5A4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059E5AA4" w14:textId="77777777" w:rsidR="00CA7DCB" w:rsidRPr="00056BC6" w:rsidRDefault="00CA7DCB" w:rsidP="00CA7DCB">
            <w:pPr>
              <w:jc w:val="both"/>
              <w:outlineLvl w:val="0"/>
              <w:rPr>
                <w:rFonts w:ascii="Arial" w:hAnsi="Arial" w:cs="Arial"/>
              </w:rPr>
            </w:pPr>
            <w:bookmarkStart w:id="398" w:name="_Toc14429646"/>
            <w:bookmarkStart w:id="399" w:name="_Toc66091960"/>
            <w:bookmarkStart w:id="400" w:name="_Toc66182328"/>
            <w:bookmarkStart w:id="401" w:name="_Toc137214933"/>
            <w:r w:rsidRPr="00056BC6">
              <w:rPr>
                <w:rFonts w:ascii="Arial" w:hAnsi="Arial" w:cs="Arial"/>
              </w:rPr>
              <w:t>VÀLVULA DE PAPALLONA PN-40 EN FOSA</w:t>
            </w:r>
            <w:bookmarkEnd w:id="398"/>
            <w:bookmarkEnd w:id="399"/>
            <w:bookmarkEnd w:id="400"/>
            <w:bookmarkEnd w:id="401"/>
          </w:p>
        </w:tc>
      </w:tr>
      <w:tr w:rsidR="00CA7DCB" w:rsidRPr="00365A28" w14:paraId="2A1B67A4" w14:textId="77777777" w:rsidTr="00CA7DC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6F60ABF" w14:textId="77777777" w:rsidR="00CA7DCB" w:rsidRPr="00365A28" w:rsidRDefault="00CA7DCB" w:rsidP="00CA7DCB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58074629" w14:textId="77777777" w:rsidR="00CA7DCB" w:rsidRPr="0042280F" w:rsidRDefault="00CA7DCB" w:rsidP="00CA7DCB">
            <w:pPr>
              <w:jc w:val="both"/>
              <w:outlineLvl w:val="1"/>
              <w:rPr>
                <w:rFonts w:ascii="Arial" w:hAnsi="Arial" w:cs="Arial"/>
              </w:rPr>
            </w:pPr>
            <w:bookmarkStart w:id="402" w:name="_Toc14429647"/>
            <w:bookmarkStart w:id="403" w:name="_Toc66091961"/>
            <w:bookmarkStart w:id="404" w:name="_Toc137214934"/>
            <w:r w:rsidRPr="0042280F">
              <w:rPr>
                <w:rFonts w:ascii="Arial" w:hAnsi="Arial" w:cs="Arial"/>
              </w:rPr>
              <w:t>ERHARD // KEYSTONE</w:t>
            </w:r>
            <w:bookmarkEnd w:id="402"/>
            <w:bookmarkEnd w:id="403"/>
            <w:bookmarkEnd w:id="404"/>
          </w:p>
        </w:tc>
      </w:tr>
      <w:tr w:rsidR="00CA7DCB" w:rsidRPr="00056BC6" w14:paraId="2457ED90" w14:textId="77777777" w:rsidTr="00CA7DCB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863C2C2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263397EC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5C4162F6" w14:textId="77777777" w:rsidR="00CA7DCB" w:rsidRPr="002610A3" w:rsidRDefault="00CA7DCB" w:rsidP="00CA7DCB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37E534E" w14:textId="52216CF9" w:rsidR="00CA7DCB" w:rsidRPr="00E44F1E" w:rsidRDefault="00CA7DCB" w:rsidP="00CA7DCB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44768" behindDoc="0" locked="0" layoutInCell="1" allowOverlap="1" wp14:anchorId="64561E4F" wp14:editId="4DB27438">
                <wp:simplePos x="0" y="0"/>
                <wp:positionH relativeFrom="column">
                  <wp:align>left</wp:align>
                </wp:positionH>
                <wp:positionV relativeFrom="paragraph">
                  <wp:posOffset>215899</wp:posOffset>
                </wp:positionV>
                <wp:extent cx="6120130" cy="0"/>
                <wp:effectExtent l="0" t="0" r="0" b="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C7BF9" id="Conector recto 9" o:spid="_x0000_s1026" style="position:absolute;z-index:251744768;visibility:visible;mso-wrap-style:square;mso-width-percent:0;mso-height-percent:0;mso-wrap-distance-left:9pt;mso-wrap-distance-top:-3e-5mm;mso-wrap-distance-right:9pt;mso-wrap-distance-bottom:-3e-5mm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" strokeweight=".5pt"/>
            </w:pict>
          </mc:Fallback>
        </mc:AlternateContent>
      </w:r>
      <w:r w:rsidRPr="00E44F1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044"/>
        <w:gridCol w:w="366"/>
        <w:gridCol w:w="360"/>
        <w:gridCol w:w="6869"/>
      </w:tblGrid>
      <w:tr w:rsidR="00CA7DCB" w:rsidRPr="00056BC6" w14:paraId="6E1DFF4F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4EAC4E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35056D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57F4EA9E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D87C4D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256086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dúctil GGG-40.3</w:t>
            </w:r>
          </w:p>
        </w:tc>
      </w:tr>
      <w:tr w:rsidR="00CA7DCB" w:rsidRPr="00056BC6" w14:paraId="74427C03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D985A4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Revestiment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E8C10A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Interior i exterior en epoxi EKB, qualitat alimentària</w:t>
            </w:r>
          </w:p>
        </w:tc>
      </w:tr>
      <w:tr w:rsidR="00CA7DCB" w:rsidRPr="00056BC6" w14:paraId="4DD242F8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9C880F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Disc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1C82C9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dúctil GGG-40.3, de doble excentricitat</w:t>
            </w:r>
          </w:p>
        </w:tc>
      </w:tr>
      <w:tr w:rsidR="00CA7DCB" w:rsidRPr="00056BC6" w14:paraId="136F757F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5FF7CB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Unió disc-eix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B1D619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Per xavetes </w:t>
            </w:r>
          </w:p>
        </w:tc>
      </w:tr>
      <w:tr w:rsidR="00CA7DCB" w:rsidRPr="00056BC6" w14:paraId="17AC8AD5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B38B8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Elastòmer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BBAB70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NBR (anell de junta i juntes tòriques)</w:t>
            </w:r>
          </w:p>
        </w:tc>
      </w:tr>
      <w:tr w:rsidR="00CA7DCB" w:rsidRPr="00056BC6" w14:paraId="35D93F84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56C820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Eix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484DB1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crom ferrític 1.4057.05</w:t>
            </w:r>
          </w:p>
        </w:tc>
      </w:tr>
      <w:tr w:rsidR="00CA7DCB" w:rsidRPr="00056BC6" w14:paraId="71C8F3F4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6677FA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Casquets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15A788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coixinets sense manteniment </w:t>
            </w:r>
          </w:p>
        </w:tc>
      </w:tr>
      <w:tr w:rsidR="00CA7DCB" w:rsidRPr="00056BC6" w14:paraId="7504FB96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43D90B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Cargols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EA4925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inox A2 (en contacte amb el fluid) </w:t>
            </w:r>
          </w:p>
        </w:tc>
      </w:tr>
      <w:tr w:rsidR="00CA7DCB" w:rsidRPr="00056BC6" w14:paraId="69854DB7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349FF4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E9343A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456AA453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034B9C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CARACTERÍSTIQUES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786941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321CA893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2EE975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BEF728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Nominal 40 bars</w:t>
            </w:r>
          </w:p>
        </w:tc>
      </w:tr>
      <w:tr w:rsidR="00CA7DCB" w:rsidRPr="00056BC6" w14:paraId="3487FDD7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7BF096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Brides</w:t>
            </w: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C97485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S/DIN 2501, dimensions i forats S/DIN 2503 PN_40, toleràncies S/DIN 2519</w:t>
            </w:r>
          </w:p>
        </w:tc>
      </w:tr>
      <w:tr w:rsidR="00CA7DCB" w:rsidRPr="00056BC6" w14:paraId="0AEC7221" w14:textId="77777777" w:rsidTr="00F273F7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21EDC1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2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AAFE5A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5B69CA33" w14:textId="77777777" w:rsidTr="00F273F7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BE30EA4" w14:textId="77777777" w:rsidR="00CA7DCB" w:rsidRPr="00056BC6" w:rsidRDefault="00CA7DCB" w:rsidP="00CA7DCB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SERVOMOTORS ELÈCTRICS</w:t>
            </w:r>
          </w:p>
          <w:p w14:paraId="40B57B53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  <w:p w14:paraId="0D48FF83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Estancs, amb senyalització visual, comandament de socors manual, 2 contactes elèctrics, 1 total obert – 1 total tancat, 2 contactes limitador parell (1 obertura i 1 tancament), interruptor de protecció tèrmica del motor. Resistència d’escalfament anticondensació a 220 V. Tensió motor 400 V III 50 Hz. Marca AUMA, SA.</w:t>
            </w:r>
          </w:p>
          <w:p w14:paraId="447F0EB2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  <w:p w14:paraId="59638ECA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Els temps d’accionament del conjunt servomotor seran:</w:t>
            </w:r>
          </w:p>
        </w:tc>
      </w:tr>
      <w:tr w:rsidR="00CA7DCB" w:rsidRPr="00056BC6" w14:paraId="2DB33610" w14:textId="77777777" w:rsidTr="00F273F7">
        <w:trPr>
          <w:jc w:val="center"/>
        </w:trPr>
        <w:tc>
          <w:tcPr>
            <w:tcW w:w="277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47EF92C" w14:textId="77777777" w:rsidR="00CA7DCB" w:rsidRPr="00056BC6" w:rsidRDefault="00CA7DCB" w:rsidP="00CA7DCB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DN-32   a 350</w:t>
            </w:r>
          </w:p>
          <w:p w14:paraId="1629BD04" w14:textId="77777777" w:rsidR="00CA7DCB" w:rsidRPr="00056BC6" w:rsidRDefault="00CA7DCB" w:rsidP="00CA7DCB">
            <w:pPr>
              <w:numPr>
                <w:ilvl w:val="0"/>
                <w:numId w:val="14"/>
              </w:num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DN-</w:t>
            </w:r>
            <w:smartTag w:uri="urn:schemas-microsoft-com:office:smarttags" w:element="metricconverter">
              <w:smartTagPr>
                <w:attr w:name="ProductID" w:val="400 a"/>
              </w:smartTagPr>
              <w:r w:rsidRPr="00056BC6">
                <w:rPr>
                  <w:rFonts w:ascii="Arial" w:hAnsi="Arial" w:cs="Arial"/>
                </w:rPr>
                <w:t>400 a</w:t>
              </w:r>
            </w:smartTag>
            <w:r w:rsidRPr="00056BC6">
              <w:rPr>
                <w:rFonts w:ascii="Arial" w:hAnsi="Arial" w:cs="Arial"/>
              </w:rPr>
              <w:t xml:space="preserve"> 500</w:t>
            </w:r>
          </w:p>
        </w:tc>
        <w:tc>
          <w:tcPr>
            <w:tcW w:w="6869" w:type="dxa"/>
            <w:tcBorders>
              <w:top w:val="nil"/>
              <w:left w:val="nil"/>
              <w:bottom w:val="nil"/>
              <w:right w:val="nil"/>
            </w:tcBorders>
          </w:tcPr>
          <w:p w14:paraId="5A45067D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3 m"/>
              </w:smartTagPr>
              <w:r w:rsidRPr="00056BC6">
                <w:rPr>
                  <w:rFonts w:ascii="Arial" w:hAnsi="Arial" w:cs="Arial"/>
                </w:rPr>
                <w:t>3 m</w:t>
              </w:r>
            </w:smartTag>
            <w:r w:rsidRPr="00056BC6">
              <w:rPr>
                <w:rFonts w:ascii="Arial" w:hAnsi="Arial" w:cs="Arial"/>
              </w:rPr>
              <w:t>,  45 sg</w:t>
            </w:r>
          </w:p>
          <w:p w14:paraId="2516C08E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5 m"/>
              </w:smartTagPr>
              <w:r w:rsidRPr="00056BC6">
                <w:rPr>
                  <w:rFonts w:ascii="Arial" w:hAnsi="Arial" w:cs="Arial"/>
                </w:rPr>
                <w:t>5 m</w:t>
              </w:r>
            </w:smartTag>
            <w:r w:rsidRPr="00056BC6">
              <w:rPr>
                <w:rFonts w:ascii="Arial" w:hAnsi="Arial" w:cs="Arial"/>
              </w:rPr>
              <w:t>,  45 sg</w:t>
            </w:r>
          </w:p>
          <w:p w14:paraId="74E5C493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437B77CB" w14:textId="77777777" w:rsidTr="00F273F7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F2DC4A0" w14:textId="77777777" w:rsidR="00CA7DCB" w:rsidRPr="00056BC6" w:rsidRDefault="00CA7DCB" w:rsidP="00CA7DCB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ACCIONAMENT MANUAL</w:t>
            </w:r>
          </w:p>
          <w:p w14:paraId="29DD0C89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  <w:p w14:paraId="2036B884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Desmultiplicador, estanc, senyalització visual, comandament volant, 2 contactes elèctrics total obert-tancat. Estaran preparats</w:t>
            </w:r>
            <w:r>
              <w:rPr>
                <w:rFonts w:ascii="Arial" w:hAnsi="Arial" w:cs="Arial"/>
              </w:rPr>
              <w:t xml:space="preserve"> per a una motorització futura.</w:t>
            </w:r>
          </w:p>
          <w:p w14:paraId="6E516423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4367C7CD" w14:textId="77777777" w:rsidTr="00F273F7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2AF81EE" w14:textId="56DD9C09" w:rsidR="00CA7DCB" w:rsidRPr="00056BC6" w:rsidRDefault="00CA7DCB" w:rsidP="00CA7DCB">
            <w:pPr>
              <w:keepNext/>
              <w:jc w:val="both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lastRenderedPageBreak/>
              <w:t>MARCATGE</w:t>
            </w:r>
          </w:p>
          <w:p w14:paraId="521889D6" w14:textId="77777777" w:rsidR="00CA7DCB" w:rsidRPr="00056BC6" w:rsidRDefault="00CA7DCB" w:rsidP="00CA7DCB">
            <w:pPr>
              <w:jc w:val="both"/>
              <w:rPr>
                <w:rFonts w:ascii="Arial" w:hAnsi="Arial" w:cs="Arial"/>
                <w:b/>
                <w:bCs/>
                <w:u w:val="single"/>
              </w:rPr>
            </w:pPr>
          </w:p>
          <w:p w14:paraId="126CB2AF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Aniran marcats amb la seva referència comercial, el diàmetre nominal, la pressió nominal i els materials. </w:t>
            </w:r>
          </w:p>
          <w:p w14:paraId="6F0F922D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41E1DCFD" w14:textId="77777777" w:rsidTr="00F273F7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F68DC42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PROVES. PROGRAMA DE PUNTS INSPECCIÓ</w:t>
            </w:r>
          </w:p>
          <w:p w14:paraId="74D6D98B" w14:textId="77777777" w:rsidR="00CA7DCB" w:rsidRPr="00056BC6" w:rsidRDefault="00CA7DCB" w:rsidP="00CA7DCB">
            <w:pPr>
              <w:jc w:val="both"/>
              <w:rPr>
                <w:rFonts w:ascii="Arial" w:hAnsi="Arial" w:cs="Arial"/>
              </w:rPr>
            </w:pPr>
          </w:p>
          <w:p w14:paraId="71649637" w14:textId="77777777" w:rsidR="00CA7DCB" w:rsidRPr="00056BC6" w:rsidRDefault="00CA7DCB" w:rsidP="00CA7DCB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S’efectuaran proves de:</w:t>
            </w:r>
          </w:p>
          <w:p w14:paraId="3AE3AB66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Hidràulica del cos </w:t>
            </w:r>
          </w:p>
          <w:p w14:paraId="4B3345CA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Hidràulica de estanquitat d’assentament </w:t>
            </w:r>
          </w:p>
          <w:p w14:paraId="09093924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Funcionament</w:t>
            </w:r>
          </w:p>
        </w:tc>
      </w:tr>
      <w:tr w:rsidR="00CA7DCB" w:rsidRPr="00056BC6" w14:paraId="259BC515" w14:textId="77777777" w:rsidTr="00F273F7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10E7B79F" w14:textId="77777777" w:rsidR="00CA7DCB" w:rsidRPr="00056BC6" w:rsidRDefault="00CA7DCB" w:rsidP="00CA7DCB">
            <w:pPr>
              <w:keepNext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DOCUMENTACIÓ</w:t>
            </w:r>
          </w:p>
          <w:p w14:paraId="247BFCD8" w14:textId="77777777" w:rsidR="00CA7DCB" w:rsidRPr="00056BC6" w:rsidRDefault="00CA7DCB" w:rsidP="00CA7DCB">
            <w:pPr>
              <w:keepNext/>
              <w:jc w:val="both"/>
              <w:rPr>
                <w:rFonts w:ascii="Arial" w:hAnsi="Arial" w:cs="Arial"/>
              </w:rPr>
            </w:pPr>
          </w:p>
          <w:p w14:paraId="439FB925" w14:textId="77777777" w:rsidR="00CA7DCB" w:rsidRPr="00056BC6" w:rsidRDefault="00CA7DCB" w:rsidP="00CA7DCB">
            <w:pPr>
              <w:keepNext/>
              <w:spacing w:line="360" w:lineRule="auto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cada vàlvula o en el seu conjunt es donarà: </w:t>
            </w:r>
          </w:p>
          <w:p w14:paraId="618E8FA4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Plànol de dimensionament i especejament </w:t>
            </w:r>
          </w:p>
          <w:p w14:paraId="35296031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Certificat de totes les proves efectuades pel propi fabricant</w:t>
            </w:r>
          </w:p>
          <w:p w14:paraId="0F5C1AEF" w14:textId="77777777" w:rsidR="00CA7DCB" w:rsidRPr="00056BC6" w:rsidRDefault="00CA7DCB" w:rsidP="00CA7DCB">
            <w:pPr>
              <w:keepNext/>
              <w:numPr>
                <w:ilvl w:val="0"/>
                <w:numId w:val="13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Certificats de materials</w:t>
            </w:r>
          </w:p>
          <w:p w14:paraId="5B820236" w14:textId="77777777" w:rsidR="00CA7DCB" w:rsidRPr="00056BC6" w:rsidRDefault="00CA7DCB" w:rsidP="00CA7DCB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CA7DCB" w:rsidRPr="00056BC6" w14:paraId="658D223B" w14:textId="77777777" w:rsidTr="00F273F7">
        <w:trPr>
          <w:jc w:val="center"/>
        </w:trPr>
        <w:tc>
          <w:tcPr>
            <w:tcW w:w="2044" w:type="dxa"/>
            <w:tcBorders>
              <w:top w:val="nil"/>
              <w:left w:val="nil"/>
              <w:bottom w:val="nil"/>
              <w:right w:val="nil"/>
            </w:tcBorders>
          </w:tcPr>
          <w:p w14:paraId="63E48CF2" w14:textId="77777777" w:rsidR="00CA7DCB" w:rsidRPr="00056BC6" w:rsidRDefault="00CA7DCB" w:rsidP="00CA7DCB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759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2000358" w14:textId="77777777" w:rsidR="00CA7DCB" w:rsidRPr="0042280F" w:rsidRDefault="00CA7DCB" w:rsidP="00CA7DC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ERHARD, </w:t>
            </w:r>
            <w:r w:rsidRPr="0042280F">
              <w:rPr>
                <w:rFonts w:ascii="Arial" w:hAnsi="Arial" w:cs="Arial"/>
              </w:rPr>
              <w:t>KEYSTONE</w:t>
            </w:r>
            <w:r>
              <w:rPr>
                <w:rFonts w:ascii="Arial" w:hAnsi="Arial" w:cs="Arial"/>
              </w:rPr>
              <w:t xml:space="preserve"> o similar</w:t>
            </w:r>
          </w:p>
        </w:tc>
      </w:tr>
    </w:tbl>
    <w:p w14:paraId="380F5CC8" w14:textId="77777777" w:rsidR="00CA7DCB" w:rsidRDefault="00CA7DCB" w:rsidP="00CA7DCB">
      <w:pPr>
        <w:jc w:val="both"/>
        <w:rPr>
          <w:rFonts w:ascii="Arial" w:hAnsi="Arial" w:cs="Arial"/>
        </w:rPr>
      </w:pPr>
    </w:p>
    <w:p w14:paraId="40672FBC" w14:textId="77777777" w:rsidR="00CA7DCB" w:rsidRDefault="00CA7DCB" w:rsidP="00CA7DCB">
      <w:pPr>
        <w:jc w:val="both"/>
        <w:rPr>
          <w:rFonts w:ascii="Arial" w:hAnsi="Arial" w:cs="Arial"/>
        </w:rPr>
      </w:pPr>
    </w:p>
    <w:p w14:paraId="2FACAF7A" w14:textId="77777777" w:rsidR="00FD05B7" w:rsidRDefault="00FD05B7" w:rsidP="00422C28">
      <w:pPr>
        <w:jc w:val="both"/>
        <w:rPr>
          <w:rFonts w:ascii="Arial" w:hAnsi="Arial" w:cs="Arial"/>
        </w:rPr>
      </w:pPr>
    </w:p>
    <w:bookmarkEnd w:id="397"/>
    <w:p w14:paraId="0ED49A0A" w14:textId="77777777" w:rsidR="00A57F6A" w:rsidRDefault="00A57F6A" w:rsidP="00422C28">
      <w:pPr>
        <w:jc w:val="both"/>
        <w:rPr>
          <w:rFonts w:ascii="Arial" w:hAnsi="Arial" w:cs="Arial"/>
        </w:rPr>
        <w:sectPr w:rsidR="00A57F6A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21"/>
        <w:gridCol w:w="5466"/>
        <w:gridCol w:w="835"/>
        <w:gridCol w:w="1517"/>
      </w:tblGrid>
      <w:tr w:rsidR="00CA6120" w:rsidRPr="00056BC6" w14:paraId="0B9B52A6" w14:textId="77777777" w:rsidTr="00965DDD">
        <w:trPr>
          <w:trHeight w:val="284"/>
          <w:jc w:val="center"/>
        </w:trPr>
        <w:tc>
          <w:tcPr>
            <w:tcW w:w="9226" w:type="dxa"/>
            <w:gridSpan w:val="4"/>
            <w:shd w:val="clear" w:color="auto" w:fill="C6D9F1" w:themeFill="text2" w:themeFillTint="33"/>
            <w:vAlign w:val="center"/>
          </w:tcPr>
          <w:p w14:paraId="0D262663" w14:textId="77777777" w:rsidR="00CA6120" w:rsidRPr="00056BC6" w:rsidRDefault="00CA6120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CA6120" w:rsidRPr="00056BC6" w14:paraId="36A0419C" w14:textId="77777777" w:rsidTr="00965DDD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60BE63FF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32" w:type="dxa"/>
          </w:tcPr>
          <w:p w14:paraId="030F2899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99" w:type="dxa"/>
            <w:shd w:val="clear" w:color="auto" w:fill="E6E6E6"/>
          </w:tcPr>
          <w:p w14:paraId="77952BD4" w14:textId="77777777" w:rsidR="00CA6120" w:rsidRPr="00056BC6" w:rsidRDefault="00CA6120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2" w:type="dxa"/>
          </w:tcPr>
          <w:p w14:paraId="30BF5157" w14:textId="77777777" w:rsidR="00CA6120" w:rsidRPr="00056BC6" w:rsidRDefault="00CA6120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29/04/2009</w:t>
            </w:r>
          </w:p>
        </w:tc>
      </w:tr>
      <w:tr w:rsidR="00CA6120" w:rsidRPr="00056BC6" w14:paraId="3F17D5AE" w14:textId="77777777" w:rsidTr="00965DDD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3D01D0B1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43" w:type="dxa"/>
            <w:gridSpan w:val="3"/>
          </w:tcPr>
          <w:p w14:paraId="09AFFA09" w14:textId="77777777" w:rsidR="00CA6120" w:rsidRPr="00056BC6" w:rsidRDefault="00CA6120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05" w:name="_Toc14429648"/>
            <w:bookmarkStart w:id="406" w:name="_Toc137214935"/>
            <w:r w:rsidRPr="00056BC6">
              <w:rPr>
                <w:rFonts w:ascii="Arial" w:hAnsi="Arial" w:cs="Arial"/>
              </w:rPr>
              <w:t>VÀLVULA DE REGULACIÓ MULTIFUNCIONAL MANUAL</w:t>
            </w:r>
            <w:bookmarkEnd w:id="405"/>
            <w:bookmarkEnd w:id="406"/>
          </w:p>
        </w:tc>
      </w:tr>
      <w:tr w:rsidR="00317422" w:rsidRPr="00056BC6" w14:paraId="3404E4CC" w14:textId="77777777" w:rsidTr="00965DDD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106D46B6" w14:textId="77777777" w:rsidR="00317422" w:rsidRPr="00056BC6" w:rsidRDefault="00317422" w:rsidP="00CA6120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43" w:type="dxa"/>
            <w:gridSpan w:val="3"/>
          </w:tcPr>
          <w:p w14:paraId="4B3E6711" w14:textId="77777777" w:rsidR="00317422" w:rsidRPr="00056BC6" w:rsidRDefault="005D51C8" w:rsidP="00317422">
            <w:pPr>
              <w:jc w:val="both"/>
              <w:outlineLvl w:val="1"/>
              <w:rPr>
                <w:rFonts w:ascii="Arial" w:hAnsi="Arial" w:cs="Arial"/>
              </w:rPr>
            </w:pPr>
            <w:bookmarkStart w:id="407" w:name="_Toc14429649"/>
            <w:bookmarkStart w:id="408" w:name="_Toc137214936"/>
            <w:r>
              <w:rPr>
                <w:rFonts w:ascii="Arial" w:hAnsi="Arial" w:cs="Arial"/>
              </w:rPr>
              <w:t>IM-VAL</w:t>
            </w:r>
            <w:bookmarkEnd w:id="407"/>
            <w:bookmarkEnd w:id="408"/>
          </w:p>
        </w:tc>
      </w:tr>
      <w:tr w:rsidR="00CA6120" w:rsidRPr="00056BC6" w14:paraId="60B9A860" w14:textId="77777777" w:rsidTr="00965DDD">
        <w:trPr>
          <w:trHeight w:val="227"/>
          <w:jc w:val="center"/>
        </w:trPr>
        <w:tc>
          <w:tcPr>
            <w:tcW w:w="1743" w:type="dxa"/>
            <w:shd w:val="clear" w:color="auto" w:fill="E6E6E6"/>
          </w:tcPr>
          <w:p w14:paraId="3ACA35FC" w14:textId="77777777" w:rsidR="00CA6120" w:rsidRPr="00056BC6" w:rsidRDefault="00CA6120" w:rsidP="00CA6120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43" w:type="dxa"/>
            <w:gridSpan w:val="3"/>
          </w:tcPr>
          <w:p w14:paraId="7A85D025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 de regulació manual de cabal, pressió, sobrepressió i altres.</w:t>
            </w:r>
          </w:p>
          <w:p w14:paraId="7A8F2635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 de seccionament manual (tancar – obrir)</w:t>
            </w:r>
          </w:p>
        </w:tc>
      </w:tr>
    </w:tbl>
    <w:p w14:paraId="4D7D6515" w14:textId="77777777" w:rsidR="00CA6120" w:rsidRPr="002610A3" w:rsidRDefault="00CA6120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5E9BBA48" w14:textId="77777777" w:rsidR="00CA6120" w:rsidRPr="00965DDD" w:rsidRDefault="00377721" w:rsidP="00965DDD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65DDD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77A0F14" wp14:editId="10A147E9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1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60FFBA" id="Line 55" o:spid="_x0000_s1026" style="position:absolute;z-index:25166592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l99Eg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RY5ff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CA6120" w:rsidRPr="00965DDD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CA6120" w:rsidRPr="00056BC6" w14:paraId="20A5823E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7464C54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Disseny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EEAE2C4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Simple en construcció i operativitat. Permet treballar en gran diver</w:t>
            </w:r>
            <w:r w:rsidR="009B5424">
              <w:rPr>
                <w:rFonts w:ascii="Arial" w:hAnsi="Arial" w:cs="Arial"/>
              </w:rPr>
              <w:t>sitat de situacions i funcions.</w:t>
            </w:r>
          </w:p>
          <w:p w14:paraId="140A7882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Gran varietat de pressions i cabals</w:t>
            </w:r>
          </w:p>
          <w:p w14:paraId="70BDDE14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Gran varietat d’accionaments: manual, pressió, cabal, elèctrica, ...</w:t>
            </w:r>
          </w:p>
          <w:p w14:paraId="3EFD90B7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Controlable a distància hidràulicament i elèctricament</w:t>
            </w:r>
          </w:p>
        </w:tc>
      </w:tr>
      <w:tr w:rsidR="00CA6120" w:rsidRPr="00056BC6" w14:paraId="63BA4BFE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8823C20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Equipament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7494290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Amb diafragma </w:t>
            </w:r>
          </w:p>
          <w:p w14:paraId="208B44DD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Cambra de control amb cos, diafragma i tapa</w:t>
            </w:r>
          </w:p>
          <w:p w14:paraId="19DD8EC1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 diafragma treballa com actuador i com a seient de tancament. Pot ser canviada sense necessitat de desmuntar la vàlvula de la xarxa</w:t>
            </w:r>
          </w:p>
        </w:tc>
      </w:tr>
      <w:tr w:rsidR="00CA6120" w:rsidRPr="00056BC6" w14:paraId="5C44EC2D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D022CDB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Pèrdua de càrrega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77FC8BD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Variable segons l’obertura del diafragma</w:t>
            </w:r>
          </w:p>
        </w:tc>
      </w:tr>
      <w:tr w:rsidR="00CA6120" w:rsidRPr="00056BC6" w14:paraId="213C622D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B255B4E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Muntatge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432C9AD3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CA6120" w:rsidRPr="00056BC6" w14:paraId="6F50F98D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48F23CD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Pressió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25D45F1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Treball màxima 16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  <w:r w:rsidRPr="00056BC6">
              <w:rPr>
                <w:rFonts w:ascii="Arial" w:hAnsi="Arial" w:cs="Arial"/>
              </w:rPr>
              <w:t>. Mínima 1 Kg/cm</w:t>
            </w:r>
            <w:r w:rsidRPr="00056BC6">
              <w:rPr>
                <w:rFonts w:ascii="Arial" w:hAnsi="Arial" w:cs="Arial"/>
                <w:vertAlign w:val="superscript"/>
              </w:rPr>
              <w:t>2</w:t>
            </w:r>
          </w:p>
        </w:tc>
      </w:tr>
      <w:tr w:rsidR="00CA6120" w:rsidRPr="00056BC6" w14:paraId="5EB67D67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0828F9C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 xml:space="preserve">Connexions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BCC1109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Roscades des de </w:t>
            </w:r>
            <w:smartTag w:uri="urn:schemas-microsoft-com:office:smarttags" w:element="metricconverter">
              <w:smartTagPr>
                <w:attr w:name="ProductID" w:val="1”"/>
              </w:smartTagPr>
              <w:r w:rsidRPr="00056BC6">
                <w:rPr>
                  <w:rFonts w:ascii="Arial" w:hAnsi="Arial" w:cs="Arial"/>
                </w:rPr>
                <w:t>1”</w:t>
              </w:r>
            </w:smartTag>
            <w:r w:rsidRPr="00056BC6">
              <w:rPr>
                <w:rFonts w:ascii="Arial" w:hAnsi="Arial" w:cs="Arial"/>
              </w:rPr>
              <w:t xml:space="preserve"> a 2 “ i embridades des de </w:t>
            </w:r>
            <w:smartTag w:uri="urn:schemas-microsoft-com:office:smarttags" w:element="metricconverter">
              <w:smartTagPr>
                <w:attr w:name="ProductID" w:val="3”"/>
              </w:smartTagPr>
              <w:r w:rsidRPr="00056BC6">
                <w:rPr>
                  <w:rFonts w:ascii="Arial" w:hAnsi="Arial" w:cs="Arial"/>
                </w:rPr>
                <w:t>3”</w:t>
              </w:r>
            </w:smartTag>
            <w:r w:rsidRPr="00056BC6">
              <w:rPr>
                <w:rFonts w:ascii="Arial" w:hAnsi="Arial" w:cs="Arial"/>
              </w:rPr>
              <w:t xml:space="preserve"> a </w:t>
            </w:r>
            <w:smartTag w:uri="urn:schemas-microsoft-com:office:smarttags" w:element="metricconverter">
              <w:smartTagPr>
                <w:attr w:name="ProductID" w:val="6”"/>
              </w:smartTagPr>
              <w:r w:rsidRPr="00056BC6">
                <w:rPr>
                  <w:rFonts w:ascii="Arial" w:hAnsi="Arial" w:cs="Arial"/>
                </w:rPr>
                <w:t>6”</w:t>
              </w:r>
            </w:smartTag>
          </w:p>
        </w:tc>
      </w:tr>
      <w:tr w:rsidR="00CA6120" w:rsidRPr="00056BC6" w14:paraId="18024F36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9F5D16E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Acabats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67029DA" w14:textId="77777777" w:rsidR="00CA6120" w:rsidRPr="00056BC6" w:rsidRDefault="00CA6120" w:rsidP="00965DD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Neteja per xorro de sorra segons normes ISO  850, fosfatació i capa de poli</w:t>
            </w:r>
            <w:r w:rsidR="00965DDD">
              <w:rPr>
                <w:rFonts w:ascii="Arial" w:hAnsi="Arial" w:cs="Arial"/>
              </w:rPr>
              <w:t>è</w:t>
            </w:r>
            <w:r w:rsidRPr="00056BC6">
              <w:rPr>
                <w:rFonts w:ascii="Arial" w:hAnsi="Arial" w:cs="Arial"/>
              </w:rPr>
              <w:t>ster de 100 micres aplicada electrostàticament i secada al forn</w:t>
            </w:r>
          </w:p>
        </w:tc>
      </w:tr>
      <w:tr w:rsidR="00CA6120" w:rsidRPr="00056BC6" w14:paraId="0BA950F3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BA59B3E" w14:textId="77777777" w:rsidR="00CA6120" w:rsidRPr="00056BC6" w:rsidRDefault="00CA6120" w:rsidP="00056BC6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Materials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B415E16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Diafragma: goma nitrílica resistent a olis i amb certificat d’antitoxicitat. </w:t>
            </w:r>
          </w:p>
          <w:p w14:paraId="65C32D2F" w14:textId="77777777" w:rsidR="00CA6120" w:rsidRPr="00056BC6" w:rsidRDefault="00CA6120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Molla en acer inoxidable AISI 304</w:t>
            </w:r>
          </w:p>
        </w:tc>
      </w:tr>
      <w:tr w:rsidR="00D42B7B" w:rsidRPr="00056BC6" w14:paraId="0E6FD4C0" w14:textId="77777777" w:rsidTr="00965DDD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9932AD4" w14:textId="77777777" w:rsidR="00D42B7B" w:rsidRPr="00056BC6" w:rsidRDefault="00D42B7B" w:rsidP="008C2ADD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DDEFBD5" w14:textId="77777777" w:rsidR="00D42B7B" w:rsidRPr="00056BC6" w:rsidRDefault="00D42B7B" w:rsidP="008C2ADD">
            <w:pPr>
              <w:jc w:val="both"/>
              <w:rPr>
                <w:rFonts w:ascii="Arial" w:hAnsi="Arial" w:cs="Arial"/>
              </w:rPr>
            </w:pPr>
          </w:p>
        </w:tc>
      </w:tr>
      <w:tr w:rsidR="00CA6120" w:rsidRPr="00056BC6" w14:paraId="161D2B9C" w14:textId="77777777" w:rsidTr="00CF73AF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419054" w14:textId="77777777" w:rsidR="00CA6120" w:rsidRPr="00CF73AF" w:rsidRDefault="00CF73AF" w:rsidP="00CF73AF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4AEAC4" w14:textId="77777777" w:rsidR="00CA6120" w:rsidRPr="00056BC6" w:rsidRDefault="005D51C8" w:rsidP="00CF73A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IM-VAL </w:t>
            </w:r>
            <w:r w:rsidR="00F76C08">
              <w:rPr>
                <w:rFonts w:ascii="Arial" w:hAnsi="Arial" w:cs="Arial"/>
              </w:rPr>
              <w:t>o similar</w:t>
            </w:r>
          </w:p>
        </w:tc>
      </w:tr>
      <w:tr w:rsidR="00CA6120" w:rsidRPr="00056BC6" w14:paraId="2188711F" w14:textId="77777777" w:rsidTr="00CF73AF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1EC14E" w14:textId="77777777" w:rsidR="005D51C8" w:rsidRPr="00056BC6" w:rsidRDefault="00CA6120" w:rsidP="00CF73AF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REFERÈNCIA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EAD209" w14:textId="77777777" w:rsidR="00CA6120" w:rsidRPr="00056BC6" w:rsidRDefault="00CA6120" w:rsidP="00CF73AF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sèrie 911</w:t>
            </w:r>
          </w:p>
        </w:tc>
      </w:tr>
      <w:tr w:rsidR="005D51C8" w:rsidRPr="00056BC6" w14:paraId="7DF76CB3" w14:textId="77777777" w:rsidTr="00CF73AF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68818A" w14:textId="77777777" w:rsidR="005D51C8" w:rsidRPr="00056BC6" w:rsidRDefault="005D51C8" w:rsidP="00CF73AF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DISTRIBUÏDOR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3E455A" w14:textId="77777777" w:rsidR="005D51C8" w:rsidRPr="00056BC6" w:rsidRDefault="005D51C8" w:rsidP="00CF73A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COPERSA</w:t>
            </w:r>
            <w:r w:rsidR="00F76C08">
              <w:rPr>
                <w:rFonts w:ascii="Arial" w:hAnsi="Arial" w:cs="Arial"/>
              </w:rPr>
              <w:t xml:space="preserve"> </w:t>
            </w:r>
          </w:p>
        </w:tc>
      </w:tr>
    </w:tbl>
    <w:p w14:paraId="18121B85" w14:textId="77777777" w:rsidR="00CA6120" w:rsidRPr="002610A3" w:rsidRDefault="00CA6120" w:rsidP="00CA6120">
      <w:pPr>
        <w:rPr>
          <w:rFonts w:ascii="Arial" w:hAnsi="Arial" w:cs="Arial"/>
        </w:rPr>
      </w:pPr>
    </w:p>
    <w:p w14:paraId="09B686F9" w14:textId="77777777" w:rsidR="00CA6120" w:rsidRPr="002610A3" w:rsidRDefault="00CA6120" w:rsidP="00422C28">
      <w:pPr>
        <w:jc w:val="both"/>
        <w:rPr>
          <w:rFonts w:ascii="Arial" w:hAnsi="Arial" w:cs="Arial"/>
        </w:rPr>
      </w:pPr>
    </w:p>
    <w:p w14:paraId="3A64C723" w14:textId="77777777" w:rsidR="00FD05B7" w:rsidRDefault="00FD05B7" w:rsidP="00422C28">
      <w:pPr>
        <w:jc w:val="both"/>
        <w:rPr>
          <w:rFonts w:ascii="Arial" w:hAnsi="Arial" w:cs="Arial"/>
        </w:rPr>
        <w:sectPr w:rsidR="00FD05B7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21"/>
        <w:gridCol w:w="5466"/>
        <w:gridCol w:w="835"/>
        <w:gridCol w:w="1517"/>
      </w:tblGrid>
      <w:tr w:rsidR="00710880" w:rsidRPr="00056BC6" w14:paraId="5A69C395" w14:textId="77777777" w:rsidTr="00CF73AF">
        <w:trPr>
          <w:trHeight w:val="284"/>
          <w:jc w:val="center"/>
        </w:trPr>
        <w:tc>
          <w:tcPr>
            <w:tcW w:w="9226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47386AE6" w14:textId="77777777" w:rsidR="00710880" w:rsidRPr="00056BC6" w:rsidRDefault="00710880" w:rsidP="002F18CD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710880" w:rsidRPr="00056BC6" w14:paraId="6FEFB03F" w14:textId="77777777" w:rsidTr="00CF73AF">
        <w:trPr>
          <w:trHeight w:val="227"/>
          <w:jc w:val="center"/>
        </w:trPr>
        <w:tc>
          <w:tcPr>
            <w:tcW w:w="1743" w:type="dxa"/>
            <w:tcBorders>
              <w:left w:val="nil"/>
            </w:tcBorders>
            <w:shd w:val="clear" w:color="auto" w:fill="E6E6E6"/>
          </w:tcPr>
          <w:p w14:paraId="268116A7" w14:textId="77777777" w:rsidR="00710880" w:rsidRPr="00056BC6" w:rsidRDefault="00710880" w:rsidP="002F1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32" w:type="dxa"/>
          </w:tcPr>
          <w:p w14:paraId="414ED13F" w14:textId="77777777" w:rsidR="00710880" w:rsidRPr="00056BC6" w:rsidRDefault="00710880" w:rsidP="002F18C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799" w:type="dxa"/>
            <w:shd w:val="clear" w:color="auto" w:fill="E6E6E6"/>
          </w:tcPr>
          <w:p w14:paraId="07BE29CB" w14:textId="77777777" w:rsidR="00710880" w:rsidRPr="00056BC6" w:rsidRDefault="00710880" w:rsidP="002F18CD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2" w:type="dxa"/>
            <w:tcBorders>
              <w:right w:val="nil"/>
            </w:tcBorders>
          </w:tcPr>
          <w:p w14:paraId="2556044C" w14:textId="77777777" w:rsidR="00710880" w:rsidRPr="00056BC6" w:rsidRDefault="00710880" w:rsidP="002F18C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13/10/2011</w:t>
            </w:r>
          </w:p>
        </w:tc>
      </w:tr>
      <w:tr w:rsidR="00710880" w:rsidRPr="00056BC6" w14:paraId="39874758" w14:textId="77777777" w:rsidTr="00CF73AF">
        <w:trPr>
          <w:trHeight w:val="227"/>
          <w:jc w:val="center"/>
        </w:trPr>
        <w:tc>
          <w:tcPr>
            <w:tcW w:w="1743" w:type="dxa"/>
            <w:tcBorders>
              <w:left w:val="nil"/>
            </w:tcBorders>
            <w:shd w:val="clear" w:color="auto" w:fill="E6E6E6"/>
          </w:tcPr>
          <w:p w14:paraId="59495C84" w14:textId="77777777" w:rsidR="00710880" w:rsidRPr="00056BC6" w:rsidRDefault="00710880" w:rsidP="002F1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43" w:type="dxa"/>
            <w:gridSpan w:val="3"/>
            <w:tcBorders>
              <w:right w:val="nil"/>
            </w:tcBorders>
          </w:tcPr>
          <w:p w14:paraId="6E6F2910" w14:textId="77777777" w:rsidR="00710880" w:rsidRPr="00056BC6" w:rsidRDefault="00710880" w:rsidP="00710880">
            <w:pPr>
              <w:jc w:val="both"/>
              <w:outlineLvl w:val="0"/>
              <w:rPr>
                <w:rFonts w:ascii="Arial" w:hAnsi="Arial" w:cs="Arial"/>
              </w:rPr>
            </w:pPr>
            <w:bookmarkStart w:id="409" w:name="_Toc14429650"/>
            <w:bookmarkStart w:id="410" w:name="_Toc137214937"/>
            <w:r w:rsidRPr="00056BC6">
              <w:rPr>
                <w:rFonts w:ascii="Arial" w:hAnsi="Arial" w:cs="Arial"/>
              </w:rPr>
              <w:t xml:space="preserve">VÀLVULA DE REGULACIÓ </w:t>
            </w:r>
            <w:r>
              <w:rPr>
                <w:rFonts w:ascii="Arial" w:hAnsi="Arial" w:cs="Arial"/>
              </w:rPr>
              <w:t>MULTIORIFICI</w:t>
            </w:r>
            <w:bookmarkEnd w:id="409"/>
            <w:bookmarkEnd w:id="410"/>
            <w:r>
              <w:rPr>
                <w:rFonts w:ascii="Arial" w:hAnsi="Arial" w:cs="Arial"/>
              </w:rPr>
              <w:t xml:space="preserve"> </w:t>
            </w:r>
          </w:p>
        </w:tc>
      </w:tr>
      <w:tr w:rsidR="00710880" w:rsidRPr="00056BC6" w14:paraId="67AA4C86" w14:textId="77777777" w:rsidTr="00CF73AF">
        <w:trPr>
          <w:trHeight w:val="227"/>
          <w:jc w:val="center"/>
        </w:trPr>
        <w:tc>
          <w:tcPr>
            <w:tcW w:w="1743" w:type="dxa"/>
            <w:tcBorders>
              <w:left w:val="nil"/>
            </w:tcBorders>
            <w:shd w:val="clear" w:color="auto" w:fill="E6E6E6"/>
          </w:tcPr>
          <w:p w14:paraId="15C8D09D" w14:textId="77777777" w:rsidR="00710880" w:rsidRPr="00056BC6" w:rsidRDefault="00710880" w:rsidP="002F18CD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43" w:type="dxa"/>
            <w:gridSpan w:val="3"/>
            <w:tcBorders>
              <w:right w:val="nil"/>
            </w:tcBorders>
          </w:tcPr>
          <w:p w14:paraId="53F7E21D" w14:textId="77777777" w:rsidR="00710880" w:rsidRPr="00056BC6" w:rsidRDefault="00710880" w:rsidP="002F18CD">
            <w:pPr>
              <w:jc w:val="both"/>
              <w:outlineLvl w:val="1"/>
              <w:rPr>
                <w:rFonts w:ascii="Arial" w:hAnsi="Arial" w:cs="Arial"/>
              </w:rPr>
            </w:pPr>
            <w:bookmarkStart w:id="411" w:name="_Toc14429651"/>
            <w:bookmarkStart w:id="412" w:name="_Toc137214938"/>
            <w:r>
              <w:rPr>
                <w:rFonts w:ascii="Arial" w:hAnsi="Arial" w:cs="Arial"/>
              </w:rPr>
              <w:t>IRUA</w:t>
            </w:r>
            <w:bookmarkEnd w:id="411"/>
            <w:bookmarkEnd w:id="412"/>
            <w:r>
              <w:rPr>
                <w:rFonts w:ascii="Arial" w:hAnsi="Arial" w:cs="Arial"/>
              </w:rPr>
              <w:t xml:space="preserve"> </w:t>
            </w:r>
          </w:p>
        </w:tc>
      </w:tr>
      <w:tr w:rsidR="00710880" w:rsidRPr="00056BC6" w14:paraId="61E459E1" w14:textId="77777777" w:rsidTr="00CF73AF">
        <w:trPr>
          <w:trHeight w:val="227"/>
          <w:jc w:val="center"/>
        </w:trPr>
        <w:tc>
          <w:tcPr>
            <w:tcW w:w="1743" w:type="dxa"/>
            <w:tcBorders>
              <w:left w:val="nil"/>
            </w:tcBorders>
            <w:shd w:val="clear" w:color="auto" w:fill="E6E6E6"/>
          </w:tcPr>
          <w:p w14:paraId="0B46904B" w14:textId="77777777" w:rsidR="00710880" w:rsidRPr="00056BC6" w:rsidRDefault="00710880" w:rsidP="002F18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43" w:type="dxa"/>
            <w:gridSpan w:val="3"/>
            <w:tcBorders>
              <w:right w:val="nil"/>
            </w:tcBorders>
          </w:tcPr>
          <w:p w14:paraId="2D1A3808" w14:textId="77777777" w:rsidR="00710880" w:rsidRPr="00056BC6" w:rsidRDefault="00710880" w:rsidP="002F18CD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 de regu</w:t>
            </w:r>
            <w:r>
              <w:rPr>
                <w:rFonts w:ascii="Arial" w:hAnsi="Arial" w:cs="Arial"/>
              </w:rPr>
              <w:t xml:space="preserve">lació manual de cabal, pressió </w:t>
            </w:r>
            <w:r w:rsidRPr="00056BC6">
              <w:rPr>
                <w:rFonts w:ascii="Arial" w:hAnsi="Arial" w:cs="Arial"/>
              </w:rPr>
              <w:t>i altres.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</w:tbl>
    <w:p w14:paraId="1058F7D0" w14:textId="77777777" w:rsidR="00710880" w:rsidRPr="002610A3" w:rsidRDefault="00710880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4027AFB1" w14:textId="77777777" w:rsidR="00710880" w:rsidRPr="00CF73AF" w:rsidRDefault="00377721" w:rsidP="00CF73AF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CF73AF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165080BA" wp14:editId="29671333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0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F0945B" id="Line 78" o:spid="_x0000_s1026" style="position:absolute;z-index:2516894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+BLEgIAACo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/jfgSx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710880" w:rsidRPr="00CF73AF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710880" w:rsidRPr="00056BC6" w14:paraId="21763881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D8BFDEE" w14:textId="77777777" w:rsidR="00710880" w:rsidRPr="00056BC6" w:rsidRDefault="00710880" w:rsidP="002F18CD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Disseny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E996B21" w14:textId="77777777" w:rsidR="00710880" w:rsidRDefault="00B84A56" w:rsidP="008917DC">
            <w:pPr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globus, de pas recte amb sistema de tancament mitjançant cilindre </w:t>
            </w:r>
            <w:r w:rsidR="002F18CD">
              <w:rPr>
                <w:rFonts w:ascii="Arial" w:hAnsi="Arial" w:cs="Arial"/>
              </w:rPr>
              <w:t>multiperforat amb disseny de precisió i anticavitació</w:t>
            </w:r>
            <w:r w:rsidR="008917DC">
              <w:rPr>
                <w:rFonts w:ascii="Arial" w:hAnsi="Arial" w:cs="Arial"/>
              </w:rPr>
              <w:t>.</w:t>
            </w:r>
          </w:p>
          <w:p w14:paraId="2EAF9865" w14:textId="77777777" w:rsidR="0053197D" w:rsidRPr="00056BC6" w:rsidRDefault="0053197D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Pistó equilibrat per requerir un parell de maniobres mínim. </w:t>
            </w:r>
          </w:p>
        </w:tc>
      </w:tr>
      <w:tr w:rsidR="00C44BB7" w:rsidRPr="00056BC6" w14:paraId="316B1D01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F627039" w14:textId="77777777" w:rsidR="00C44BB7" w:rsidRDefault="00C44BB7" w:rsidP="002F18CD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Actuació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E781FDD" w14:textId="77777777" w:rsidR="00C44BB7" w:rsidRDefault="00C44BB7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Manual per volant extern</w:t>
            </w:r>
          </w:p>
        </w:tc>
      </w:tr>
      <w:tr w:rsidR="00710880" w:rsidRPr="00056BC6" w14:paraId="13AC607C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5448048" w14:textId="77777777" w:rsidR="00710880" w:rsidRPr="00056BC6" w:rsidRDefault="0053197D" w:rsidP="002F18CD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Materials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FFA50F3" w14:textId="77777777" w:rsidR="00710880" w:rsidRDefault="00F654E4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Cos: fosa </w:t>
            </w:r>
            <w:r w:rsidR="00CE5D13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odular GJS5007</w:t>
            </w:r>
          </w:p>
          <w:p w14:paraId="210071CA" w14:textId="77777777" w:rsidR="00F654E4" w:rsidRDefault="00F654E4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Cilindre perforat: inox. A304</w:t>
            </w:r>
          </w:p>
          <w:p w14:paraId="291A215C" w14:textId="77777777" w:rsidR="00F654E4" w:rsidRDefault="00F654E4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Tapa: acer al carboni </w:t>
            </w:r>
          </w:p>
          <w:p w14:paraId="6A7E8B21" w14:textId="77777777" w:rsidR="00F654E4" w:rsidRPr="00056BC6" w:rsidRDefault="00F654E4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Altres: inox i bronze </w:t>
            </w:r>
          </w:p>
        </w:tc>
      </w:tr>
      <w:tr w:rsidR="00710880" w:rsidRPr="00056BC6" w14:paraId="28E2DC58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6FE3350" w14:textId="77777777" w:rsidR="00710880" w:rsidRPr="00056BC6" w:rsidRDefault="00710880" w:rsidP="002F18CD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Pressió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1035BBA" w14:textId="77777777" w:rsidR="00710880" w:rsidRPr="00056BC6" w:rsidRDefault="000C3962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10, PN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16, PN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25 i PN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40 </w:t>
            </w:r>
          </w:p>
        </w:tc>
      </w:tr>
      <w:tr w:rsidR="00710880" w:rsidRPr="00056BC6" w14:paraId="4549ED7A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22BD37E" w14:textId="77777777" w:rsidR="00710880" w:rsidRPr="00056BC6" w:rsidRDefault="00710880" w:rsidP="002F18CD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 xml:space="preserve">Connexions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65D531B" w14:textId="77777777" w:rsidR="00710880" w:rsidRPr="00056BC6" w:rsidRDefault="000C3962" w:rsidP="00703A1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Des de DN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50 </w:t>
            </w:r>
            <w:r w:rsidR="00703A1D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DN</w:t>
            </w:r>
            <w:r w:rsidR="001347A0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900 </w:t>
            </w:r>
          </w:p>
        </w:tc>
      </w:tr>
      <w:tr w:rsidR="00710880" w:rsidRPr="00056BC6" w14:paraId="6350D67D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02843C7" w14:textId="77777777" w:rsidR="00710880" w:rsidRPr="00056BC6" w:rsidRDefault="00710880" w:rsidP="002F18CD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Acabats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63BCF6B1" w14:textId="77777777" w:rsidR="00710880" w:rsidRPr="00056BC6" w:rsidRDefault="000C3962" w:rsidP="002F18CD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200 micres de gruix d’epoxi atòxic (interior i exterior) </w:t>
            </w:r>
          </w:p>
        </w:tc>
      </w:tr>
      <w:tr w:rsidR="00632418" w:rsidRPr="00056BC6" w14:paraId="72DAE433" w14:textId="77777777" w:rsidTr="00CF73AF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F4172B8" w14:textId="77777777" w:rsidR="00632418" w:rsidRPr="00056BC6" w:rsidRDefault="00632418" w:rsidP="008C2ADD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CDAD99A" w14:textId="77777777" w:rsidR="00632418" w:rsidRPr="00056BC6" w:rsidRDefault="00632418" w:rsidP="008C2ADD">
            <w:pPr>
              <w:jc w:val="both"/>
              <w:rPr>
                <w:rFonts w:ascii="Arial" w:hAnsi="Arial" w:cs="Arial"/>
              </w:rPr>
            </w:pPr>
          </w:p>
        </w:tc>
      </w:tr>
      <w:tr w:rsidR="00710880" w:rsidRPr="00056BC6" w14:paraId="218815B9" w14:textId="77777777" w:rsidTr="00CF73AF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717116" w14:textId="77777777" w:rsidR="00710880" w:rsidRPr="00CF73AF" w:rsidRDefault="00CF73AF" w:rsidP="00CF73AF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C3CDF" w14:textId="77777777" w:rsidR="00710880" w:rsidRPr="00056BC6" w:rsidRDefault="0053197D" w:rsidP="00CF73A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IRUA</w:t>
            </w:r>
            <w:r w:rsidR="00F76C08">
              <w:rPr>
                <w:rFonts w:ascii="Arial" w:hAnsi="Arial" w:cs="Arial"/>
              </w:rPr>
              <w:t xml:space="preserve"> o similar</w:t>
            </w:r>
          </w:p>
        </w:tc>
      </w:tr>
      <w:tr w:rsidR="00710880" w:rsidRPr="00056BC6" w14:paraId="3D0E3D30" w14:textId="77777777" w:rsidTr="00CF73AF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B62475" w14:textId="77777777" w:rsidR="00710880" w:rsidRPr="00056BC6" w:rsidRDefault="00710880" w:rsidP="00CF73AF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REFERÈNCIA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A19CEE" w14:textId="77777777" w:rsidR="00710880" w:rsidRPr="00056BC6" w:rsidRDefault="0053197D" w:rsidP="00CF73A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Figura 2710 </w:t>
            </w:r>
          </w:p>
        </w:tc>
      </w:tr>
    </w:tbl>
    <w:p w14:paraId="664E3579" w14:textId="77777777" w:rsidR="00710880" w:rsidRPr="002610A3" w:rsidRDefault="00710880" w:rsidP="00710880">
      <w:pPr>
        <w:rPr>
          <w:rFonts w:ascii="Arial" w:hAnsi="Arial" w:cs="Arial"/>
        </w:rPr>
      </w:pPr>
    </w:p>
    <w:p w14:paraId="61665765" w14:textId="77777777" w:rsidR="006922A4" w:rsidRDefault="006922A4" w:rsidP="00710880">
      <w:pPr>
        <w:jc w:val="both"/>
        <w:rPr>
          <w:rFonts w:ascii="Arial" w:hAnsi="Arial" w:cs="Arial"/>
        </w:rPr>
        <w:sectPr w:rsidR="006922A4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21"/>
        <w:gridCol w:w="5466"/>
        <w:gridCol w:w="835"/>
        <w:gridCol w:w="1517"/>
      </w:tblGrid>
      <w:tr w:rsidR="00E023D1" w:rsidRPr="00056BC6" w14:paraId="0DD5BC3C" w14:textId="77777777" w:rsidTr="00E65534">
        <w:trPr>
          <w:trHeight w:val="284"/>
          <w:jc w:val="center"/>
        </w:trPr>
        <w:tc>
          <w:tcPr>
            <w:tcW w:w="9412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2E33A1DF" w14:textId="77777777" w:rsidR="00E023D1" w:rsidRPr="00056BC6" w:rsidRDefault="00E023D1" w:rsidP="00165401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E023D1" w:rsidRPr="00056BC6" w14:paraId="0CD2E9D8" w14:textId="77777777" w:rsidTr="00E6553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5BA30391" w14:textId="77777777" w:rsidR="00E023D1" w:rsidRPr="00056BC6" w:rsidRDefault="00E023D1" w:rsidP="001654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37" w:type="dxa"/>
          </w:tcPr>
          <w:p w14:paraId="17CCAD3E" w14:textId="77777777" w:rsidR="00E023D1" w:rsidRPr="00056BC6" w:rsidRDefault="00E023D1" w:rsidP="00165401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221ED5A7" w14:textId="77777777" w:rsidR="00E023D1" w:rsidRPr="00056BC6" w:rsidRDefault="00E023D1" w:rsidP="00165401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1" w:type="dxa"/>
            <w:tcBorders>
              <w:right w:val="nil"/>
            </w:tcBorders>
          </w:tcPr>
          <w:p w14:paraId="13F72F01" w14:textId="77777777" w:rsidR="00E023D1" w:rsidRPr="00056BC6" w:rsidRDefault="00E023D1" w:rsidP="0016540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24/05/2012</w:t>
            </w:r>
          </w:p>
        </w:tc>
      </w:tr>
      <w:tr w:rsidR="00E023D1" w:rsidRPr="00056BC6" w14:paraId="249C4BB1" w14:textId="77777777" w:rsidTr="00E6553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1261CAF4" w14:textId="77777777" w:rsidR="00E023D1" w:rsidRPr="00056BC6" w:rsidRDefault="00E023D1" w:rsidP="001654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4CB3B10E" w14:textId="77777777" w:rsidR="00E023D1" w:rsidRPr="00056BC6" w:rsidRDefault="00E023D1" w:rsidP="00E023D1">
            <w:pPr>
              <w:jc w:val="both"/>
              <w:outlineLvl w:val="0"/>
              <w:rPr>
                <w:rFonts w:ascii="Arial" w:hAnsi="Arial" w:cs="Arial"/>
              </w:rPr>
            </w:pPr>
            <w:bookmarkStart w:id="413" w:name="_Toc14429652"/>
            <w:bookmarkStart w:id="414" w:name="_Toc137214939"/>
            <w:r w:rsidRPr="00056BC6">
              <w:rPr>
                <w:rFonts w:ascii="Arial" w:hAnsi="Arial" w:cs="Arial"/>
              </w:rPr>
              <w:t xml:space="preserve">VÀLVULA </w:t>
            </w:r>
            <w:r>
              <w:rPr>
                <w:rFonts w:ascii="Arial" w:hAnsi="Arial" w:cs="Arial"/>
              </w:rPr>
              <w:t>REGULADORA DE PAS ANULAR</w:t>
            </w:r>
            <w:bookmarkEnd w:id="413"/>
            <w:bookmarkEnd w:id="414"/>
            <w:r>
              <w:rPr>
                <w:rFonts w:ascii="Arial" w:hAnsi="Arial" w:cs="Arial"/>
              </w:rPr>
              <w:t xml:space="preserve">  </w:t>
            </w:r>
          </w:p>
        </w:tc>
      </w:tr>
      <w:tr w:rsidR="00E023D1" w:rsidRPr="00056BC6" w14:paraId="714FD310" w14:textId="77777777" w:rsidTr="00E6553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1B108478" w14:textId="77777777" w:rsidR="00E023D1" w:rsidRPr="00056BC6" w:rsidRDefault="00E023D1" w:rsidP="00165401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63B6A7CA" w14:textId="77777777" w:rsidR="00E023D1" w:rsidRPr="00056BC6" w:rsidRDefault="008E6C40" w:rsidP="008E6C40">
            <w:pPr>
              <w:jc w:val="both"/>
              <w:outlineLvl w:val="1"/>
              <w:rPr>
                <w:rFonts w:ascii="Arial" w:hAnsi="Arial" w:cs="Arial"/>
              </w:rPr>
            </w:pPr>
            <w:bookmarkStart w:id="415" w:name="_Toc14429653"/>
            <w:bookmarkStart w:id="416" w:name="_Toc137214940"/>
            <w:r>
              <w:rPr>
                <w:rFonts w:ascii="Arial" w:hAnsi="Arial" w:cs="Arial"/>
              </w:rPr>
              <w:t>ERHARD</w:t>
            </w:r>
            <w:bookmarkEnd w:id="415"/>
            <w:bookmarkEnd w:id="416"/>
            <w:r w:rsidR="00E023D1">
              <w:rPr>
                <w:rFonts w:ascii="Arial" w:hAnsi="Arial" w:cs="Arial"/>
              </w:rPr>
              <w:t xml:space="preserve"> </w:t>
            </w:r>
          </w:p>
        </w:tc>
      </w:tr>
      <w:tr w:rsidR="00E023D1" w:rsidRPr="00056BC6" w14:paraId="40E0AEA4" w14:textId="77777777" w:rsidTr="00E6553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1E60EF1F" w14:textId="77777777" w:rsidR="00E023D1" w:rsidRPr="00056BC6" w:rsidRDefault="00E023D1" w:rsidP="00165401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07C237BB" w14:textId="77777777" w:rsidR="00E023D1" w:rsidRPr="00056BC6" w:rsidRDefault="008E6C40" w:rsidP="008E6C4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Regular variables hidràuliques (cabal, pressió, nivell, ...) </w:t>
            </w:r>
          </w:p>
        </w:tc>
      </w:tr>
    </w:tbl>
    <w:p w14:paraId="06989BC7" w14:textId="77777777" w:rsidR="00E023D1" w:rsidRPr="002610A3" w:rsidRDefault="00E023D1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79CDEBC" w14:textId="77777777" w:rsidR="00E023D1" w:rsidRPr="00E65534" w:rsidRDefault="00377721" w:rsidP="00E6553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6553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725844C5" wp14:editId="3F53311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9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BBAFAB" id="Line 82" o:spid="_x0000_s1026" style="position:absolute;z-index:25169254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0NNEgIAACoEAAAOAAAAZHJzL2Uyb0RvYy54bWysU8GO2jAQvVfqP1i+QxI2Sy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V0dDTR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E023D1" w:rsidRPr="00E6553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337"/>
        <w:gridCol w:w="7302"/>
      </w:tblGrid>
      <w:tr w:rsidR="00165401" w:rsidRPr="00056BC6" w14:paraId="737BF66A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819AA0A" w14:textId="77777777" w:rsidR="00165401" w:rsidRPr="00056BC6" w:rsidRDefault="00165401" w:rsidP="00165401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D</w:t>
            </w:r>
            <w:r>
              <w:rPr>
                <w:rFonts w:ascii="Arial" w:hAnsi="Arial" w:cs="Arial"/>
                <w:b/>
              </w:rPr>
              <w:t>N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B9D1003" w14:textId="77777777" w:rsidR="00165401" w:rsidRPr="00056BC6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 150 a 1200  </w:t>
            </w:r>
          </w:p>
        </w:tc>
      </w:tr>
      <w:tr w:rsidR="00165401" w:rsidRPr="00056BC6" w14:paraId="6F24B419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5A92A9A" w14:textId="77777777" w:rsidR="00165401" w:rsidRPr="00056BC6" w:rsidRDefault="00165401" w:rsidP="00165401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PN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5D45DF0" w14:textId="77777777" w:rsidR="00165401" w:rsidRPr="00056BC6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 10 a 40 kg/cm2</w:t>
            </w:r>
          </w:p>
        </w:tc>
      </w:tr>
      <w:tr w:rsidR="00E023D1" w:rsidRPr="00056BC6" w14:paraId="4C050623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E1E2348" w14:textId="77777777" w:rsidR="00E023D1" w:rsidRPr="00056BC6" w:rsidRDefault="00E023D1" w:rsidP="00165401">
            <w:pPr>
              <w:jc w:val="both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Disseny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53C7945" w14:textId="77777777" w:rsidR="00E023D1" w:rsidRPr="00056BC6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Corona d’aletes </w:t>
            </w:r>
            <w:r w:rsidR="00E023D1">
              <w:rPr>
                <w:rFonts w:ascii="Arial" w:hAnsi="Arial" w:cs="Arial"/>
              </w:rPr>
              <w:t xml:space="preserve"> </w:t>
            </w:r>
          </w:p>
        </w:tc>
      </w:tr>
      <w:tr w:rsidR="00E023D1" w:rsidRPr="00056BC6" w14:paraId="7FB7633B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7C93DC9" w14:textId="77777777" w:rsidR="00E023D1" w:rsidRDefault="00E023D1" w:rsidP="00165401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Actuació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7E543663" w14:textId="77777777" w:rsidR="00E023D1" w:rsidRDefault="00E023D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Manual per volant extern</w:t>
            </w:r>
          </w:p>
        </w:tc>
      </w:tr>
      <w:tr w:rsidR="00E023D1" w:rsidRPr="00056BC6" w14:paraId="782FA7C1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966C499" w14:textId="77777777" w:rsidR="00E023D1" w:rsidRPr="00056BC6" w:rsidRDefault="00E023D1" w:rsidP="00165401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Materials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3690E64B" w14:textId="77777777" w:rsidR="00E023D1" w:rsidRDefault="00E023D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Cos: fosa </w:t>
            </w:r>
            <w:r w:rsidR="00165401">
              <w:rPr>
                <w:rFonts w:ascii="Arial" w:hAnsi="Arial" w:cs="Arial"/>
              </w:rPr>
              <w:t>GG-25</w:t>
            </w:r>
          </w:p>
          <w:p w14:paraId="6FDF9460" w14:textId="77777777" w:rsidR="00165401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Guies pistó: bronze </w:t>
            </w:r>
          </w:p>
          <w:p w14:paraId="6F4C0B80" w14:textId="77777777" w:rsidR="00165401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Manovella, pistó, eix, biela, pern: acer inox </w:t>
            </w:r>
          </w:p>
          <w:p w14:paraId="53622B9A" w14:textId="77777777" w:rsidR="00E023D1" w:rsidRPr="00056BC6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Junta d’estanquitat: NBR </w:t>
            </w:r>
            <w:r w:rsidR="00E023D1">
              <w:rPr>
                <w:rFonts w:ascii="Arial" w:hAnsi="Arial" w:cs="Arial"/>
              </w:rPr>
              <w:t xml:space="preserve"> </w:t>
            </w:r>
          </w:p>
        </w:tc>
      </w:tr>
      <w:tr w:rsidR="00E023D1" w:rsidRPr="00056BC6" w14:paraId="6E198C43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57439E22" w14:textId="77777777" w:rsidR="00E023D1" w:rsidRPr="00056BC6" w:rsidRDefault="00165401" w:rsidP="00165401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Accionament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816647A" w14:textId="77777777" w:rsidR="00E023D1" w:rsidRPr="00056BC6" w:rsidRDefault="00165401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Mecanisme de biela manovella accionada per servomotor elèctric amb temps de tancament de 292 s, tipus AUMA SAR 14,5, 400 V, 50 Hz, amb finals de cursa, limitadors de parell i resistència de caldeig. </w:t>
            </w:r>
          </w:p>
        </w:tc>
      </w:tr>
      <w:tr w:rsidR="00E023D1" w:rsidRPr="00056BC6" w14:paraId="04E6DCEB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6526CE6A" w14:textId="77777777" w:rsidR="00E023D1" w:rsidRPr="00056BC6" w:rsidRDefault="006F0A5A" w:rsidP="00165401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Accesoris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1CC99DE3" w14:textId="77777777" w:rsidR="00E023D1" w:rsidRDefault="006F0A5A" w:rsidP="0016540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Placa de peu d’</w:t>
            </w:r>
            <w:r w:rsidR="00B305C8">
              <w:rPr>
                <w:rFonts w:ascii="Arial" w:hAnsi="Arial" w:cs="Arial"/>
              </w:rPr>
              <w:t>acer z</w:t>
            </w:r>
            <w:r>
              <w:rPr>
                <w:rFonts w:ascii="Arial" w:hAnsi="Arial" w:cs="Arial"/>
              </w:rPr>
              <w:t>incat per a suport vàlvula</w:t>
            </w:r>
          </w:p>
          <w:p w14:paraId="7DBADE16" w14:textId="77777777" w:rsidR="006F0A5A" w:rsidRPr="00056BC6" w:rsidRDefault="006F0A5A" w:rsidP="00B305C8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Placa de fosa d’acer soldat amb </w:t>
            </w:r>
            <w:r w:rsidR="00B305C8">
              <w:rPr>
                <w:rFonts w:ascii="Arial" w:hAnsi="Arial" w:cs="Arial"/>
              </w:rPr>
              <w:t>lliscant</w:t>
            </w:r>
            <w:r>
              <w:rPr>
                <w:rFonts w:ascii="Arial" w:hAnsi="Arial" w:cs="Arial"/>
              </w:rPr>
              <w:t xml:space="preserve"> de plàstic i perns d’ancoratge</w:t>
            </w:r>
          </w:p>
        </w:tc>
      </w:tr>
      <w:tr w:rsidR="00E023D1" w:rsidRPr="00056BC6" w14:paraId="18BA76E2" w14:textId="77777777" w:rsidTr="0016234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27B5DEA4" w14:textId="77777777" w:rsidR="00E023D1" w:rsidRPr="00056BC6" w:rsidRDefault="00E023D1" w:rsidP="00165401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072B070F" w14:textId="77777777" w:rsidR="00E023D1" w:rsidRPr="00056BC6" w:rsidRDefault="00E023D1" w:rsidP="00165401">
            <w:pPr>
              <w:jc w:val="both"/>
              <w:rPr>
                <w:rFonts w:ascii="Arial" w:hAnsi="Arial" w:cs="Arial"/>
              </w:rPr>
            </w:pPr>
          </w:p>
        </w:tc>
      </w:tr>
      <w:tr w:rsidR="00E023D1" w:rsidRPr="00056BC6" w14:paraId="3484662C" w14:textId="77777777" w:rsidTr="00162344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F8AED" w14:textId="77777777" w:rsidR="00E023D1" w:rsidRPr="00056BC6" w:rsidRDefault="006F0A5A" w:rsidP="0016234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31833D" w14:textId="77777777" w:rsidR="00E023D1" w:rsidRPr="00056BC6" w:rsidRDefault="006F0A5A" w:rsidP="001623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PLUNGER kat 128100 </w:t>
            </w:r>
          </w:p>
        </w:tc>
      </w:tr>
      <w:tr w:rsidR="00E023D1" w:rsidRPr="00056BC6" w14:paraId="32DC55DF" w14:textId="77777777" w:rsidTr="00162344">
        <w:trPr>
          <w:trHeight w:val="28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06380" w14:textId="77777777" w:rsidR="00E023D1" w:rsidRPr="00056BC6" w:rsidRDefault="006F0A5A" w:rsidP="00162344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60435" w14:textId="77777777" w:rsidR="00E023D1" w:rsidRPr="00056BC6" w:rsidRDefault="006F0A5A" w:rsidP="001623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ERHARD o similar </w:t>
            </w:r>
          </w:p>
        </w:tc>
      </w:tr>
    </w:tbl>
    <w:p w14:paraId="49D72613" w14:textId="77777777" w:rsidR="00CA6120" w:rsidRDefault="00CA6120" w:rsidP="00422C28">
      <w:pPr>
        <w:jc w:val="both"/>
        <w:rPr>
          <w:rFonts w:ascii="Arial" w:hAnsi="Arial" w:cs="Arial"/>
        </w:rPr>
      </w:pPr>
    </w:p>
    <w:p w14:paraId="5DDC8D7A" w14:textId="77777777" w:rsidR="00E023D1" w:rsidRDefault="00E023D1" w:rsidP="00422C28">
      <w:pPr>
        <w:jc w:val="both"/>
        <w:rPr>
          <w:rFonts w:ascii="Arial" w:hAnsi="Arial" w:cs="Arial"/>
        </w:rPr>
      </w:pPr>
    </w:p>
    <w:p w14:paraId="712C74B5" w14:textId="77777777" w:rsidR="00E023D1" w:rsidRPr="002610A3" w:rsidRDefault="00E023D1" w:rsidP="00422C28">
      <w:pPr>
        <w:jc w:val="both"/>
        <w:rPr>
          <w:rFonts w:ascii="Arial" w:hAnsi="Arial" w:cs="Arial"/>
        </w:rPr>
        <w:sectPr w:rsidR="00E023D1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21"/>
        <w:gridCol w:w="5466"/>
        <w:gridCol w:w="835"/>
        <w:gridCol w:w="1517"/>
      </w:tblGrid>
      <w:tr w:rsidR="00F03D0A" w:rsidRPr="00056BC6" w14:paraId="255771DC" w14:textId="77777777" w:rsidTr="00162344">
        <w:trPr>
          <w:trHeight w:val="284"/>
          <w:jc w:val="center"/>
        </w:trPr>
        <w:tc>
          <w:tcPr>
            <w:tcW w:w="9412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51863977" w14:textId="77777777" w:rsidR="00F03D0A" w:rsidRPr="00056BC6" w:rsidRDefault="00F03D0A" w:rsidP="000548E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F03D0A" w:rsidRPr="00056BC6" w14:paraId="3C7CE874" w14:textId="77777777" w:rsidTr="0016234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26B7C06B" w14:textId="77777777" w:rsidR="00F03D0A" w:rsidRPr="00056BC6" w:rsidRDefault="00F03D0A" w:rsidP="000548E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37" w:type="dxa"/>
          </w:tcPr>
          <w:p w14:paraId="725D84E3" w14:textId="77777777" w:rsidR="00F03D0A" w:rsidRPr="00056BC6" w:rsidRDefault="00F03D0A" w:rsidP="000548E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08BFE544" w14:textId="77777777" w:rsidR="00F03D0A" w:rsidRPr="00056BC6" w:rsidRDefault="00F03D0A" w:rsidP="000548E2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1" w:type="dxa"/>
            <w:tcBorders>
              <w:right w:val="nil"/>
            </w:tcBorders>
          </w:tcPr>
          <w:p w14:paraId="44CB0B4A" w14:textId="77777777" w:rsidR="00F03D0A" w:rsidRPr="00056BC6" w:rsidRDefault="00F03D0A" w:rsidP="0060218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602185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/0</w:t>
            </w:r>
            <w:r w:rsidR="00602185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/20</w:t>
            </w:r>
            <w:r w:rsidR="00602185">
              <w:rPr>
                <w:rFonts w:ascii="Arial" w:hAnsi="Arial" w:cs="Arial"/>
              </w:rPr>
              <w:t>08</w:t>
            </w:r>
          </w:p>
        </w:tc>
      </w:tr>
      <w:tr w:rsidR="00F03D0A" w:rsidRPr="00056BC6" w14:paraId="21770E8C" w14:textId="77777777" w:rsidTr="0016234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1EEE8A6D" w14:textId="77777777" w:rsidR="00F03D0A" w:rsidRPr="00056BC6" w:rsidRDefault="00F03D0A" w:rsidP="000548E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40413ABC" w14:textId="77777777" w:rsidR="00F03D0A" w:rsidRPr="00056BC6" w:rsidRDefault="00F03D0A" w:rsidP="00602185">
            <w:pPr>
              <w:jc w:val="both"/>
              <w:outlineLvl w:val="0"/>
              <w:rPr>
                <w:rFonts w:ascii="Arial" w:hAnsi="Arial" w:cs="Arial"/>
              </w:rPr>
            </w:pPr>
            <w:bookmarkStart w:id="417" w:name="_Toc14429654"/>
            <w:bookmarkStart w:id="418" w:name="_Toc137214941"/>
            <w:r w:rsidRPr="00056BC6">
              <w:rPr>
                <w:rFonts w:ascii="Arial" w:hAnsi="Arial" w:cs="Arial"/>
              </w:rPr>
              <w:t xml:space="preserve">VÀLVULA </w:t>
            </w:r>
            <w:r>
              <w:rPr>
                <w:rFonts w:ascii="Arial" w:hAnsi="Arial" w:cs="Arial"/>
              </w:rPr>
              <w:t xml:space="preserve">REGULADORA </w:t>
            </w:r>
            <w:r w:rsidR="00602185">
              <w:rPr>
                <w:rFonts w:ascii="Arial" w:hAnsi="Arial" w:cs="Arial"/>
              </w:rPr>
              <w:t>MULTIRAIG</w:t>
            </w:r>
            <w:bookmarkEnd w:id="417"/>
            <w:bookmarkEnd w:id="418"/>
          </w:p>
        </w:tc>
      </w:tr>
      <w:tr w:rsidR="00F03D0A" w:rsidRPr="00056BC6" w14:paraId="6B0CF267" w14:textId="77777777" w:rsidTr="0016234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6F75D8F0" w14:textId="77777777" w:rsidR="00F03D0A" w:rsidRPr="00056BC6" w:rsidRDefault="00F03D0A" w:rsidP="000548E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1710655A" w14:textId="167AD82F" w:rsidR="00F03D0A" w:rsidRPr="00056BC6" w:rsidRDefault="00602185" w:rsidP="000548E2">
            <w:pPr>
              <w:jc w:val="both"/>
              <w:outlineLvl w:val="1"/>
              <w:rPr>
                <w:rFonts w:ascii="Arial" w:hAnsi="Arial" w:cs="Arial"/>
              </w:rPr>
            </w:pPr>
            <w:bookmarkStart w:id="419" w:name="_Toc14429655"/>
            <w:bookmarkStart w:id="420" w:name="_Toc137214942"/>
            <w:r>
              <w:rPr>
                <w:rFonts w:ascii="Arial" w:hAnsi="Arial" w:cs="Arial"/>
              </w:rPr>
              <w:t>SAPAG</w:t>
            </w:r>
            <w:bookmarkEnd w:id="419"/>
            <w:r w:rsidR="004326C8">
              <w:rPr>
                <w:rFonts w:ascii="Arial" w:hAnsi="Arial" w:cs="Arial"/>
              </w:rPr>
              <w:t>/EINAR</w:t>
            </w:r>
            <w:bookmarkEnd w:id="420"/>
          </w:p>
        </w:tc>
      </w:tr>
      <w:tr w:rsidR="00F03D0A" w:rsidRPr="00056BC6" w14:paraId="1B2C1019" w14:textId="77777777" w:rsidTr="00162344">
        <w:trPr>
          <w:trHeight w:val="227"/>
          <w:jc w:val="center"/>
        </w:trPr>
        <w:tc>
          <w:tcPr>
            <w:tcW w:w="1779" w:type="dxa"/>
            <w:tcBorders>
              <w:left w:val="nil"/>
            </w:tcBorders>
            <w:shd w:val="clear" w:color="auto" w:fill="E6E6E6"/>
          </w:tcPr>
          <w:p w14:paraId="6ABC48E9" w14:textId="77777777" w:rsidR="00F03D0A" w:rsidRPr="00056BC6" w:rsidRDefault="00F03D0A" w:rsidP="000548E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3" w:type="dxa"/>
            <w:gridSpan w:val="3"/>
            <w:tcBorders>
              <w:right w:val="nil"/>
            </w:tcBorders>
          </w:tcPr>
          <w:p w14:paraId="5445F746" w14:textId="77777777" w:rsidR="00F03D0A" w:rsidRPr="00056BC6" w:rsidRDefault="00F03D0A" w:rsidP="00602185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Regula</w:t>
            </w:r>
            <w:r w:rsidR="00602185">
              <w:rPr>
                <w:rFonts w:ascii="Arial" w:hAnsi="Arial" w:cs="Arial"/>
              </w:rPr>
              <w:t>ció de cabal - pressió</w:t>
            </w:r>
          </w:p>
        </w:tc>
      </w:tr>
    </w:tbl>
    <w:p w14:paraId="0472567E" w14:textId="77777777" w:rsidR="00F03D0A" w:rsidRDefault="00F03D0A" w:rsidP="00DD211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16CD739" w14:textId="77777777" w:rsidR="00250B42" w:rsidRPr="00162344" w:rsidRDefault="00764389" w:rsidP="0016234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16234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758E9B50" wp14:editId="7AE93E1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5904230" cy="0"/>
                <wp:effectExtent l="13335" t="8255" r="6985" b="10795"/>
                <wp:wrapNone/>
                <wp:docPr id="51" name="Conector rect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0423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39C4C5" id="Conector recto 51" o:spid="_x0000_s1026" style="position:absolute;z-index:25170585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64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" strokeweight=".5pt"/>
            </w:pict>
          </mc:Fallback>
        </mc:AlternateContent>
      </w:r>
      <w:r w:rsidR="00250B42" w:rsidRPr="00162344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610056F7" wp14:editId="651534BE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7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7CFD01" id="Line 82" o:spid="_x0000_s1026" style="position:absolute;z-index:25170995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b+KEwIAACo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Ff5v4o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250B42" w:rsidRPr="00162344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0" w:type="dxa"/>
          <w:bottom w:w="57" w:type="dxa"/>
          <w:right w:w="113" w:type="dxa"/>
        </w:tblCellMar>
        <w:tblLook w:val="01E0" w:firstRow="1" w:lastRow="1" w:firstColumn="1" w:lastColumn="1" w:noHBand="0" w:noVBand="0"/>
      </w:tblPr>
      <w:tblGrid>
        <w:gridCol w:w="2506"/>
        <w:gridCol w:w="1862"/>
        <w:gridCol w:w="5271"/>
      </w:tblGrid>
      <w:tr w:rsidR="00764389" w:rsidRPr="00056BC6" w14:paraId="1EE3F699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7896912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Diàmetres nominals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909655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smartTag w:uri="urn:schemas-microsoft-com:office:smarttags" w:element="metricconverter">
              <w:smartTagPr>
                <w:attr w:name="ProductID" w:val="100 a"/>
              </w:smartTagPr>
              <w:r w:rsidRPr="00056BC6">
                <w:rPr>
                  <w:rFonts w:ascii="Arial" w:hAnsi="Arial" w:cs="Arial"/>
                </w:rPr>
                <w:t>100 a</w:t>
              </w:r>
            </w:smartTag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1500 mm"/>
              </w:smartTagPr>
              <w:r w:rsidRPr="00056BC6">
                <w:rPr>
                  <w:rFonts w:ascii="Arial" w:hAnsi="Arial" w:cs="Arial"/>
                </w:rPr>
                <w:t>1500 mm</w:t>
              </w:r>
            </w:smartTag>
          </w:p>
        </w:tc>
      </w:tr>
      <w:tr w:rsidR="00764389" w:rsidRPr="00056BC6" w14:paraId="26A371AF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A781C82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Pressions nominals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EA614B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 ÷ 25 Kg/cm²</w:t>
            </w:r>
          </w:p>
        </w:tc>
      </w:tr>
      <w:tr w:rsidR="00764389" w:rsidRPr="00056BC6" w14:paraId="1DF0D020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74D0E94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Regulació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3532F6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100% del desplaçament mòbil de la placa</w:t>
            </w:r>
          </w:p>
        </w:tc>
      </w:tr>
      <w:tr w:rsidR="00764389" w:rsidRPr="00056BC6" w14:paraId="468A9B68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3A6D1D6A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Servomotor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0E316B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Elèctric AUMA, tipus SA amb resistència d’escalfament </w:t>
            </w:r>
          </w:p>
        </w:tc>
      </w:tr>
      <w:tr w:rsidR="00764389" w:rsidRPr="00056BC6" w14:paraId="6D61F334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E78ADD6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Alimentació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B1C868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400 V - 50 Hz</w:t>
            </w:r>
          </w:p>
        </w:tc>
      </w:tr>
      <w:tr w:rsidR="00764389" w:rsidRPr="00056BC6" w14:paraId="44B8A729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1BBFF49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Senyalització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3D74DB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Finals de carrera obertura - tancament</w:t>
            </w:r>
          </w:p>
        </w:tc>
      </w:tr>
      <w:tr w:rsidR="00764389" w:rsidRPr="00056BC6" w14:paraId="5DCEBBB5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AF1B32C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Indicador posició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7392AD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Mecànic amb regla graduada del 0÷100%</w:t>
            </w:r>
          </w:p>
        </w:tc>
      </w:tr>
      <w:tr w:rsidR="00764389" w:rsidRPr="00056BC6" w14:paraId="63D91643" w14:textId="77777777" w:rsidTr="00B00102">
        <w:trPr>
          <w:trHeight w:val="11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F03E5D2" w14:textId="77777777" w:rsidR="00764389" w:rsidRPr="00056BC6" w:rsidRDefault="00764389" w:rsidP="00B0010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9485AD" w14:textId="77777777" w:rsidR="00764389" w:rsidRPr="00056BC6" w:rsidRDefault="00764389" w:rsidP="00B00102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Limitador de parell </w:t>
            </w:r>
          </w:p>
        </w:tc>
      </w:tr>
      <w:tr w:rsidR="00764389" w:rsidRPr="00056BC6" w14:paraId="1D5B39B6" w14:textId="77777777" w:rsidTr="00B00102">
        <w:trPr>
          <w:trHeight w:val="850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A37EF12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Temps de maniobra</w:t>
            </w:r>
          </w:p>
        </w:tc>
        <w:tc>
          <w:tcPr>
            <w:tcW w:w="1790" w:type="dxa"/>
            <w:tcBorders>
              <w:top w:val="nil"/>
              <w:left w:val="nil"/>
              <w:bottom w:val="nil"/>
              <w:right w:val="nil"/>
            </w:tcBorders>
          </w:tcPr>
          <w:p w14:paraId="6EDB3A23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Fins a Ø 250,</w:t>
            </w:r>
          </w:p>
          <w:p w14:paraId="6B523E2F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Ø </w:t>
            </w:r>
            <w:smartTag w:uri="urn:schemas-microsoft-com:office:smarttags" w:element="metricconverter">
              <w:smartTagPr>
                <w:attr w:name="ProductID" w:val="300 a"/>
              </w:smartTagPr>
              <w:r w:rsidRPr="00056BC6">
                <w:rPr>
                  <w:rFonts w:ascii="Arial" w:hAnsi="Arial" w:cs="Arial"/>
                </w:rPr>
                <w:t>300 a</w:t>
              </w:r>
            </w:smartTag>
            <w:r w:rsidRPr="00056BC6">
              <w:rPr>
                <w:rFonts w:ascii="Arial" w:hAnsi="Arial" w:cs="Arial"/>
              </w:rPr>
              <w:t xml:space="preserve"> 500,</w:t>
            </w:r>
          </w:p>
          <w:p w14:paraId="4D287973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Ø </w:t>
            </w:r>
            <w:smartTag w:uri="urn:schemas-microsoft-com:office:smarttags" w:element="metricconverter">
              <w:smartTagPr>
                <w:attr w:name="ProductID" w:val="600 a"/>
              </w:smartTagPr>
              <w:r w:rsidRPr="00056BC6">
                <w:rPr>
                  <w:rFonts w:ascii="Arial" w:hAnsi="Arial" w:cs="Arial"/>
                </w:rPr>
                <w:t>600 a</w:t>
              </w:r>
            </w:smartTag>
            <w:r w:rsidRPr="00056BC6">
              <w:rPr>
                <w:rFonts w:ascii="Arial" w:hAnsi="Arial" w:cs="Arial"/>
              </w:rPr>
              <w:t xml:space="preserve"> 900,</w:t>
            </w:r>
          </w:p>
          <w:p w14:paraId="24C80BAB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Ø </w:t>
            </w: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1000,</w:t>
            </w:r>
          </w:p>
        </w:tc>
        <w:tc>
          <w:tcPr>
            <w:tcW w:w="5068" w:type="dxa"/>
            <w:tcBorders>
              <w:top w:val="nil"/>
              <w:left w:val="nil"/>
              <w:bottom w:val="nil"/>
              <w:right w:val="nil"/>
            </w:tcBorders>
          </w:tcPr>
          <w:p w14:paraId="29745F43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3 m"/>
              </w:smartTagPr>
              <w:r w:rsidRPr="00056BC6">
                <w:rPr>
                  <w:rFonts w:ascii="Arial" w:hAnsi="Arial" w:cs="Arial"/>
                </w:rPr>
                <w:t>3 m</w:t>
              </w:r>
            </w:smartTag>
            <w:r w:rsidRPr="00056BC6">
              <w:rPr>
                <w:rFonts w:ascii="Arial" w:hAnsi="Arial" w:cs="Arial"/>
              </w:rPr>
              <w:t xml:space="preserve">  45 s</w:t>
            </w:r>
          </w:p>
          <w:p w14:paraId="70775365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5 m"/>
              </w:smartTagPr>
              <w:r w:rsidRPr="00056BC6">
                <w:rPr>
                  <w:rFonts w:ascii="Arial" w:hAnsi="Arial" w:cs="Arial"/>
                </w:rPr>
                <w:t>5 m</w:t>
              </w:r>
            </w:smartTag>
            <w:r w:rsidRPr="00056BC6">
              <w:rPr>
                <w:rFonts w:ascii="Arial" w:hAnsi="Arial" w:cs="Arial"/>
              </w:rPr>
              <w:t xml:space="preserve">  20 s</w:t>
            </w:r>
          </w:p>
          <w:p w14:paraId="2CC74387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7 m"/>
              </w:smartTagPr>
              <w:r w:rsidRPr="00056BC6">
                <w:rPr>
                  <w:rFonts w:ascii="Arial" w:hAnsi="Arial" w:cs="Arial"/>
                </w:rPr>
                <w:t>7 m</w:t>
              </w:r>
            </w:smartTag>
          </w:p>
          <w:p w14:paraId="73765301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9 m"/>
              </w:smartTagPr>
              <w:r w:rsidRPr="00056BC6">
                <w:rPr>
                  <w:rFonts w:ascii="Arial" w:hAnsi="Arial" w:cs="Arial"/>
                </w:rPr>
                <w:t>9 m</w:t>
              </w:r>
            </w:smartTag>
          </w:p>
        </w:tc>
      </w:tr>
      <w:tr w:rsidR="00764389" w:rsidRPr="00056BC6" w14:paraId="3804C1BF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FC1C7C5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Materials</w:t>
            </w:r>
          </w:p>
          <w:p w14:paraId="5819A370" w14:textId="77777777" w:rsidR="00764389" w:rsidRPr="00056BC6" w:rsidRDefault="00764389" w:rsidP="00764389">
            <w:pPr>
              <w:numPr>
                <w:ilvl w:val="0"/>
                <w:numId w:val="15"/>
              </w:numPr>
              <w:tabs>
                <w:tab w:val="clear" w:pos="993"/>
                <w:tab w:val="num" w:pos="480"/>
              </w:tabs>
              <w:ind w:left="480" w:hanging="24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Cos </w:t>
            </w:r>
          </w:p>
          <w:p w14:paraId="6A9FD57A" w14:textId="77777777" w:rsidR="00764389" w:rsidRPr="00056BC6" w:rsidRDefault="00764389" w:rsidP="00764389">
            <w:pPr>
              <w:numPr>
                <w:ilvl w:val="0"/>
                <w:numId w:val="15"/>
              </w:numPr>
              <w:tabs>
                <w:tab w:val="clear" w:pos="993"/>
                <w:tab w:val="num" w:pos="480"/>
              </w:tabs>
              <w:ind w:left="480" w:hanging="24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Placa fixa</w:t>
            </w:r>
          </w:p>
          <w:p w14:paraId="10CDA8B4" w14:textId="77777777" w:rsidR="00764389" w:rsidRPr="00056BC6" w:rsidRDefault="00764389" w:rsidP="00764389">
            <w:pPr>
              <w:numPr>
                <w:ilvl w:val="0"/>
                <w:numId w:val="15"/>
              </w:numPr>
              <w:tabs>
                <w:tab w:val="clear" w:pos="993"/>
                <w:tab w:val="num" w:pos="480"/>
              </w:tabs>
              <w:ind w:left="480" w:hanging="24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Placa mòbil i suport </w:t>
            </w:r>
          </w:p>
          <w:p w14:paraId="3CCDACC6" w14:textId="77777777" w:rsidR="00764389" w:rsidRPr="00056BC6" w:rsidRDefault="00764389" w:rsidP="00764389">
            <w:pPr>
              <w:numPr>
                <w:ilvl w:val="0"/>
                <w:numId w:val="15"/>
              </w:numPr>
              <w:tabs>
                <w:tab w:val="clear" w:pos="993"/>
                <w:tab w:val="num" w:pos="480"/>
              </w:tabs>
              <w:ind w:left="480" w:hanging="240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Bieles </w:t>
            </w:r>
          </w:p>
          <w:p w14:paraId="396A084A" w14:textId="77777777" w:rsidR="00764389" w:rsidRPr="00056BC6" w:rsidRDefault="00764389" w:rsidP="00764389">
            <w:pPr>
              <w:numPr>
                <w:ilvl w:val="0"/>
                <w:numId w:val="15"/>
              </w:numPr>
              <w:tabs>
                <w:tab w:val="clear" w:pos="993"/>
                <w:tab w:val="num" w:pos="480"/>
              </w:tabs>
              <w:ind w:left="480" w:hanging="240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</w:rPr>
              <w:t>Juntes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CCC8FD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</w:p>
          <w:p w14:paraId="52475E09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Fosa Nodular GGG 50</w:t>
            </w:r>
          </w:p>
          <w:p w14:paraId="16EF6E17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INOX, 13% Cr</w:t>
            </w:r>
          </w:p>
          <w:p w14:paraId="7A5F34A1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</w:t>
            </w:r>
          </w:p>
          <w:p w14:paraId="3173013F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INOX. 13% Cr</w:t>
            </w:r>
          </w:p>
          <w:p w14:paraId="24039200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Pertuman 70 shore</w:t>
            </w:r>
          </w:p>
        </w:tc>
      </w:tr>
      <w:tr w:rsidR="00764389" w:rsidRPr="00056BC6" w14:paraId="41D81A8A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29899B9F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23F76F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Brides perforades s/norma AFNOR NF.E 29201 PN-10, 16 ó 25</w:t>
            </w:r>
          </w:p>
        </w:tc>
      </w:tr>
      <w:tr w:rsidR="00764389" w:rsidRPr="00056BC6" w14:paraId="0E3D71F8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A7F0956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Juntes i joc de cargols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95DC9F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especificacions del CAT</w:t>
            </w:r>
          </w:p>
        </w:tc>
      </w:tr>
      <w:tr w:rsidR="00764389" w:rsidRPr="00056BC6" w14:paraId="3E9DD058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649DF07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Procediment estàndard d’assaigs de recepció 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FE08A1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document del fabricant </w:t>
            </w:r>
          </w:p>
        </w:tc>
      </w:tr>
      <w:tr w:rsidR="00764389" w:rsidRPr="00056BC6" w14:paraId="4BC51694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474EA13A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Procés verbal d’assaig hidrostàtic 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8BFF12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documentació del fabricant </w:t>
            </w:r>
          </w:p>
        </w:tc>
      </w:tr>
      <w:tr w:rsidR="00764389" w:rsidRPr="00056BC6" w14:paraId="33523D61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2FFF8B7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Protecció contra la corrosió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F5733A" w14:textId="77777777" w:rsidR="00764389" w:rsidRPr="00056BC6" w:rsidRDefault="00764389" w:rsidP="00764389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Segons especificació del fabricant núm. 380.450.01 “Protecció reforçada ambient marí” per a l’exterior </w:t>
            </w:r>
          </w:p>
        </w:tc>
      </w:tr>
      <w:tr w:rsidR="00764389" w:rsidRPr="00056BC6" w14:paraId="16FA49B0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75098CC0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Conservació de la</w:t>
            </w:r>
          </w:p>
          <w:p w14:paraId="0A698BC7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puresa de l’aigua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2405AC" w14:textId="77777777" w:rsidR="00764389" w:rsidRPr="00056BC6" w:rsidRDefault="00764389" w:rsidP="00E26F61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Els materials emprats en la fabricació seran resistents a l’aigua, a la corrosió lliures de substàncies tòxiques i no potables</w:t>
            </w:r>
            <w:r w:rsidR="00E26F61">
              <w:rPr>
                <w:rFonts w:ascii="Arial" w:hAnsi="Arial" w:cs="Arial"/>
              </w:rPr>
              <w:t xml:space="preserve">, </w:t>
            </w:r>
            <w:r w:rsidRPr="00056BC6">
              <w:rPr>
                <w:rFonts w:ascii="Arial" w:hAnsi="Arial" w:cs="Arial"/>
              </w:rPr>
              <w:t xml:space="preserve">i no seran atacats per desenvolupament de bactèries, algues, fongs o altres formes de vida i sense arribar a contaminar l’aigua que pogués estar en contacte seu. Pintura interior qualitat alimentària. </w:t>
            </w:r>
          </w:p>
        </w:tc>
      </w:tr>
      <w:tr w:rsidR="00764389" w:rsidRPr="00056BC6" w14:paraId="6C518EF5" w14:textId="77777777" w:rsidTr="009C4DA9">
        <w:trPr>
          <w:trHeight w:val="283"/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1AE9B33D" w14:textId="77777777" w:rsidR="00764389" w:rsidRPr="00056BC6" w:rsidRDefault="00764389" w:rsidP="0076438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Marcatge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DFDE2" w14:textId="77777777" w:rsidR="00764389" w:rsidRPr="00056BC6" w:rsidRDefault="00E26F61" w:rsidP="00E26F6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</w:t>
            </w:r>
            <w:r w:rsidR="00764389" w:rsidRPr="00056BC6">
              <w:rPr>
                <w:rFonts w:ascii="Arial" w:hAnsi="Arial" w:cs="Arial"/>
              </w:rPr>
              <w:t>laca de característiques amb totes les dades i referències de les vàlvules.</w:t>
            </w:r>
          </w:p>
        </w:tc>
      </w:tr>
      <w:tr w:rsidR="00764389" w:rsidRPr="00056BC6" w14:paraId="30E72872" w14:textId="77777777" w:rsidTr="00B00102">
        <w:trPr>
          <w:jc w:val="center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0FE62E44" w14:textId="77777777" w:rsidR="00764389" w:rsidRDefault="00764389" w:rsidP="007C3BF2">
            <w:pPr>
              <w:spacing w:after="120"/>
              <w:rPr>
                <w:rFonts w:ascii="Arial" w:hAnsi="Arial" w:cs="Arial"/>
                <w:b/>
                <w:bCs/>
                <w:u w:val="single"/>
              </w:rPr>
            </w:pPr>
            <w:r w:rsidRPr="00E26F61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  <w:p w14:paraId="0C89917E" w14:textId="77777777" w:rsidR="007C3BF2" w:rsidRDefault="007C3BF2" w:rsidP="007C3BF2">
            <w:pPr>
              <w:spacing w:after="120"/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  <w:p w14:paraId="149F3763" w14:textId="77777777" w:rsidR="007C3BF2" w:rsidRPr="00E26F61" w:rsidRDefault="007C3BF2" w:rsidP="007C3BF2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68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1C95AD" w14:textId="77777777" w:rsidR="00764389" w:rsidRDefault="00764389" w:rsidP="007C3BF2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MONOVAR o similar</w:t>
            </w:r>
          </w:p>
          <w:p w14:paraId="52A6D6FA" w14:textId="77777777" w:rsidR="007C3BF2" w:rsidRDefault="007C3BF2" w:rsidP="007C3BF2">
            <w:pPr>
              <w:spacing w:after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Segons diàmetre</w:t>
            </w:r>
          </w:p>
          <w:p w14:paraId="65921972" w14:textId="27485AC0" w:rsidR="007C3BF2" w:rsidRPr="00056BC6" w:rsidRDefault="007C3BF2" w:rsidP="007C3BF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SAPAG</w:t>
            </w:r>
            <w:r w:rsidR="004326C8">
              <w:rPr>
                <w:rFonts w:ascii="Arial" w:hAnsi="Arial" w:cs="Arial"/>
              </w:rPr>
              <w:t>/EINAR</w:t>
            </w:r>
            <w:r w:rsidR="00BB489F">
              <w:rPr>
                <w:rFonts w:ascii="Arial" w:hAnsi="Arial" w:cs="Arial"/>
              </w:rPr>
              <w:t xml:space="preserve"> o similar</w:t>
            </w:r>
          </w:p>
        </w:tc>
      </w:tr>
    </w:tbl>
    <w:p w14:paraId="2F0764D2" w14:textId="77777777" w:rsidR="00764389" w:rsidRPr="00E26F61" w:rsidRDefault="00764389" w:rsidP="00764389">
      <w:pPr>
        <w:jc w:val="both"/>
        <w:rPr>
          <w:sz w:val="12"/>
          <w:szCs w:val="12"/>
        </w:rPr>
      </w:pPr>
    </w:p>
    <w:p w14:paraId="49B3AA19" w14:textId="77777777" w:rsidR="00FD05B7" w:rsidRPr="00E26F61" w:rsidRDefault="00FD05B7" w:rsidP="00422C28">
      <w:pPr>
        <w:jc w:val="both"/>
        <w:rPr>
          <w:rFonts w:ascii="Arial" w:hAnsi="Arial" w:cs="Arial"/>
          <w:sz w:val="12"/>
          <w:szCs w:val="12"/>
        </w:rPr>
        <w:sectPr w:rsidR="00FD05B7" w:rsidRPr="00E26F61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A81369" w:rsidRPr="00056BC6" w14:paraId="41BB45FD" w14:textId="77777777" w:rsidTr="009C4DA9">
        <w:trPr>
          <w:trHeight w:val="284"/>
          <w:jc w:val="center"/>
        </w:trPr>
        <w:tc>
          <w:tcPr>
            <w:tcW w:w="923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6D9F1" w:themeFill="text2" w:themeFillTint="33"/>
            <w:vAlign w:val="center"/>
          </w:tcPr>
          <w:p w14:paraId="0C916ACF" w14:textId="77777777" w:rsidR="00A81369" w:rsidRPr="00056BC6" w:rsidRDefault="00A81369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495063" w:rsidRPr="00056BC6" w14:paraId="39AFCA0A" w14:textId="77777777" w:rsidTr="009C4DA9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878DCFE" w14:textId="77777777" w:rsidR="00495063" w:rsidRPr="00056BC6" w:rsidRDefault="00495063" w:rsidP="0049506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2CD32" w14:textId="77777777" w:rsidR="00495063" w:rsidRPr="00056BC6" w:rsidRDefault="004950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F46D799" w14:textId="77777777" w:rsidR="00495063" w:rsidRPr="00056BC6" w:rsidRDefault="0049506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BC9D9A7" w14:textId="77777777" w:rsidR="00495063" w:rsidRPr="00056BC6" w:rsidRDefault="0049506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24/10/1997</w:t>
            </w:r>
          </w:p>
        </w:tc>
      </w:tr>
      <w:tr w:rsidR="00A81369" w:rsidRPr="00056BC6" w14:paraId="64839896" w14:textId="77777777" w:rsidTr="009C4DA9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7E6AA8A" w14:textId="77777777" w:rsidR="00A81369" w:rsidRPr="00056BC6" w:rsidRDefault="00A81369" w:rsidP="00A8136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7293FDB" w14:textId="77777777" w:rsidR="00A81369" w:rsidRPr="00056BC6" w:rsidRDefault="00A81369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21" w:name="_Toc99258013"/>
            <w:bookmarkStart w:id="422" w:name="_Toc14429656"/>
            <w:bookmarkStart w:id="423" w:name="_Toc137214943"/>
            <w:r w:rsidRPr="00056BC6">
              <w:rPr>
                <w:rFonts w:ascii="Arial" w:hAnsi="Arial" w:cs="Arial"/>
              </w:rPr>
              <w:t xml:space="preserve">VÀLVULA DE </w:t>
            </w:r>
            <w:bookmarkEnd w:id="421"/>
            <w:r w:rsidRPr="00056BC6">
              <w:rPr>
                <w:rFonts w:ascii="Arial" w:hAnsi="Arial" w:cs="Arial"/>
              </w:rPr>
              <w:t>RETENCIÓ</w:t>
            </w:r>
            <w:r w:rsidR="001A0F74" w:rsidRPr="00056BC6">
              <w:rPr>
                <w:rFonts w:ascii="Arial" w:hAnsi="Arial" w:cs="Arial"/>
              </w:rPr>
              <w:t xml:space="preserve"> </w:t>
            </w:r>
            <w:r w:rsidR="00BF0D14" w:rsidRPr="00056BC6">
              <w:rPr>
                <w:rFonts w:ascii="Arial" w:hAnsi="Arial" w:cs="Arial"/>
              </w:rPr>
              <w:t xml:space="preserve"> (</w:t>
            </w:r>
            <w:r w:rsidR="001A0F74" w:rsidRPr="00056BC6">
              <w:rPr>
                <w:rFonts w:ascii="Arial" w:hAnsi="Arial" w:cs="Arial"/>
              </w:rPr>
              <w:t>NORVAL</w:t>
            </w:r>
            <w:r w:rsidR="00BF0D14" w:rsidRPr="00056BC6">
              <w:rPr>
                <w:rFonts w:ascii="Arial" w:hAnsi="Arial" w:cs="Arial"/>
              </w:rPr>
              <w:t>)</w:t>
            </w:r>
            <w:bookmarkEnd w:id="422"/>
            <w:bookmarkEnd w:id="423"/>
          </w:p>
        </w:tc>
      </w:tr>
      <w:tr w:rsidR="00D971DD" w:rsidRPr="00365A28" w14:paraId="7A9B4F2A" w14:textId="77777777" w:rsidTr="009C4DA9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27819F24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2C2EA17" w14:textId="77777777" w:rsidR="00D971DD" w:rsidRPr="00365A28" w:rsidRDefault="00D971DD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24" w:name="_Toc14429657"/>
            <w:bookmarkStart w:id="425" w:name="_Toc137214944"/>
            <w:r>
              <w:rPr>
                <w:rFonts w:ascii="Arial" w:hAnsi="Arial" w:cs="Arial"/>
              </w:rPr>
              <w:t>NOR</w:t>
            </w:r>
            <w:r w:rsidR="00802B9D">
              <w:rPr>
                <w:rFonts w:ascii="Arial" w:hAnsi="Arial" w:cs="Arial"/>
              </w:rPr>
              <w:t>THVALE</w:t>
            </w:r>
            <w:bookmarkEnd w:id="424"/>
            <w:bookmarkEnd w:id="425"/>
            <w:r w:rsidR="00802B9D">
              <w:rPr>
                <w:rFonts w:ascii="Arial" w:hAnsi="Arial" w:cs="Arial"/>
              </w:rPr>
              <w:t xml:space="preserve"> </w:t>
            </w:r>
          </w:p>
        </w:tc>
      </w:tr>
      <w:tr w:rsidR="00A81369" w:rsidRPr="00056BC6" w14:paraId="0665C516" w14:textId="77777777" w:rsidTr="009C4DA9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3390428" w14:textId="77777777" w:rsidR="00A81369" w:rsidRPr="00056BC6" w:rsidRDefault="00A81369" w:rsidP="00A81369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2D613CC9" w14:textId="77777777" w:rsidR="00A81369" w:rsidRPr="00056BC6" w:rsidRDefault="00A8136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Varis</w:t>
            </w:r>
          </w:p>
        </w:tc>
      </w:tr>
    </w:tbl>
    <w:p w14:paraId="09469D36" w14:textId="77777777" w:rsidR="00A81369" w:rsidRPr="002610A3" w:rsidRDefault="00A81369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7509C747" w14:textId="77777777" w:rsidR="00A81369" w:rsidRPr="009C4DA9" w:rsidRDefault="00377721" w:rsidP="009C4DA9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C4DA9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9955641" wp14:editId="711AF7C4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7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F7A1F6" id="Line 37" o:spid="_x0000_s1026" style="position:absolute;z-index:2516485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4aIEwIAACo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ErPhog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A81369" w:rsidRPr="009C4DA9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747"/>
        <w:gridCol w:w="7892"/>
      </w:tblGrid>
      <w:tr w:rsidR="004E19DD" w:rsidRPr="00056BC6" w14:paraId="3658BB8C" w14:textId="77777777" w:rsidTr="009C4DA9">
        <w:trPr>
          <w:jc w:val="center"/>
        </w:trPr>
        <w:tc>
          <w:tcPr>
            <w:tcW w:w="926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2EE482" w14:textId="77777777" w:rsidR="004E19DD" w:rsidRPr="00056BC6" w:rsidRDefault="0055198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</w:t>
            </w:r>
            <w:r w:rsidR="004E19DD" w:rsidRPr="00056BC6">
              <w:rPr>
                <w:rFonts w:ascii="Arial" w:hAnsi="Arial" w:cs="Arial"/>
              </w:rPr>
              <w:t xml:space="preserve"> de </w:t>
            </w:r>
            <w:r w:rsidRPr="00056BC6">
              <w:rPr>
                <w:rFonts w:ascii="Arial" w:hAnsi="Arial" w:cs="Arial"/>
              </w:rPr>
              <w:t>retenció amb</w:t>
            </w:r>
            <w:r w:rsidR="004E19DD" w:rsidRPr="00056BC6">
              <w:rPr>
                <w:rFonts w:ascii="Arial" w:hAnsi="Arial" w:cs="Arial"/>
              </w:rPr>
              <w:t xml:space="preserve"> diafragma </w:t>
            </w:r>
            <w:r w:rsidRPr="00056BC6">
              <w:rPr>
                <w:rFonts w:ascii="Arial" w:hAnsi="Arial" w:cs="Arial"/>
              </w:rPr>
              <w:t xml:space="preserve">amb obertura a diferència de baixa pressió, silenciosa, petita resistència al pes del cabal i fàcil d’instal·lar. </w:t>
            </w:r>
          </w:p>
          <w:p w14:paraId="0901107E" w14:textId="77777777" w:rsidR="004E19DD" w:rsidRPr="00056BC6" w:rsidRDefault="004E19DD" w:rsidP="00056BC6">
            <w:pPr>
              <w:jc w:val="both"/>
              <w:rPr>
                <w:rFonts w:ascii="Arial" w:hAnsi="Arial" w:cs="Arial"/>
              </w:rPr>
            </w:pPr>
          </w:p>
          <w:p w14:paraId="08E26D45" w14:textId="77777777" w:rsidR="004E19DD" w:rsidRPr="00056BC6" w:rsidRDefault="00551982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Diàmetres</w:t>
            </w:r>
            <w:r w:rsidR="004E19DD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>nominals</w:t>
            </w:r>
            <w:r w:rsidR="004E19DD" w:rsidRPr="00056BC6">
              <w:rPr>
                <w:rFonts w:ascii="Arial" w:hAnsi="Arial" w:cs="Arial"/>
              </w:rPr>
              <w:t xml:space="preserve"> des</w:t>
            </w:r>
            <w:r w:rsidRPr="00056BC6">
              <w:rPr>
                <w:rFonts w:ascii="Arial" w:hAnsi="Arial" w:cs="Arial"/>
              </w:rPr>
              <w:t xml:space="preserve"> </w:t>
            </w:r>
            <w:r w:rsidR="004E19DD"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40 a"/>
              </w:smartTagPr>
              <w:r w:rsidR="004E19DD" w:rsidRPr="00056BC6">
                <w:rPr>
                  <w:rFonts w:ascii="Arial" w:hAnsi="Arial" w:cs="Arial"/>
                </w:rPr>
                <w:t>40 a</w:t>
              </w:r>
            </w:smartTag>
            <w:r w:rsidR="004E19DD"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mm"/>
              </w:smartTagPr>
              <w:r w:rsidR="004E19DD" w:rsidRPr="00056BC6">
                <w:rPr>
                  <w:rFonts w:ascii="Arial" w:hAnsi="Arial" w:cs="Arial"/>
                </w:rPr>
                <w:t>200 mm</w:t>
              </w:r>
            </w:smartTag>
            <w:r w:rsidR="004E19DD" w:rsidRPr="00056BC6">
              <w:rPr>
                <w:rFonts w:ascii="Arial" w:hAnsi="Arial" w:cs="Arial"/>
              </w:rPr>
              <w:t>.</w:t>
            </w:r>
          </w:p>
          <w:p w14:paraId="7186AC15" w14:textId="77777777" w:rsidR="004E19DD" w:rsidRPr="00056BC6" w:rsidRDefault="004E19DD" w:rsidP="00056BC6">
            <w:pPr>
              <w:jc w:val="both"/>
              <w:rPr>
                <w:rFonts w:ascii="Arial" w:hAnsi="Arial" w:cs="Arial"/>
              </w:rPr>
            </w:pPr>
          </w:p>
          <w:p w14:paraId="56848E6C" w14:textId="77777777" w:rsidR="004E19DD" w:rsidRPr="00056BC6" w:rsidRDefault="004E19D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</w:t>
            </w:r>
            <w:r w:rsidR="00551982" w:rsidRPr="00056BC6">
              <w:rPr>
                <w:rFonts w:ascii="Arial" w:hAnsi="Arial" w:cs="Arial"/>
              </w:rPr>
              <w:t xml:space="preserve">untatge </w:t>
            </w:r>
            <w:r w:rsidR="004B5465" w:rsidRPr="00056BC6">
              <w:rPr>
                <w:rFonts w:ascii="Arial" w:hAnsi="Arial" w:cs="Arial"/>
              </w:rPr>
              <w:t>entre brides de canonada adjacent PN-16 o equivalent</w:t>
            </w:r>
            <w:r w:rsidRPr="00056BC6">
              <w:rPr>
                <w:rFonts w:ascii="Arial" w:hAnsi="Arial" w:cs="Arial"/>
              </w:rPr>
              <w:t>s.</w:t>
            </w:r>
          </w:p>
        </w:tc>
      </w:tr>
      <w:tr w:rsidR="00DC0D7A" w:rsidRPr="00056BC6" w14:paraId="081F3C07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051FBC6F" w14:textId="77777777" w:rsidR="00DC0D7A" w:rsidRPr="00056BC6" w:rsidRDefault="00DC0D7A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2D8CA83F" w14:textId="77777777" w:rsidR="00DC0D7A" w:rsidRPr="00056BC6" w:rsidRDefault="00DC0D7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C0D7A" w:rsidRPr="00056BC6" w14:paraId="77663BCB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314E826E" w14:textId="77777777" w:rsidR="00DC0D7A" w:rsidRPr="00056BC6" w:rsidRDefault="004B5465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2BEE7E0B" w14:textId="77777777" w:rsidR="00DC0D7A" w:rsidRPr="00056BC6" w:rsidRDefault="00DC0D7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C0D7A" w:rsidRPr="00056BC6" w14:paraId="6F2BCD9B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2810C5BF" w14:textId="77777777" w:rsidR="00DC0D7A" w:rsidRPr="00056BC6" w:rsidRDefault="004E19D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Brida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267EF28D" w14:textId="77777777" w:rsidR="00DC0D7A" w:rsidRPr="00056BC6" w:rsidRDefault="004B54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acer</w:t>
            </w:r>
            <w:r w:rsidR="004E19DD" w:rsidRPr="00056BC6">
              <w:rPr>
                <w:rFonts w:ascii="Arial" w:hAnsi="Arial" w:cs="Arial"/>
              </w:rPr>
              <w:t xml:space="preserve"> inoxidable AISI 316</w:t>
            </w:r>
          </w:p>
        </w:tc>
      </w:tr>
      <w:tr w:rsidR="00DC0D7A" w:rsidRPr="00056BC6" w14:paraId="50E20564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7E7BB0F6" w14:textId="77777777" w:rsidR="00DC0D7A" w:rsidRPr="00056BC6" w:rsidRDefault="004E19D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6A40BEBB" w14:textId="77777777" w:rsidR="00DC0D7A" w:rsidRPr="00056BC6" w:rsidRDefault="004B54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acer</w:t>
            </w:r>
            <w:r w:rsidR="004E19DD" w:rsidRPr="00056BC6">
              <w:rPr>
                <w:rFonts w:ascii="Arial" w:hAnsi="Arial" w:cs="Arial"/>
              </w:rPr>
              <w:t xml:space="preserve"> inoxidable AISI 316</w:t>
            </w:r>
          </w:p>
        </w:tc>
      </w:tr>
      <w:tr w:rsidR="00DC0D7A" w:rsidRPr="00056BC6" w14:paraId="00179E0A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09F5B808" w14:textId="77777777" w:rsidR="00DC0D7A" w:rsidRPr="00056BC6" w:rsidRDefault="004E19DD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Diafragma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32A1B132" w14:textId="77777777" w:rsidR="00DC0D7A" w:rsidRPr="00056BC6" w:rsidRDefault="004B546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En etilè</w:t>
            </w:r>
            <w:r w:rsidR="004E19DD" w:rsidRPr="00056BC6">
              <w:rPr>
                <w:rFonts w:ascii="Arial" w:hAnsi="Arial" w:cs="Arial"/>
              </w:rPr>
              <w:t>-propil</w:t>
            </w:r>
            <w:r w:rsidRPr="00056BC6">
              <w:rPr>
                <w:rFonts w:ascii="Arial" w:hAnsi="Arial" w:cs="Arial"/>
              </w:rPr>
              <w:t>è</w:t>
            </w:r>
          </w:p>
        </w:tc>
      </w:tr>
      <w:tr w:rsidR="00DC0D7A" w:rsidRPr="00056BC6" w14:paraId="28A62767" w14:textId="77777777" w:rsidTr="009C4DA9">
        <w:trPr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14:paraId="25169510" w14:textId="77777777" w:rsidR="00DC0D7A" w:rsidRPr="00056BC6" w:rsidRDefault="00DC0D7A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</w:tcPr>
          <w:p w14:paraId="6E615FD4" w14:textId="77777777" w:rsidR="00DC0D7A" w:rsidRPr="00056BC6" w:rsidRDefault="00DC0D7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C0D7A" w:rsidRPr="00056BC6" w14:paraId="79B595C5" w14:textId="77777777" w:rsidTr="009C4DA9">
        <w:trPr>
          <w:trHeight w:val="283"/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4256BD" w14:textId="77777777" w:rsidR="00DC0D7A" w:rsidRPr="00056BC6" w:rsidRDefault="00802B9D" w:rsidP="009C4DA9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064C9A" w14:textId="77777777" w:rsidR="00DC0D7A" w:rsidRPr="00056BC6" w:rsidRDefault="00802B9D" w:rsidP="009C4DA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NORTHVALE </w:t>
            </w:r>
            <w:r w:rsidR="00BB489F">
              <w:rPr>
                <w:rFonts w:ascii="Arial" w:hAnsi="Arial" w:cs="Arial"/>
              </w:rPr>
              <w:t>o similar</w:t>
            </w:r>
          </w:p>
        </w:tc>
      </w:tr>
      <w:tr w:rsidR="00DC0D7A" w:rsidRPr="00056BC6" w14:paraId="16C0D4B6" w14:textId="77777777" w:rsidTr="009C4DA9">
        <w:trPr>
          <w:trHeight w:val="283"/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3FA100" w14:textId="77777777" w:rsidR="00DC0D7A" w:rsidRPr="00056BC6" w:rsidRDefault="0094314B" w:rsidP="009C4DA9">
            <w:pPr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DISTRIBUÏDOR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104F59" w14:textId="77777777" w:rsidR="00DC0D7A" w:rsidRPr="00056BC6" w:rsidRDefault="004E19DD" w:rsidP="009C4DA9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OLAER ESPAÑA, S.A.</w:t>
            </w:r>
            <w:r w:rsidR="00BB489F">
              <w:rPr>
                <w:rFonts w:ascii="Arial" w:hAnsi="Arial" w:cs="Arial"/>
              </w:rPr>
              <w:t xml:space="preserve"> o similar</w:t>
            </w:r>
          </w:p>
        </w:tc>
      </w:tr>
      <w:tr w:rsidR="00DC0D7A" w:rsidRPr="00056BC6" w14:paraId="4A279453" w14:textId="77777777" w:rsidTr="009C4DA9">
        <w:trPr>
          <w:trHeight w:val="283"/>
          <w:jc w:val="center"/>
        </w:trPr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AD199D" w14:textId="77777777" w:rsidR="00DC0D7A" w:rsidRPr="00056BC6" w:rsidRDefault="008C1A07" w:rsidP="009C4DA9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</w:t>
            </w:r>
            <w:r w:rsidR="004B5465" w:rsidRPr="00056BC6">
              <w:rPr>
                <w:rFonts w:ascii="Arial" w:hAnsi="Arial" w:cs="Arial"/>
                <w:b/>
                <w:bCs/>
                <w:u w:val="single"/>
              </w:rPr>
              <w:t>US</w:t>
            </w:r>
          </w:p>
        </w:tc>
        <w:tc>
          <w:tcPr>
            <w:tcW w:w="75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C9186" w14:textId="77777777" w:rsidR="00DC0D7A" w:rsidRPr="00056BC6" w:rsidRDefault="00802B9D" w:rsidP="009C4DA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NORVAL CV </w:t>
            </w:r>
          </w:p>
        </w:tc>
      </w:tr>
    </w:tbl>
    <w:p w14:paraId="6B721B67" w14:textId="77777777" w:rsidR="00DC0D7A" w:rsidRPr="002610A3" w:rsidRDefault="00DC0D7A" w:rsidP="00422C28">
      <w:pPr>
        <w:jc w:val="both"/>
        <w:rPr>
          <w:rFonts w:ascii="Arial" w:hAnsi="Arial" w:cs="Arial"/>
        </w:rPr>
      </w:pPr>
    </w:p>
    <w:p w14:paraId="139223CD" w14:textId="77777777" w:rsidR="00BB7A63" w:rsidRDefault="00BB7A63" w:rsidP="00422C28">
      <w:pPr>
        <w:jc w:val="both"/>
        <w:rPr>
          <w:rFonts w:ascii="Arial" w:hAnsi="Arial" w:cs="Arial"/>
        </w:rPr>
      </w:pPr>
    </w:p>
    <w:p w14:paraId="687419CE" w14:textId="77777777" w:rsidR="00FD05B7" w:rsidRPr="002610A3" w:rsidRDefault="00FD05B7" w:rsidP="00422C28">
      <w:pPr>
        <w:jc w:val="both"/>
        <w:rPr>
          <w:rFonts w:ascii="Arial" w:hAnsi="Arial" w:cs="Arial"/>
        </w:rPr>
        <w:sectPr w:rsidR="00FD05B7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BB7A63" w:rsidRPr="00056BC6" w14:paraId="5B8FEE01" w14:textId="77777777" w:rsidTr="0009722A">
        <w:trPr>
          <w:trHeight w:val="284"/>
          <w:jc w:val="center"/>
        </w:trPr>
        <w:tc>
          <w:tcPr>
            <w:tcW w:w="923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6D9F1" w:themeFill="text2" w:themeFillTint="33"/>
            <w:vAlign w:val="center"/>
          </w:tcPr>
          <w:p w14:paraId="490EE5BA" w14:textId="77777777" w:rsidR="00BB7A63" w:rsidRPr="00056BC6" w:rsidRDefault="00BB7A6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BB7A63" w:rsidRPr="00056BC6" w14:paraId="61479FB8" w14:textId="77777777" w:rsidTr="0009722A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BAA899C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DF912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DF8E162" w14:textId="77777777" w:rsidR="00BB7A63" w:rsidRPr="00056BC6" w:rsidRDefault="00BB7A6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FEB4F21" w14:textId="77777777" w:rsidR="00BB7A63" w:rsidRPr="00056BC6" w:rsidRDefault="00BB7A6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BB7A63" w:rsidRPr="00056BC6" w14:paraId="3841DEC2" w14:textId="77777777" w:rsidTr="0009722A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13C743EB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E853B54" w14:textId="77777777" w:rsidR="00BB7A63" w:rsidRPr="00056BC6" w:rsidRDefault="00BB7A6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26" w:name="_Toc14429658"/>
            <w:bookmarkStart w:id="427" w:name="_Toc137214945"/>
            <w:r w:rsidRPr="00056BC6">
              <w:rPr>
                <w:rFonts w:ascii="Arial" w:hAnsi="Arial" w:cs="Arial"/>
              </w:rPr>
              <w:t>VÀLVULA DE RETENCIÓ MURAL (CLAPETA)</w:t>
            </w:r>
            <w:bookmarkEnd w:id="426"/>
            <w:bookmarkEnd w:id="427"/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D971DD" w:rsidRPr="00365A28" w14:paraId="27942EC2" w14:textId="77777777" w:rsidTr="0009722A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20B78C4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1D24CB33" w14:textId="77777777" w:rsidR="00D971DD" w:rsidRPr="00365A28" w:rsidRDefault="00D971DD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28" w:name="_Toc14429659"/>
            <w:bookmarkStart w:id="429" w:name="_Toc137214946"/>
            <w:r>
              <w:rPr>
                <w:rFonts w:ascii="Arial" w:hAnsi="Arial" w:cs="Arial"/>
              </w:rPr>
              <w:t>VAG</w:t>
            </w:r>
            <w:r w:rsidR="00C51737">
              <w:rPr>
                <w:rFonts w:ascii="Arial" w:hAnsi="Arial" w:cs="Arial"/>
              </w:rPr>
              <w:t xml:space="preserve"> HADE</w:t>
            </w:r>
            <w:bookmarkEnd w:id="428"/>
            <w:bookmarkEnd w:id="429"/>
            <w:r w:rsidR="00C51737">
              <w:rPr>
                <w:rFonts w:ascii="Arial" w:hAnsi="Arial" w:cs="Arial"/>
              </w:rPr>
              <w:t xml:space="preserve"> </w:t>
            </w:r>
          </w:p>
        </w:tc>
      </w:tr>
      <w:tr w:rsidR="00BB7A63" w:rsidRPr="00056BC6" w14:paraId="655CC70B" w14:textId="77777777" w:rsidTr="0009722A">
        <w:trPr>
          <w:trHeight w:val="227"/>
          <w:jc w:val="center"/>
        </w:trPr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7AD28A09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A0678FF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Descàrrega amb la mínima càrrega fent de retenció per protegir contra inundacions</w:t>
            </w:r>
          </w:p>
        </w:tc>
      </w:tr>
    </w:tbl>
    <w:p w14:paraId="334CED4E" w14:textId="77777777" w:rsidR="00BB7A63" w:rsidRPr="002610A3" w:rsidRDefault="00BB7A63" w:rsidP="00CF7F1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93889ED" w14:textId="77777777" w:rsidR="00BB7A63" w:rsidRPr="0009722A" w:rsidRDefault="00377721" w:rsidP="0009722A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9722A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2A019A8" wp14:editId="43051AD2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6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A15332" id="Line 47" o:spid="_x0000_s1026" style="position:absolute;z-index:25165977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BWLDLs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BB7A63" w:rsidRPr="0009722A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2268"/>
        <w:gridCol w:w="7371"/>
      </w:tblGrid>
      <w:tr w:rsidR="00BB7A63" w:rsidRPr="00056BC6" w14:paraId="2664FF26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79101299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78A67F0D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Bàsics en PEAD, resta en acer austenític 1.4301</w:t>
            </w:r>
          </w:p>
        </w:tc>
      </w:tr>
      <w:tr w:rsidR="00BB7A63" w:rsidRPr="00056BC6" w14:paraId="351A2037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B9D1E2A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 positiva de</w:t>
            </w:r>
          </w:p>
          <w:p w14:paraId="259ADE11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treball màxima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4145FD7B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0,5 bar</w:t>
            </w:r>
          </w:p>
        </w:tc>
      </w:tr>
      <w:tr w:rsidR="00BB7A63" w:rsidRPr="00056BC6" w14:paraId="75F68460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4652B13A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Temperatura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D65D057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-50° a </w:t>
            </w:r>
            <w:smartTag w:uri="urn:schemas-microsoft-com:office:smarttags" w:element="metricconverter">
              <w:smartTagPr>
                <w:attr w:name="ProductID" w:val="80ﾰC"/>
              </w:smartTagPr>
              <w:r w:rsidRPr="00056BC6">
                <w:rPr>
                  <w:rFonts w:ascii="Arial" w:hAnsi="Arial" w:cs="Arial"/>
                </w:rPr>
                <w:t>80°C</w:t>
              </w:r>
            </w:smartTag>
          </w:p>
        </w:tc>
      </w:tr>
      <w:tr w:rsidR="00BB7A63" w:rsidRPr="00056BC6" w14:paraId="04CCA46B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0D4150F0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1DCAB69F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BB7A63" w:rsidRPr="00056BC6" w14:paraId="3843AB90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39CC4841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FULLET TÈCNIC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CFCC5F8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Clapeta retenció VAD HADE, fullet 095120-A</w:t>
            </w:r>
          </w:p>
        </w:tc>
      </w:tr>
      <w:tr w:rsidR="00BB7A63" w:rsidRPr="00056BC6" w14:paraId="0323E366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7197F84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483DBA60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KAT 095120</w:t>
            </w:r>
          </w:p>
        </w:tc>
      </w:tr>
      <w:tr w:rsidR="00BB7A63" w:rsidRPr="00056BC6" w14:paraId="627ACC24" w14:textId="77777777" w:rsidTr="003743C3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14:paraId="12D77076" w14:textId="77777777" w:rsidR="00BB7A63" w:rsidRPr="00056BC6" w:rsidRDefault="00BB7A63" w:rsidP="00292ACD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7371" w:type="dxa"/>
            <w:tcBorders>
              <w:top w:val="nil"/>
              <w:left w:val="nil"/>
              <w:bottom w:val="nil"/>
              <w:right w:val="nil"/>
            </w:tcBorders>
          </w:tcPr>
          <w:p w14:paraId="6E021F61" w14:textId="77777777" w:rsidR="00BB7A63" w:rsidRPr="00056BC6" w:rsidRDefault="00BB7A6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VAG</w:t>
            </w:r>
            <w:r w:rsidR="00C51737">
              <w:rPr>
                <w:rFonts w:ascii="Arial" w:hAnsi="Arial" w:cs="Arial"/>
              </w:rPr>
              <w:t xml:space="preserve"> HADE </w:t>
            </w:r>
            <w:r w:rsidR="00BB489F">
              <w:rPr>
                <w:rFonts w:ascii="Arial" w:hAnsi="Arial" w:cs="Arial"/>
              </w:rPr>
              <w:t>o similar</w:t>
            </w:r>
          </w:p>
        </w:tc>
      </w:tr>
    </w:tbl>
    <w:p w14:paraId="1BF65D51" w14:textId="77777777" w:rsidR="00BB7A63" w:rsidRPr="002610A3" w:rsidRDefault="00BB7A63" w:rsidP="00BB7A63">
      <w:pPr>
        <w:jc w:val="both"/>
        <w:rPr>
          <w:rFonts w:ascii="Arial" w:hAnsi="Arial" w:cs="Arial"/>
        </w:rPr>
      </w:pPr>
    </w:p>
    <w:p w14:paraId="5566B6E7" w14:textId="77777777" w:rsidR="006922A4" w:rsidRDefault="006922A4">
      <w:pPr>
        <w:widowControl/>
        <w:rPr>
          <w:rFonts w:ascii="Arial" w:hAnsi="Arial" w:cs="Arial"/>
        </w:rPr>
      </w:pPr>
    </w:p>
    <w:p w14:paraId="6083AAE3" w14:textId="77777777" w:rsidR="006922A4" w:rsidRDefault="006922A4">
      <w:pPr>
        <w:widowControl/>
        <w:rPr>
          <w:rFonts w:ascii="Arial" w:hAnsi="Arial" w:cs="Arial"/>
        </w:rPr>
        <w:sectPr w:rsidR="006922A4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DB7A97" w:rsidRPr="00056BC6" w14:paraId="4204015D" w14:textId="77777777" w:rsidTr="006F551F">
        <w:trPr>
          <w:trHeight w:val="284"/>
          <w:jc w:val="center"/>
        </w:trPr>
        <w:tc>
          <w:tcPr>
            <w:tcW w:w="9412" w:type="dxa"/>
            <w:gridSpan w:val="4"/>
            <w:shd w:val="clear" w:color="auto" w:fill="C6D9F1" w:themeFill="text2" w:themeFillTint="33"/>
            <w:vAlign w:val="center"/>
          </w:tcPr>
          <w:p w14:paraId="363FA0AE" w14:textId="77777777" w:rsidR="00DB7A97" w:rsidRPr="00056BC6" w:rsidRDefault="00DB7A97" w:rsidP="00616EA7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B7A97" w:rsidRPr="00056BC6" w14:paraId="0236D0A4" w14:textId="77777777" w:rsidTr="006F551F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2EB51192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341" w:type="dxa"/>
          </w:tcPr>
          <w:p w14:paraId="736FDE22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15" w:type="dxa"/>
            <w:shd w:val="clear" w:color="auto" w:fill="E6E6E6"/>
          </w:tcPr>
          <w:p w14:paraId="25A9C539" w14:textId="77777777" w:rsidR="00DB7A97" w:rsidRPr="00056BC6" w:rsidRDefault="00DB7A97" w:rsidP="00616EA7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482" w:type="dxa"/>
          </w:tcPr>
          <w:p w14:paraId="7CFFF3BF" w14:textId="77777777" w:rsidR="00DB7A97" w:rsidRPr="00056BC6" w:rsidRDefault="00DB7A97" w:rsidP="00616EA7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31/01/2002</w:t>
            </w:r>
          </w:p>
        </w:tc>
      </w:tr>
      <w:tr w:rsidR="00DB7A97" w:rsidRPr="00056BC6" w14:paraId="7E0FD3E9" w14:textId="77777777" w:rsidTr="006F551F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0BEEC693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638" w:type="dxa"/>
            <w:gridSpan w:val="3"/>
          </w:tcPr>
          <w:p w14:paraId="6244A236" w14:textId="77777777" w:rsidR="00DB7A97" w:rsidRPr="00056BC6" w:rsidRDefault="00DB7A97" w:rsidP="00616EA7">
            <w:pPr>
              <w:jc w:val="both"/>
              <w:outlineLvl w:val="0"/>
              <w:rPr>
                <w:rFonts w:ascii="Arial" w:hAnsi="Arial" w:cs="Arial"/>
              </w:rPr>
            </w:pPr>
            <w:bookmarkStart w:id="430" w:name="_Toc99258015"/>
            <w:bookmarkStart w:id="431" w:name="_Toc314475289"/>
            <w:bookmarkStart w:id="432" w:name="_Toc395597270"/>
            <w:bookmarkStart w:id="433" w:name="_Toc14429660"/>
            <w:bookmarkStart w:id="434" w:name="_Toc137214947"/>
            <w:r w:rsidRPr="00056BC6">
              <w:rPr>
                <w:rFonts w:ascii="Arial" w:hAnsi="Arial" w:cs="Arial"/>
              </w:rPr>
              <w:t xml:space="preserve">VÀLVULA DE RETENCIÓ D’OBTURADOR MÒBIL (CLASAR) DN </w:t>
            </w:r>
            <w:r w:rsidRPr="00056BC6">
              <w:rPr>
                <w:rFonts w:ascii="Arial" w:hAnsi="Arial" w:cs="Arial"/>
              </w:rPr>
              <w:sym w:font="Symbol" w:char="F0B3"/>
            </w:r>
            <w:r w:rsidRPr="00056BC6">
              <w:rPr>
                <w:rFonts w:ascii="Arial" w:hAnsi="Arial" w:cs="Arial"/>
              </w:rPr>
              <w:t xml:space="preserve"> </w:t>
            </w:r>
            <w:smartTag w:uri="urn:schemas-microsoft-com:office:smarttags" w:element="metricconverter">
              <w:smartTagPr>
                <w:attr w:name="ProductID" w:val="80 mm"/>
              </w:smartTagPr>
              <w:r w:rsidRPr="00056BC6">
                <w:rPr>
                  <w:rFonts w:ascii="Arial" w:hAnsi="Arial" w:cs="Arial"/>
                </w:rPr>
                <w:t>80 mm</w:t>
              </w:r>
            </w:smartTag>
            <w:bookmarkEnd w:id="430"/>
            <w:bookmarkEnd w:id="431"/>
            <w:bookmarkEnd w:id="432"/>
            <w:bookmarkEnd w:id="433"/>
            <w:bookmarkEnd w:id="434"/>
          </w:p>
        </w:tc>
      </w:tr>
      <w:tr w:rsidR="00DB7A97" w:rsidRPr="00365A28" w14:paraId="4BCCF1EF" w14:textId="77777777" w:rsidTr="006F551F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40418E8D" w14:textId="77777777" w:rsidR="00DB7A97" w:rsidRPr="00365A28" w:rsidRDefault="00DB7A97" w:rsidP="00616EA7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638" w:type="dxa"/>
            <w:gridSpan w:val="3"/>
          </w:tcPr>
          <w:p w14:paraId="2E068945" w14:textId="76348CAB" w:rsidR="00DB7A97" w:rsidRPr="00365A28" w:rsidRDefault="00DB7A97" w:rsidP="00616EA7">
            <w:pPr>
              <w:jc w:val="both"/>
              <w:outlineLvl w:val="1"/>
              <w:rPr>
                <w:rFonts w:ascii="Arial" w:hAnsi="Arial" w:cs="Arial"/>
              </w:rPr>
            </w:pPr>
            <w:bookmarkStart w:id="435" w:name="_Toc314475290"/>
            <w:bookmarkStart w:id="436" w:name="_Toc14429661"/>
            <w:bookmarkStart w:id="437" w:name="OLE_LINK11"/>
            <w:bookmarkStart w:id="438" w:name="OLE_LINK12"/>
            <w:bookmarkStart w:id="439" w:name="_Toc137214948"/>
            <w:r>
              <w:rPr>
                <w:rFonts w:ascii="Arial" w:hAnsi="Arial" w:cs="Arial"/>
              </w:rPr>
              <w:t>SAPAG</w:t>
            </w:r>
            <w:bookmarkEnd w:id="435"/>
            <w:bookmarkEnd w:id="436"/>
            <w:bookmarkEnd w:id="437"/>
            <w:bookmarkEnd w:id="438"/>
            <w:r w:rsidR="001336D9">
              <w:rPr>
                <w:rFonts w:ascii="Arial" w:hAnsi="Arial" w:cs="Arial"/>
              </w:rPr>
              <w:t>/EINAR</w:t>
            </w:r>
            <w:bookmarkEnd w:id="439"/>
            <w:r w:rsidR="001336D9">
              <w:rPr>
                <w:rFonts w:ascii="Arial" w:hAnsi="Arial" w:cs="Arial"/>
              </w:rPr>
              <w:t xml:space="preserve"> </w:t>
            </w:r>
          </w:p>
        </w:tc>
      </w:tr>
      <w:tr w:rsidR="00DB7A97" w:rsidRPr="00056BC6" w14:paraId="50B6AE62" w14:textId="77777777" w:rsidTr="006F551F">
        <w:trPr>
          <w:trHeight w:val="227"/>
          <w:jc w:val="center"/>
        </w:trPr>
        <w:tc>
          <w:tcPr>
            <w:tcW w:w="1774" w:type="dxa"/>
            <w:shd w:val="clear" w:color="auto" w:fill="E6E6E6"/>
          </w:tcPr>
          <w:p w14:paraId="106A3DD0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638" w:type="dxa"/>
            <w:gridSpan w:val="3"/>
          </w:tcPr>
          <w:p w14:paraId="56D1FBD3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Aïllament (obrir-tancar)</w:t>
            </w:r>
          </w:p>
        </w:tc>
      </w:tr>
    </w:tbl>
    <w:p w14:paraId="0B4CD28D" w14:textId="77777777" w:rsidR="00DB7A97" w:rsidRPr="002610A3" w:rsidRDefault="00DB7A97" w:rsidP="00CF7F1A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D3622BF" w14:textId="77777777" w:rsidR="00DB7A97" w:rsidRPr="006F551F" w:rsidRDefault="00377721" w:rsidP="006F551F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6F551F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35E2CD7F" wp14:editId="58F2477E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5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17D4B3" id="Line 96" o:spid="_x0000_s1026" style="position:absolute;z-index:2516997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DtAEg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Zfw7Q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DB7A97" w:rsidRPr="006F551F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43"/>
        <w:gridCol w:w="7796"/>
      </w:tblGrid>
      <w:tr w:rsidR="00DB7A97" w:rsidRPr="00056BC6" w14:paraId="13D9980C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0DFC3B7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63642483" w14:textId="77777777" w:rsidR="00DB7A97" w:rsidRPr="00056BC6" w:rsidRDefault="00E94213" w:rsidP="00616EA7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Reduïda carrera i dèbil inèrcia</w:t>
            </w:r>
          </w:p>
        </w:tc>
      </w:tr>
      <w:tr w:rsidR="00DB7A97" w:rsidRPr="00056BC6" w14:paraId="0C6D0012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1DAAD1C3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3D3DF1AB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 </w:t>
            </w:r>
            <w:smartTag w:uri="urn:schemas-microsoft-com:office:smarttags" w:element="metricconverter">
              <w:smartTagPr>
                <w:attr w:name="ProductID" w:val="80 a"/>
              </w:smartTagPr>
              <w:r w:rsidRPr="00056BC6">
                <w:rPr>
                  <w:rFonts w:ascii="Arial" w:hAnsi="Arial" w:cs="Arial"/>
                </w:rPr>
                <w:t>80 a</w:t>
              </w:r>
            </w:smartTag>
            <w:r w:rsidRPr="00056BC6">
              <w:rPr>
                <w:rFonts w:ascii="Arial" w:hAnsi="Arial" w:cs="Arial"/>
              </w:rPr>
              <w:t xml:space="preserve"> 1800</w:t>
            </w:r>
          </w:p>
        </w:tc>
      </w:tr>
      <w:tr w:rsidR="00DB7A97" w:rsidRPr="00056BC6" w14:paraId="5713BBC0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CA868F0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Pressió nominal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73CE9414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De PN-10, PN-16, PN-25 i PN-40</w:t>
            </w:r>
          </w:p>
        </w:tc>
      </w:tr>
      <w:tr w:rsidR="00DB7A97" w:rsidRPr="00056BC6" w14:paraId="6279880F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2B169196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Connexions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1BDC035B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Fins a DN-500 sense brides, majors amb brides ISO</w:t>
            </w:r>
          </w:p>
        </w:tc>
      </w:tr>
      <w:tr w:rsidR="00DB7A97" w:rsidRPr="00056BC6" w14:paraId="63914F21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6B6584A8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Muntatge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309F1FBC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Horitzontal o vertical</w:t>
            </w:r>
          </w:p>
        </w:tc>
      </w:tr>
      <w:tr w:rsidR="00DB7A97" w:rsidRPr="00056BC6" w14:paraId="3CD91181" w14:textId="77777777" w:rsidTr="00CF7F1A">
        <w:trPr>
          <w:trHeight w:val="170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58958B0A" w14:textId="77777777" w:rsidR="00DB7A97" w:rsidRPr="00056BC6" w:rsidRDefault="00DB7A97" w:rsidP="00616EA7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Tancament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7C03E79B" w14:textId="77777777" w:rsidR="00022062" w:rsidRPr="00056BC6" w:rsidRDefault="00DB7A97" w:rsidP="003C1A0C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Total esta</w:t>
            </w:r>
            <w:r w:rsidR="00022062">
              <w:rPr>
                <w:rFonts w:ascii="Arial" w:hAnsi="Arial" w:cs="Arial"/>
              </w:rPr>
              <w:t>nquitat en posició de tancament</w:t>
            </w:r>
          </w:p>
        </w:tc>
      </w:tr>
      <w:tr w:rsidR="00AE2E3D" w:rsidRPr="00056BC6" w14:paraId="7781DA06" w14:textId="77777777" w:rsidTr="00CF7F1A">
        <w:trPr>
          <w:trHeight w:val="1191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6E8166CA" w14:textId="77777777" w:rsidR="003C1A0C" w:rsidRDefault="003C1A0C" w:rsidP="003C1A0C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  <w:p w14:paraId="755146EB" w14:textId="77777777" w:rsidR="00AE2E3D" w:rsidRPr="00056BC6" w:rsidRDefault="00AE2E3D" w:rsidP="00022062">
            <w:pPr>
              <w:ind w:left="709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Cos</w:t>
            </w:r>
          </w:p>
          <w:p w14:paraId="4A1AA92B" w14:textId="77777777" w:rsidR="00AE2E3D" w:rsidRPr="00056BC6" w:rsidRDefault="00AE2E3D" w:rsidP="00022062">
            <w:pPr>
              <w:ind w:left="709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Corona</w:t>
            </w:r>
          </w:p>
          <w:p w14:paraId="7BD8C3F0" w14:textId="77777777" w:rsidR="00AE2E3D" w:rsidRPr="00056BC6" w:rsidRDefault="00AE2E3D" w:rsidP="00022062">
            <w:pPr>
              <w:ind w:left="709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Obturador</w:t>
            </w:r>
          </w:p>
          <w:p w14:paraId="45E1CEEA" w14:textId="77777777" w:rsidR="00AE2E3D" w:rsidRPr="00056BC6" w:rsidRDefault="00E94213" w:rsidP="00022062">
            <w:pPr>
              <w:ind w:left="709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Eix</w:t>
            </w:r>
          </w:p>
          <w:p w14:paraId="02CBC340" w14:textId="77777777" w:rsidR="00E94213" w:rsidRPr="00056BC6" w:rsidRDefault="00AE2E3D" w:rsidP="001735FE">
            <w:pPr>
              <w:ind w:left="709"/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Molla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5E0E125D" w14:textId="77777777" w:rsidR="003C1A0C" w:rsidRDefault="003C1A0C" w:rsidP="003C1A0C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5CE368C1" w14:textId="77777777" w:rsidR="00AE2E3D" w:rsidRPr="00056BC6" w:rsidRDefault="00AE2E3D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Monobloc fos (DIN-GG-25 i DIN-GGG-40 segons diàmetre i pressió nominal)</w:t>
            </w:r>
          </w:p>
          <w:p w14:paraId="1B36A555" w14:textId="77777777" w:rsidR="00AE2E3D" w:rsidRPr="00056BC6" w:rsidRDefault="00AE2E3D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Fosa (DIN-GG-25 i DIN-GGG-40 segons diàmetre i pressió nominal) </w:t>
            </w:r>
          </w:p>
          <w:p w14:paraId="1A7172F7" w14:textId="77777777" w:rsidR="00AE2E3D" w:rsidRPr="00056BC6" w:rsidRDefault="00AE2E3D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Poliuretà</w:t>
            </w:r>
          </w:p>
          <w:p w14:paraId="0D543358" w14:textId="77777777" w:rsidR="00AE2E3D" w:rsidRPr="00056BC6" w:rsidRDefault="00AE2E3D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(AISI 302)</w:t>
            </w:r>
          </w:p>
          <w:p w14:paraId="724260A0" w14:textId="77777777" w:rsidR="00AE2E3D" w:rsidRPr="00056BC6" w:rsidRDefault="00AE2E3D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 inoxidable (AISI 302)</w:t>
            </w:r>
          </w:p>
        </w:tc>
      </w:tr>
      <w:tr w:rsidR="00DB7A97" w:rsidRPr="00056BC6" w14:paraId="1ED3A903" w14:textId="77777777" w:rsidTr="00CF7F1A">
        <w:trPr>
          <w:trHeight w:val="283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4B961AC8" w14:textId="77777777" w:rsidR="00DB7A97" w:rsidRDefault="00DB7A97" w:rsidP="00CF7F1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NORMES</w:t>
            </w:r>
          </w:p>
          <w:p w14:paraId="588E3535" w14:textId="77777777" w:rsidR="00CF7F1A" w:rsidRDefault="00CF7F1A" w:rsidP="00CF7F1A">
            <w:pPr>
              <w:rPr>
                <w:rFonts w:ascii="Arial" w:hAnsi="Arial" w:cs="Arial"/>
                <w:b/>
                <w:bCs/>
                <w:u w:val="single"/>
              </w:rPr>
            </w:pPr>
          </w:p>
          <w:p w14:paraId="629C2830" w14:textId="77777777" w:rsidR="00CF7F1A" w:rsidRPr="00056BC6" w:rsidRDefault="00CF7F1A" w:rsidP="00CF7F1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FITXA TÈCNICA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1BBEB5E5" w14:textId="77777777" w:rsidR="00DB7A97" w:rsidRDefault="00DB7A97" w:rsidP="00CF7F1A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AFNOR</w:t>
            </w:r>
          </w:p>
          <w:p w14:paraId="7E54E0B6" w14:textId="77777777" w:rsidR="00CF7F1A" w:rsidRDefault="00CF7F1A" w:rsidP="00CF7F1A">
            <w:pPr>
              <w:rPr>
                <w:rFonts w:ascii="Arial" w:hAnsi="Arial" w:cs="Arial"/>
              </w:rPr>
            </w:pPr>
          </w:p>
          <w:p w14:paraId="193DB41C" w14:textId="77777777" w:rsidR="00CF7F1A" w:rsidRDefault="00CF7F1A" w:rsidP="001735FE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documentació fabricant núm. FT 283-000-03</w:t>
            </w:r>
          </w:p>
          <w:p w14:paraId="6F3351BD" w14:textId="77777777" w:rsidR="001735FE" w:rsidRPr="00056BC6" w:rsidRDefault="001735FE" w:rsidP="001735FE">
            <w:pPr>
              <w:rPr>
                <w:rFonts w:ascii="Arial" w:hAnsi="Arial" w:cs="Arial"/>
              </w:rPr>
            </w:pPr>
          </w:p>
        </w:tc>
      </w:tr>
      <w:tr w:rsidR="00DB7A97" w:rsidRPr="00056BC6" w14:paraId="407DE610" w14:textId="77777777" w:rsidTr="00CF7F1A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079A8D" w14:textId="77777777" w:rsidR="00DB7A97" w:rsidRPr="00056BC6" w:rsidRDefault="00DB7A97" w:rsidP="00AE2E3D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PROCEDIMENT E</w:t>
            </w:r>
            <w:r w:rsidR="00AE2E3D">
              <w:rPr>
                <w:rFonts w:ascii="Arial" w:hAnsi="Arial" w:cs="Arial"/>
                <w:b/>
                <w:bCs/>
                <w:u w:val="single"/>
              </w:rPr>
              <w:t>STÀNDARD D’ASSAIGS DE RECEPCIÓ</w:t>
            </w:r>
          </w:p>
          <w:p w14:paraId="73C0F17B" w14:textId="77777777" w:rsidR="00DB7A97" w:rsidRDefault="00DB7A97" w:rsidP="00616EA7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documentac</w:t>
            </w:r>
            <w:r w:rsidR="00AE2E3D">
              <w:rPr>
                <w:rFonts w:ascii="Arial" w:hAnsi="Arial" w:cs="Arial"/>
              </w:rPr>
              <w:t>ió fabricant núm. ET 283-000-02</w:t>
            </w:r>
          </w:p>
          <w:p w14:paraId="4BFCE8DB" w14:textId="77777777" w:rsidR="00AE2E3D" w:rsidRPr="00056BC6" w:rsidRDefault="00AE2E3D" w:rsidP="00616EA7">
            <w:pPr>
              <w:rPr>
                <w:rFonts w:ascii="Arial" w:hAnsi="Arial" w:cs="Arial"/>
              </w:rPr>
            </w:pPr>
          </w:p>
        </w:tc>
      </w:tr>
      <w:tr w:rsidR="00DB7A97" w:rsidRPr="00056BC6" w14:paraId="08004F4B" w14:textId="77777777" w:rsidTr="00CF7F1A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EFB8BF" w14:textId="77777777" w:rsidR="00DB7A97" w:rsidRPr="00056BC6" w:rsidRDefault="00DB7A97" w:rsidP="00AE2E3D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PROCÉS VERBAL D’ASSAIG HIDROSTÀTIC</w:t>
            </w:r>
          </w:p>
          <w:p w14:paraId="5F8F556C" w14:textId="77777777" w:rsidR="00DB7A97" w:rsidRPr="00056BC6" w:rsidRDefault="00DB7A97" w:rsidP="00616EA7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Segons annex 1 del document ET 283-000-02</w:t>
            </w:r>
          </w:p>
          <w:p w14:paraId="18CCE881" w14:textId="77777777" w:rsidR="00DB7A97" w:rsidRPr="00056BC6" w:rsidRDefault="00DB7A97" w:rsidP="00616EA7">
            <w:pPr>
              <w:rPr>
                <w:rFonts w:ascii="Arial" w:hAnsi="Arial" w:cs="Arial"/>
              </w:rPr>
            </w:pPr>
          </w:p>
        </w:tc>
      </w:tr>
      <w:tr w:rsidR="00DB7A97" w:rsidRPr="00056BC6" w14:paraId="4A7D1FB5" w14:textId="77777777" w:rsidTr="00CF7F1A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EEAD17" w14:textId="77777777" w:rsidR="00DB7A97" w:rsidRPr="00056BC6" w:rsidRDefault="00DB7A97" w:rsidP="00AE2E3D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PROTECCIÓ CONTRA </w:t>
            </w:r>
            <w:smartTag w:uri="urn:schemas-microsoft-com:office:smarttags" w:element="PersonName">
              <w:smartTagPr>
                <w:attr w:name="ProductID" w:val="LA CORROSIￓ"/>
              </w:smartTagPr>
              <w:r w:rsidRPr="00056BC6">
                <w:rPr>
                  <w:rFonts w:ascii="Arial" w:hAnsi="Arial" w:cs="Arial"/>
                  <w:b/>
                  <w:bCs/>
                  <w:u w:val="single"/>
                </w:rPr>
                <w:t>LA CORROSIÓ</w:t>
              </w:r>
            </w:smartTag>
          </w:p>
          <w:p w14:paraId="757311B6" w14:textId="77777777" w:rsidR="00DB7A97" w:rsidRPr="00056BC6" w:rsidRDefault="00DB7A97" w:rsidP="00616EA7">
            <w:pPr>
              <w:keepNext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Capa de rilsan per immersió en Poliamida 11 (RILSAN).</w:t>
            </w:r>
          </w:p>
          <w:p w14:paraId="5A7B6276" w14:textId="77777777" w:rsidR="00DB7A97" w:rsidRPr="00056BC6" w:rsidRDefault="00DB7A97" w:rsidP="00616EA7">
            <w:pPr>
              <w:keepNext/>
              <w:jc w:val="both"/>
              <w:rPr>
                <w:rFonts w:ascii="Arial" w:hAnsi="Arial" w:cs="Arial"/>
              </w:rPr>
            </w:pPr>
          </w:p>
        </w:tc>
      </w:tr>
      <w:tr w:rsidR="00DB7A97" w:rsidRPr="00056BC6" w14:paraId="74BD8E4F" w14:textId="77777777" w:rsidTr="00CF7F1A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365099" w14:textId="77777777" w:rsidR="00DB7A97" w:rsidRPr="00056BC6" w:rsidRDefault="00DB7A97" w:rsidP="00AE2E3D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CONSERVACIÓ DE </w:t>
            </w:r>
            <w:smartTag w:uri="urn:schemas-microsoft-com:office:smarttags" w:element="PersonName">
              <w:smartTagPr>
                <w:attr w:name="ProductID" w:val="LA PURESA DE L"/>
              </w:smartTagPr>
              <w:smartTag w:uri="urn:schemas-microsoft-com:office:smarttags" w:element="PersonName">
                <w:smartTagPr>
                  <w:attr w:name="ProductID" w:val="LA PURESA DE"/>
                </w:smartTagPr>
                <w:r w:rsidRPr="00056BC6">
                  <w:rPr>
                    <w:rFonts w:ascii="Arial" w:hAnsi="Arial" w:cs="Arial"/>
                    <w:b/>
                    <w:bCs/>
                    <w:u w:val="single"/>
                  </w:rPr>
                  <w:t>LA PURESA DE</w:t>
                </w:r>
              </w:smartTag>
              <w:r w:rsidRPr="00056BC6">
                <w:rPr>
                  <w:rFonts w:ascii="Arial" w:hAnsi="Arial" w:cs="Arial"/>
                  <w:b/>
                  <w:bCs/>
                  <w:u w:val="single"/>
                </w:rPr>
                <w:t xml:space="preserve"> L</w:t>
              </w:r>
            </w:smartTag>
            <w:r w:rsidR="00AE2E3D">
              <w:rPr>
                <w:rFonts w:ascii="Arial" w:hAnsi="Arial" w:cs="Arial"/>
                <w:b/>
                <w:bCs/>
                <w:u w:val="single"/>
              </w:rPr>
              <w:t>’AIGUA</w:t>
            </w:r>
          </w:p>
          <w:p w14:paraId="67BEE25C" w14:textId="77777777" w:rsidR="00DB7A97" w:rsidRPr="00056BC6" w:rsidRDefault="00DB7A97" w:rsidP="00AE2E3D">
            <w:pPr>
              <w:spacing w:after="12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Els materials emprats en la fabricació seran resistents a l’aigua, a la corrosió lliure de substàncies tòxiques i no potables i no seran atacats per desenvolupament de bactèries, algues, fongs o altres formes de vida i sense arribar a contaminar l’aigua qu</w:t>
            </w:r>
            <w:r w:rsidR="00022062">
              <w:rPr>
                <w:rFonts w:ascii="Arial" w:hAnsi="Arial" w:cs="Arial"/>
              </w:rPr>
              <w:t>e pogués estar en contacte seu.</w:t>
            </w:r>
          </w:p>
          <w:p w14:paraId="20FEC907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Pintura interior qualitat alimentària.</w:t>
            </w:r>
          </w:p>
          <w:p w14:paraId="6972D0B5" w14:textId="77777777" w:rsidR="00DB7A97" w:rsidRPr="00056BC6" w:rsidRDefault="00DB7A97" w:rsidP="00616EA7">
            <w:pPr>
              <w:jc w:val="both"/>
              <w:rPr>
                <w:rFonts w:ascii="Arial" w:hAnsi="Arial" w:cs="Arial"/>
              </w:rPr>
            </w:pPr>
          </w:p>
        </w:tc>
      </w:tr>
      <w:tr w:rsidR="00022062" w:rsidRPr="00056BC6" w14:paraId="09724838" w14:textId="77777777" w:rsidTr="00CF7F1A">
        <w:trPr>
          <w:trHeight w:val="283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270975BF" w14:textId="77777777" w:rsidR="00022062" w:rsidRPr="00056BC6" w:rsidRDefault="00022062" w:rsidP="00CF7F1A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MARCATGE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</w:tcPr>
          <w:p w14:paraId="30F6DC68" w14:textId="77777777" w:rsidR="00022062" w:rsidRDefault="00022062" w:rsidP="00CF7F1A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Amb placa de característiques segons codi peça de fabricant núm. 283.000.0101, material Z 2CN 18-10.</w:t>
            </w:r>
          </w:p>
        </w:tc>
      </w:tr>
      <w:tr w:rsidR="00DB7A97" w:rsidRPr="00056BC6" w14:paraId="7ED51930" w14:textId="77777777" w:rsidTr="00CF7F1A">
        <w:trPr>
          <w:trHeight w:val="283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935EF" w14:textId="77777777" w:rsidR="00DB7A97" w:rsidRPr="00056BC6" w:rsidRDefault="00DB7A97" w:rsidP="00CF7F1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FABRICANT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A6BE09" w14:textId="6E9A0223" w:rsidR="00DB7A97" w:rsidRPr="00056BC6" w:rsidRDefault="00DB7A97" w:rsidP="00CF7F1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SAPAG</w:t>
            </w:r>
            <w:r w:rsidR="001336D9">
              <w:rPr>
                <w:rFonts w:ascii="Arial" w:hAnsi="Arial" w:cs="Arial"/>
              </w:rPr>
              <w:t>/EINAR</w:t>
            </w:r>
            <w:r>
              <w:rPr>
                <w:rFonts w:ascii="Arial" w:hAnsi="Arial" w:cs="Arial"/>
              </w:rPr>
              <w:t xml:space="preserve"> o similar </w:t>
            </w:r>
          </w:p>
        </w:tc>
      </w:tr>
      <w:tr w:rsidR="00DB7A97" w:rsidRPr="00056BC6" w14:paraId="634D2B24" w14:textId="77777777" w:rsidTr="00CF7F1A">
        <w:trPr>
          <w:trHeight w:val="283"/>
          <w:jc w:val="center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343E4E" w14:textId="77777777" w:rsidR="00DB7A97" w:rsidRPr="00056BC6" w:rsidRDefault="00DB7A97" w:rsidP="00CF7F1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MODEL</w:t>
            </w:r>
          </w:p>
        </w:tc>
        <w:tc>
          <w:tcPr>
            <w:tcW w:w="77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4709BA" w14:textId="77777777" w:rsidR="00DB7A97" w:rsidRPr="00056BC6" w:rsidRDefault="00DB7A97" w:rsidP="00CF7F1A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CLASAR</w:t>
            </w:r>
          </w:p>
        </w:tc>
      </w:tr>
    </w:tbl>
    <w:p w14:paraId="227CE69C" w14:textId="77777777" w:rsidR="0035683D" w:rsidRPr="00A57F6A" w:rsidRDefault="0035683D" w:rsidP="0035683D">
      <w:pPr>
        <w:rPr>
          <w:rFonts w:ascii="Arial" w:hAnsi="Arial" w:cs="Arial"/>
        </w:rPr>
      </w:pPr>
    </w:p>
    <w:p w14:paraId="2CA7C30B" w14:textId="77777777" w:rsidR="0035683D" w:rsidRPr="00A57F6A" w:rsidRDefault="0035683D" w:rsidP="0035683D">
      <w:pPr>
        <w:jc w:val="both"/>
        <w:rPr>
          <w:rFonts w:ascii="Arial" w:hAnsi="Arial" w:cs="Arial"/>
        </w:rPr>
        <w:sectPr w:rsidR="0035683D" w:rsidRPr="00A57F6A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p w14:paraId="3AF244B4" w14:textId="77777777" w:rsidR="00DB7A97" w:rsidRPr="001B3597" w:rsidRDefault="00DB7A97" w:rsidP="00DB7A97">
      <w:pPr>
        <w:jc w:val="both"/>
        <w:rPr>
          <w:rFonts w:ascii="Arial" w:hAnsi="Arial" w:cs="Arial"/>
          <w:sz w:val="2"/>
          <w:szCs w:val="2"/>
        </w:r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7536A" w:rsidRPr="00056BC6" w14:paraId="41509F5B" w14:textId="77777777" w:rsidTr="001C0750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7B4280B5" w14:textId="77777777" w:rsidR="0097536A" w:rsidRPr="00056BC6" w:rsidRDefault="0097536A" w:rsidP="0016284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97536A" w:rsidRPr="00056BC6" w14:paraId="3B6CB6F0" w14:textId="77777777" w:rsidTr="001C075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CFE4CC9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52D495FB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08AABA7" w14:textId="77777777" w:rsidR="0097536A" w:rsidRPr="00056BC6" w:rsidRDefault="0097536A" w:rsidP="00162842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22E80DF8" w14:textId="77777777" w:rsidR="0097536A" w:rsidRPr="00056BC6" w:rsidRDefault="0097536A" w:rsidP="0016284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01/03/2011</w:t>
            </w:r>
          </w:p>
        </w:tc>
      </w:tr>
      <w:tr w:rsidR="0097536A" w:rsidRPr="00056BC6" w14:paraId="580B940C" w14:textId="77777777" w:rsidTr="001C075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4B2F8D7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71014045" w14:textId="77777777" w:rsidR="0097536A" w:rsidRPr="00056BC6" w:rsidRDefault="0097536A" w:rsidP="00162842">
            <w:pPr>
              <w:jc w:val="both"/>
              <w:outlineLvl w:val="0"/>
              <w:rPr>
                <w:rFonts w:ascii="Arial" w:hAnsi="Arial" w:cs="Arial"/>
              </w:rPr>
            </w:pPr>
            <w:bookmarkStart w:id="440" w:name="_Toc14429662"/>
            <w:bookmarkStart w:id="441" w:name="_Toc137214949"/>
            <w:r>
              <w:rPr>
                <w:rFonts w:ascii="Arial" w:hAnsi="Arial" w:cs="Arial"/>
              </w:rPr>
              <w:t>VÀLVULA DE SEGURETAT</w:t>
            </w:r>
            <w:bookmarkEnd w:id="440"/>
            <w:bookmarkEnd w:id="441"/>
            <w:r>
              <w:rPr>
                <w:rFonts w:ascii="Arial" w:hAnsi="Arial" w:cs="Arial"/>
              </w:rPr>
              <w:t xml:space="preserve">   </w:t>
            </w:r>
          </w:p>
        </w:tc>
      </w:tr>
      <w:tr w:rsidR="0097536A" w:rsidRPr="00056BC6" w14:paraId="78A29F3A" w14:textId="77777777" w:rsidTr="001C075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F3B694C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54379C1" w14:textId="77777777" w:rsidR="0097536A" w:rsidRPr="00056BC6" w:rsidRDefault="0097536A" w:rsidP="00162842">
            <w:pPr>
              <w:jc w:val="both"/>
              <w:outlineLvl w:val="1"/>
              <w:rPr>
                <w:rFonts w:ascii="Arial" w:hAnsi="Arial" w:cs="Arial"/>
              </w:rPr>
            </w:pPr>
            <w:bookmarkStart w:id="442" w:name="_Toc14429663"/>
            <w:bookmarkStart w:id="443" w:name="_Toc137214950"/>
            <w:r>
              <w:rPr>
                <w:rFonts w:ascii="Arial" w:hAnsi="Arial" w:cs="Arial"/>
              </w:rPr>
              <w:t>LESER</w:t>
            </w:r>
            <w:bookmarkEnd w:id="442"/>
            <w:bookmarkEnd w:id="443"/>
          </w:p>
        </w:tc>
      </w:tr>
      <w:tr w:rsidR="0097536A" w:rsidRPr="00056BC6" w14:paraId="16399758" w14:textId="77777777" w:rsidTr="001C0750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1C3642B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0FE66EE9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Protecció d’equip a pressió</w:t>
            </w:r>
          </w:p>
        </w:tc>
      </w:tr>
      <w:tr w:rsidR="0097536A" w:rsidRPr="00056BC6" w14:paraId="6F598582" w14:textId="77777777" w:rsidTr="001C0750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3A6FD560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Vàlvula de seguretat a ressort, cursa llarga amb palanca i caputxa.  </w:t>
            </w:r>
          </w:p>
        </w:tc>
      </w:tr>
    </w:tbl>
    <w:p w14:paraId="5863D0EC" w14:textId="77777777" w:rsidR="0097536A" w:rsidRPr="002610A3" w:rsidRDefault="0097536A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0852E1F4" w14:textId="77777777" w:rsidR="0097536A" w:rsidRPr="001C0750" w:rsidRDefault="00377721" w:rsidP="001C0750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1C0750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1AD9C1D" wp14:editId="5C4B0197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4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6B8BA9" id="Line 66" o:spid="_x0000_s1026" style="position:absolute;z-index:251677184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oLdZ1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97536A" w:rsidRPr="001C0750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276"/>
        <w:gridCol w:w="1645"/>
        <w:gridCol w:w="6718"/>
      </w:tblGrid>
      <w:tr w:rsidR="0097536A" w:rsidRPr="00056BC6" w14:paraId="16CD40EC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B2F68D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Cabal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62A95FCE" w14:textId="77777777" w:rsidR="0097536A" w:rsidRPr="00056BC6" w:rsidRDefault="0097536A" w:rsidP="00E9421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740 m</w:t>
            </w:r>
            <w:r w:rsidR="00E94213">
              <w:rPr>
                <w:rFonts w:ascii="Arial" w:hAnsi="Arial" w:cs="Arial"/>
              </w:rPr>
              <w:t>³</w:t>
            </w:r>
            <w:r>
              <w:rPr>
                <w:rFonts w:ascii="Arial" w:hAnsi="Arial" w:cs="Arial"/>
              </w:rPr>
              <w:t>/h</w:t>
            </w:r>
          </w:p>
        </w:tc>
      </w:tr>
      <w:tr w:rsidR="0097536A" w:rsidRPr="00056BC6" w14:paraId="51437C2C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06477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Pressió de descàrrega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505B150D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 Bar</w:t>
            </w:r>
          </w:p>
        </w:tc>
      </w:tr>
      <w:tr w:rsidR="0097536A" w:rsidRPr="00056BC6" w14:paraId="2AE7F6F4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FF85C5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Rosca mascle d’entrada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79BB8B9D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¾”</w:t>
            </w:r>
          </w:p>
        </w:tc>
      </w:tr>
      <w:tr w:rsidR="0097536A" w:rsidRPr="00056BC6" w14:paraId="3F528351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F9BE4B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Rosca femella de sortida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4B05F9F2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1”</w:t>
            </w:r>
          </w:p>
        </w:tc>
      </w:tr>
      <w:tr w:rsidR="0097536A" w:rsidRPr="00056BC6" w14:paraId="6F1B5799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84A26D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Diàmetre seient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0A580DF0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125 mm</w:t>
            </w:r>
          </w:p>
        </w:tc>
      </w:tr>
      <w:tr w:rsidR="0097536A" w:rsidRPr="00056BC6" w14:paraId="71B56D25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FC7741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Ressort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1E77B708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44.1 ajustable  tarat a 10 Bar</w:t>
            </w:r>
          </w:p>
        </w:tc>
      </w:tr>
      <w:tr w:rsidR="0097536A" w:rsidRPr="00056BC6" w14:paraId="2462C239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2909F8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Fluid circulant</w:t>
            </w: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39704DBB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Aire i ocasionalment aigua a temperatura ambient </w:t>
            </w:r>
          </w:p>
        </w:tc>
      </w:tr>
      <w:tr w:rsidR="0097536A" w:rsidRPr="00056BC6" w14:paraId="57EDDA6F" w14:textId="77777777" w:rsidTr="003743C3">
        <w:trPr>
          <w:jc w:val="center"/>
        </w:trPr>
        <w:tc>
          <w:tcPr>
            <w:tcW w:w="29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C1BC86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6718" w:type="dxa"/>
            <w:tcBorders>
              <w:top w:val="nil"/>
              <w:left w:val="nil"/>
              <w:bottom w:val="nil"/>
              <w:right w:val="nil"/>
            </w:tcBorders>
          </w:tcPr>
          <w:p w14:paraId="526A6D3F" w14:textId="77777777" w:rsidR="0097536A" w:rsidRDefault="0097536A" w:rsidP="00162842">
            <w:pPr>
              <w:jc w:val="both"/>
              <w:rPr>
                <w:rFonts w:ascii="Arial" w:hAnsi="Arial" w:cs="Arial"/>
              </w:rPr>
            </w:pPr>
          </w:p>
        </w:tc>
      </w:tr>
      <w:tr w:rsidR="0097536A" w:rsidRPr="00056BC6" w14:paraId="39132517" w14:textId="77777777" w:rsidTr="003743C3">
        <w:trPr>
          <w:jc w:val="center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AE1B847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83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676179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LESSER</w:t>
            </w:r>
            <w:r w:rsidR="00BB489F">
              <w:rPr>
                <w:rFonts w:ascii="Arial" w:hAnsi="Arial" w:cs="Arial"/>
              </w:rPr>
              <w:t xml:space="preserve"> o similar</w:t>
            </w:r>
          </w:p>
        </w:tc>
      </w:tr>
      <w:tr w:rsidR="0097536A" w:rsidRPr="00056BC6" w14:paraId="74AA5241" w14:textId="77777777" w:rsidTr="003743C3">
        <w:trPr>
          <w:jc w:val="center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E82BDCC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Pr="00056BC6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83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7F7CD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s/ figura 5493 del catàleg de FAUST &amp; KAMMANN, S.A.  </w:t>
            </w:r>
            <w:r w:rsidR="00BB489F">
              <w:rPr>
                <w:rFonts w:ascii="Arial" w:hAnsi="Arial" w:cs="Arial"/>
              </w:rPr>
              <w:t>o similar</w:t>
            </w:r>
          </w:p>
        </w:tc>
      </w:tr>
    </w:tbl>
    <w:p w14:paraId="45227F33" w14:textId="77777777" w:rsidR="0097536A" w:rsidRPr="00A57F6A" w:rsidRDefault="0097536A" w:rsidP="0097536A">
      <w:pPr>
        <w:rPr>
          <w:rFonts w:ascii="Arial" w:hAnsi="Arial" w:cs="Arial"/>
        </w:rPr>
      </w:pPr>
    </w:p>
    <w:p w14:paraId="57769D78" w14:textId="77777777" w:rsidR="00FD05B7" w:rsidRPr="00A57F6A" w:rsidRDefault="00FD05B7" w:rsidP="0097536A">
      <w:pPr>
        <w:rPr>
          <w:rFonts w:ascii="Arial" w:hAnsi="Arial" w:cs="Arial"/>
        </w:rPr>
      </w:pPr>
    </w:p>
    <w:p w14:paraId="7C83EB8B" w14:textId="77777777" w:rsidR="00186553" w:rsidRPr="00A57F6A" w:rsidRDefault="00186553" w:rsidP="00422C28">
      <w:pPr>
        <w:jc w:val="both"/>
        <w:rPr>
          <w:rFonts w:ascii="Arial" w:hAnsi="Arial" w:cs="Arial"/>
        </w:rPr>
        <w:sectPr w:rsidR="00186553" w:rsidRPr="00A57F6A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86553" w:rsidRPr="00056BC6" w14:paraId="768987F7" w14:textId="77777777" w:rsidTr="00EB1037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6BF0235D" w14:textId="77777777" w:rsidR="00186553" w:rsidRPr="00056BC6" w:rsidRDefault="00186553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86553" w:rsidRPr="00056BC6" w14:paraId="62F04D88" w14:textId="77777777" w:rsidTr="00EB1037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1531FF33" w14:textId="77777777" w:rsidR="00186553" w:rsidRPr="00056BC6" w:rsidRDefault="00186553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3A1813BB" w14:textId="77777777" w:rsidR="00186553" w:rsidRPr="00056BC6" w:rsidRDefault="0018655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48B9BC5B" w14:textId="77777777" w:rsidR="00186553" w:rsidRPr="00056BC6" w:rsidRDefault="00186553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187BDD95" w14:textId="77777777" w:rsidR="00186553" w:rsidRPr="00056BC6" w:rsidRDefault="00186553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16/03/2009</w:t>
            </w:r>
          </w:p>
        </w:tc>
      </w:tr>
      <w:tr w:rsidR="00186553" w:rsidRPr="00056BC6" w14:paraId="30600E51" w14:textId="77777777" w:rsidTr="00EB1037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7DB4149" w14:textId="77777777" w:rsidR="00186553" w:rsidRPr="00056BC6" w:rsidRDefault="00186553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164500E" w14:textId="77777777" w:rsidR="00186553" w:rsidRPr="00056BC6" w:rsidRDefault="00186553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44" w:name="_Toc14429664"/>
            <w:bookmarkStart w:id="445" w:name="_Toc137214951"/>
            <w:r w:rsidRPr="00056BC6">
              <w:rPr>
                <w:rFonts w:ascii="Arial" w:hAnsi="Arial" w:cs="Arial"/>
              </w:rPr>
              <w:t>VÀLVULA DE SEGURETAT D’OBERTURA PROGRESSIVA</w:t>
            </w:r>
            <w:bookmarkEnd w:id="444"/>
            <w:bookmarkEnd w:id="445"/>
            <w:r w:rsidRPr="00056BC6">
              <w:rPr>
                <w:rFonts w:ascii="Arial" w:hAnsi="Arial" w:cs="Arial"/>
              </w:rPr>
              <w:t xml:space="preserve"> </w:t>
            </w:r>
          </w:p>
        </w:tc>
      </w:tr>
      <w:tr w:rsidR="00D971DD" w:rsidRPr="00365A28" w14:paraId="33437B17" w14:textId="77777777" w:rsidTr="00EB1037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011FC2F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7D049134" w14:textId="77777777" w:rsidR="00D971DD" w:rsidRPr="00365A28" w:rsidRDefault="00D971DD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46" w:name="_Toc14429665"/>
            <w:bookmarkStart w:id="447" w:name="_Toc137214952"/>
            <w:r>
              <w:rPr>
                <w:rFonts w:ascii="Arial" w:hAnsi="Arial" w:cs="Arial"/>
              </w:rPr>
              <w:t>VYC INDUSTRIA, S.A.</w:t>
            </w:r>
            <w:bookmarkEnd w:id="446"/>
            <w:bookmarkEnd w:id="447"/>
          </w:p>
        </w:tc>
      </w:tr>
      <w:tr w:rsidR="00186553" w:rsidRPr="00056BC6" w14:paraId="1A4C4613" w14:textId="77777777" w:rsidTr="00EB1037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ED5FD4B" w14:textId="77777777" w:rsidR="00186553" w:rsidRPr="00056BC6" w:rsidRDefault="00186553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3262FB37" w14:textId="77777777" w:rsidR="00186553" w:rsidRPr="00056BC6" w:rsidRDefault="00186553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Regulador automàtic d’alleujament de pressió actuant per la pressió estàtica existent a l’entrada de la vàlvula. </w:t>
            </w:r>
          </w:p>
        </w:tc>
      </w:tr>
    </w:tbl>
    <w:p w14:paraId="7B28F940" w14:textId="77777777" w:rsidR="00186553" w:rsidRPr="002610A3" w:rsidRDefault="00186553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6DEF0ED9" w14:textId="77777777" w:rsidR="00186553" w:rsidRPr="00EB1037" w:rsidRDefault="00377721" w:rsidP="00EB1037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EB1037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488DDC4" wp14:editId="51B06EDC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084000" cy="0"/>
                <wp:effectExtent l="0" t="0" r="31115" b="19050"/>
                <wp:wrapNone/>
                <wp:docPr id="23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8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4574D0" id="Line 46" o:spid="_x0000_s1026" style="position:absolute;z-index:25165875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79.0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9FOEwIAACo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" strokeweight=".5pt"/>
            </w:pict>
          </mc:Fallback>
        </mc:AlternateContent>
      </w:r>
      <w:r w:rsidR="00186553" w:rsidRPr="00EB1037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134"/>
        <w:gridCol w:w="910"/>
        <w:gridCol w:w="7595"/>
      </w:tblGrid>
      <w:tr w:rsidR="00186553" w:rsidRPr="00056BC6" w14:paraId="7CADCB73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198BC1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Disseny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7A131465" w14:textId="77777777" w:rsidR="00F80968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ISO 4126-1:2004 Vàlvules de seguretat, segons directiva 97/23/CE</w:t>
            </w:r>
          </w:p>
          <w:p w14:paraId="49026A1E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Verificació TÜV, CE 1027 </w:t>
            </w:r>
          </w:p>
        </w:tc>
      </w:tr>
      <w:tr w:rsidR="00186553" w:rsidRPr="00056BC6" w14:paraId="1D72FFAC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62F0B7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Model 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18B972BA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AP amb caperutxa amb palanca </w:t>
            </w:r>
          </w:p>
        </w:tc>
      </w:tr>
      <w:tr w:rsidR="00186553" w:rsidRPr="00056BC6" w14:paraId="537083EE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C72281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Pas 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75839177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Angular 90º </w:t>
            </w:r>
          </w:p>
        </w:tc>
      </w:tr>
      <w:tr w:rsidR="00186553" w:rsidRPr="00056BC6" w14:paraId="43002DB7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822B7D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Accionament 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02CB0EB7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Molla helicoïdal d’acció directa </w:t>
            </w:r>
          </w:p>
        </w:tc>
      </w:tr>
      <w:tr w:rsidR="00186553" w:rsidRPr="00056BC6" w14:paraId="5CECB387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E697E7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Funcionament 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415E6244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Gran capacitat de descàrrega, precisió d’obertura i tancament absolut </w:t>
            </w:r>
          </w:p>
        </w:tc>
      </w:tr>
      <w:tr w:rsidR="00186553" w:rsidRPr="00056BC6" w14:paraId="3D88B2F2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0204D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Subministrament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22D41725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Ta....ades i precintades a la pressió sol·licitada amb certificats de materials, probes, rendiment i manual d’instruccions S/PED97/23 CE </w:t>
            </w:r>
          </w:p>
        </w:tc>
      </w:tr>
      <w:tr w:rsidR="00186553" w:rsidRPr="00056BC6" w14:paraId="705978E9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45B2D9" w14:textId="77777777" w:rsidR="00186553" w:rsidRPr="00056BC6" w:rsidRDefault="00F80968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Tanca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4CEB0CDE" w14:textId="77777777" w:rsidR="00186553" w:rsidRPr="00056BC6" w:rsidRDefault="00F80968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Silicona-cautxú</w:t>
            </w:r>
            <w:r w:rsidR="00C8257A" w:rsidRPr="00056BC6">
              <w:rPr>
                <w:rFonts w:ascii="Arial" w:hAnsi="Arial" w:cs="Arial"/>
              </w:rPr>
              <w:t xml:space="preserve">  </w:t>
            </w:r>
          </w:p>
        </w:tc>
      </w:tr>
      <w:tr w:rsidR="00186553" w:rsidRPr="00056BC6" w14:paraId="7B6593A7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8081CD" w14:textId="77777777" w:rsidR="00186553" w:rsidRPr="00056BC6" w:rsidRDefault="00215C1F" w:rsidP="001344B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Mida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64005263" w14:textId="77777777" w:rsidR="00186553" w:rsidRPr="00056BC6" w:rsidRDefault="00C8257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Des de ¼” a </w:t>
            </w:r>
            <w:smartTag w:uri="urn:schemas-microsoft-com:office:smarttags" w:element="metricconverter">
              <w:smartTagPr>
                <w:attr w:name="ProductID" w:val="4”"/>
              </w:smartTagPr>
              <w:r w:rsidRPr="00056BC6">
                <w:rPr>
                  <w:rFonts w:ascii="Arial" w:hAnsi="Arial" w:cs="Arial"/>
                </w:rPr>
                <w:t>4”</w:t>
              </w:r>
            </w:smartTag>
            <w:r w:rsidRPr="00056BC6">
              <w:rPr>
                <w:rFonts w:ascii="Arial" w:hAnsi="Arial" w:cs="Arial"/>
              </w:rPr>
              <w:t xml:space="preserve"> (roscada DN&lt;</w:t>
            </w:r>
            <w:smartTag w:uri="urn:schemas-microsoft-com:office:smarttags" w:element="metricconverter">
              <w:smartTagPr>
                <w:attr w:name="ProductID" w:val="2”"/>
              </w:smartTagPr>
              <w:r w:rsidRPr="00056BC6">
                <w:rPr>
                  <w:rFonts w:ascii="Arial" w:hAnsi="Arial" w:cs="Arial"/>
                </w:rPr>
                <w:t>2”</w:t>
              </w:r>
            </w:smartTag>
            <w:r w:rsidRPr="00056BC6">
              <w:rPr>
                <w:rFonts w:ascii="Arial" w:hAnsi="Arial" w:cs="Arial"/>
              </w:rPr>
              <w:t xml:space="preserve">, embridada DN≥2”) </w:t>
            </w:r>
          </w:p>
        </w:tc>
      </w:tr>
      <w:tr w:rsidR="00186553" w:rsidRPr="00056BC6" w14:paraId="04F68274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DE58E5" w14:textId="77777777" w:rsidR="00186553" w:rsidRPr="00056BC6" w:rsidRDefault="00C8257A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2704F9F9" w14:textId="77777777" w:rsidR="00186553" w:rsidRPr="00056BC6" w:rsidRDefault="00C8257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Fins a 25 bars</w:t>
            </w:r>
          </w:p>
        </w:tc>
      </w:tr>
      <w:tr w:rsidR="00186553" w:rsidRPr="00056BC6" w14:paraId="13E718CE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F76112" w14:textId="77777777" w:rsidR="00186553" w:rsidRPr="00056BC6" w:rsidRDefault="00C8257A" w:rsidP="001344B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Sèrie</w:t>
            </w: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5053F3F0" w14:textId="77777777" w:rsidR="00186553" w:rsidRPr="00056BC6" w:rsidRDefault="00C8257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Bronze-llautó (PN16) </w:t>
            </w:r>
          </w:p>
          <w:p w14:paraId="3FC21687" w14:textId="77777777" w:rsidR="00C8257A" w:rsidRPr="00056BC6" w:rsidRDefault="00C8257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Acer inoxidable (&gt;PN16) </w:t>
            </w:r>
          </w:p>
        </w:tc>
      </w:tr>
      <w:tr w:rsidR="00186553" w:rsidRPr="00056BC6" w14:paraId="6D43EA08" w14:textId="77777777" w:rsidTr="003743C3">
        <w:trPr>
          <w:jc w:val="center"/>
        </w:trPr>
        <w:tc>
          <w:tcPr>
            <w:tcW w:w="20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AF4F8F" w14:textId="77777777" w:rsidR="00186553" w:rsidRPr="00056BC6" w:rsidRDefault="00186553" w:rsidP="001344BF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95" w:type="dxa"/>
            <w:tcBorders>
              <w:top w:val="nil"/>
              <w:left w:val="nil"/>
              <w:bottom w:val="nil"/>
              <w:right w:val="nil"/>
            </w:tcBorders>
          </w:tcPr>
          <w:p w14:paraId="178BE7AF" w14:textId="77777777" w:rsidR="00186553" w:rsidRPr="00056BC6" w:rsidRDefault="00186553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186553" w:rsidRPr="00056BC6" w14:paraId="3F928C42" w14:textId="77777777" w:rsidTr="003743C3">
        <w:trPr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1761D5B" w14:textId="77777777" w:rsidR="00186553" w:rsidRPr="00056BC6" w:rsidRDefault="00186553" w:rsidP="001344BF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</w:t>
            </w:r>
            <w:r w:rsidR="001344BF" w:rsidRPr="00056BC6">
              <w:rPr>
                <w:rFonts w:ascii="Arial" w:hAnsi="Arial" w:cs="Arial"/>
                <w:b/>
                <w:bCs/>
                <w:u w:val="single"/>
              </w:rPr>
              <w:t>ARCA</w:t>
            </w:r>
          </w:p>
        </w:tc>
        <w:tc>
          <w:tcPr>
            <w:tcW w:w="85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510DFE" w14:textId="77777777" w:rsidR="00186553" w:rsidRPr="00056BC6" w:rsidRDefault="001344B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VYC INDUSTRIA, S.A. </w:t>
            </w:r>
            <w:r w:rsidR="00BB489F">
              <w:rPr>
                <w:rFonts w:ascii="Arial" w:hAnsi="Arial" w:cs="Arial"/>
              </w:rPr>
              <w:t>o similar</w:t>
            </w:r>
          </w:p>
        </w:tc>
      </w:tr>
    </w:tbl>
    <w:p w14:paraId="741BA8A6" w14:textId="77777777" w:rsidR="009B4BEE" w:rsidRPr="002610A3" w:rsidRDefault="009B4BEE" w:rsidP="00422C28">
      <w:pPr>
        <w:jc w:val="both"/>
        <w:rPr>
          <w:rFonts w:ascii="Arial" w:hAnsi="Arial" w:cs="Arial"/>
        </w:rPr>
      </w:pPr>
    </w:p>
    <w:p w14:paraId="6421DEFD" w14:textId="77777777" w:rsidR="00FD05B7" w:rsidRDefault="00FD05B7" w:rsidP="00422C28">
      <w:pPr>
        <w:jc w:val="both"/>
        <w:rPr>
          <w:rFonts w:ascii="Arial" w:hAnsi="Arial" w:cs="Arial"/>
        </w:rPr>
      </w:pPr>
    </w:p>
    <w:p w14:paraId="02748554" w14:textId="77777777" w:rsidR="00FD05B7" w:rsidRDefault="00FD05B7" w:rsidP="00422C28">
      <w:pPr>
        <w:jc w:val="both"/>
        <w:rPr>
          <w:rFonts w:ascii="Arial" w:hAnsi="Arial" w:cs="Arial"/>
        </w:rPr>
        <w:sectPr w:rsidR="00FD05B7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7536A" w:rsidRPr="00056BC6" w14:paraId="60C68C63" w14:textId="77777777" w:rsidTr="009135E5">
        <w:trPr>
          <w:trHeight w:val="284"/>
          <w:jc w:val="center"/>
        </w:trPr>
        <w:tc>
          <w:tcPr>
            <w:tcW w:w="9234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4B2B8CD4" w14:textId="77777777" w:rsidR="0097536A" w:rsidRPr="00056BC6" w:rsidRDefault="0097536A" w:rsidP="00162842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>
              <w:lastRenderedPageBreak/>
              <w:br w:type="page"/>
            </w: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t>ESPECIFICACIÓ TÈCNICA</w:t>
            </w:r>
          </w:p>
        </w:tc>
      </w:tr>
      <w:tr w:rsidR="0097536A" w:rsidRPr="00056BC6" w14:paraId="7389F423" w14:textId="77777777" w:rsidTr="009135E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3C04ADF9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1A92F48A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2BC05C3" w14:textId="77777777" w:rsidR="0097536A" w:rsidRPr="00056BC6" w:rsidRDefault="0097536A" w:rsidP="00162842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  <w:tcBorders>
              <w:right w:val="nil"/>
            </w:tcBorders>
          </w:tcPr>
          <w:p w14:paraId="5235C316" w14:textId="77777777" w:rsidR="0097536A" w:rsidRPr="00056BC6" w:rsidRDefault="0097536A" w:rsidP="0016284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01/03/2011</w:t>
            </w:r>
          </w:p>
        </w:tc>
      </w:tr>
      <w:tr w:rsidR="0097536A" w:rsidRPr="00056BC6" w14:paraId="4665FBFB" w14:textId="77777777" w:rsidTr="009135E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0E67D80E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0D855F2" w14:textId="77777777" w:rsidR="0097536A" w:rsidRPr="00056BC6" w:rsidRDefault="0097536A" w:rsidP="00162842">
            <w:pPr>
              <w:jc w:val="both"/>
              <w:outlineLvl w:val="0"/>
              <w:rPr>
                <w:rFonts w:ascii="Arial" w:hAnsi="Arial" w:cs="Arial"/>
              </w:rPr>
            </w:pPr>
            <w:bookmarkStart w:id="448" w:name="_Toc14429666"/>
            <w:bookmarkStart w:id="449" w:name="_Toc137214953"/>
            <w:r>
              <w:rPr>
                <w:rFonts w:ascii="Arial" w:hAnsi="Arial" w:cs="Arial"/>
              </w:rPr>
              <w:t>VÀLVULA SOLENOIDE</w:t>
            </w:r>
            <w:bookmarkEnd w:id="448"/>
            <w:bookmarkEnd w:id="449"/>
          </w:p>
        </w:tc>
      </w:tr>
      <w:tr w:rsidR="0097536A" w:rsidRPr="00056BC6" w14:paraId="703D65DD" w14:textId="77777777" w:rsidTr="009135E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5180A892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4FCFC174" w14:textId="77777777" w:rsidR="0097536A" w:rsidRPr="00056BC6" w:rsidRDefault="0097536A" w:rsidP="00162842">
            <w:pPr>
              <w:jc w:val="both"/>
              <w:outlineLvl w:val="1"/>
              <w:rPr>
                <w:rFonts w:ascii="Arial" w:hAnsi="Arial" w:cs="Arial"/>
              </w:rPr>
            </w:pPr>
            <w:bookmarkStart w:id="450" w:name="_Toc14429667"/>
            <w:bookmarkStart w:id="451" w:name="_Toc137214954"/>
            <w:r>
              <w:rPr>
                <w:rFonts w:ascii="Arial" w:hAnsi="Arial" w:cs="Arial"/>
              </w:rPr>
              <w:t>ASCO</w:t>
            </w:r>
            <w:bookmarkEnd w:id="450"/>
            <w:bookmarkEnd w:id="451"/>
          </w:p>
        </w:tc>
      </w:tr>
      <w:tr w:rsidR="0097536A" w:rsidRPr="00056BC6" w14:paraId="4710B332" w14:textId="77777777" w:rsidTr="009135E5">
        <w:trPr>
          <w:trHeight w:val="227"/>
          <w:jc w:val="center"/>
        </w:trPr>
        <w:tc>
          <w:tcPr>
            <w:tcW w:w="1740" w:type="dxa"/>
            <w:tcBorders>
              <w:left w:val="nil"/>
            </w:tcBorders>
            <w:shd w:val="clear" w:color="auto" w:fill="E6E6E6"/>
          </w:tcPr>
          <w:p w14:paraId="7E79D09C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  <w:tcBorders>
              <w:right w:val="nil"/>
            </w:tcBorders>
          </w:tcPr>
          <w:p w14:paraId="2244DE4B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Sistemes pneumàtics per calderons i altres</w:t>
            </w:r>
          </w:p>
        </w:tc>
      </w:tr>
    </w:tbl>
    <w:p w14:paraId="66B757BC" w14:textId="77777777" w:rsidR="0097536A" w:rsidRPr="002610A3" w:rsidRDefault="0097536A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22ADA795" w14:textId="77777777" w:rsidR="0097536A" w:rsidRPr="009135E5" w:rsidRDefault="00377721" w:rsidP="009135E5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9135E5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899D2C6" wp14:editId="4037E280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2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F6A9A0" id="Line 65" o:spid="_x0000_s1026" style="position:absolute;z-index:25167616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RDyEgIAACo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dHUQ8h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97536A" w:rsidRPr="009135E5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134"/>
        <w:gridCol w:w="1560"/>
        <w:gridCol w:w="6945"/>
      </w:tblGrid>
      <w:tr w:rsidR="0097536A" w:rsidRPr="00056BC6" w14:paraId="38F0AACC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02C243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Diàmetre </w:t>
            </w:r>
            <w:r>
              <w:rPr>
                <w:rFonts w:ascii="Arial" w:hAnsi="Arial" w:cs="Arial"/>
                <w:b/>
                <w:bCs/>
              </w:rPr>
              <w:t>pas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33E37AF4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Varis fins a 3” gas femelles </w:t>
            </w:r>
          </w:p>
        </w:tc>
      </w:tr>
      <w:tr w:rsidR="0097536A" w:rsidRPr="00056BC6" w14:paraId="19281227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D52AE1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Tensió alimentació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23DABA41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 V, 50 Hz , normalment tancada</w:t>
            </w:r>
          </w:p>
        </w:tc>
      </w:tr>
      <w:tr w:rsidR="0097536A" w:rsidRPr="00056BC6" w14:paraId="0DE62EB9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4D2109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Pressió diferencial màxima per a aire comprimit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76F918F4" w14:textId="77777777" w:rsidR="0097536A" w:rsidRDefault="0097536A" w:rsidP="00162842">
            <w:pPr>
              <w:jc w:val="both"/>
              <w:rPr>
                <w:rFonts w:ascii="Arial" w:hAnsi="Arial" w:cs="Arial"/>
              </w:rPr>
            </w:pPr>
          </w:p>
          <w:p w14:paraId="4D3F3BCE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 Bar</w:t>
            </w:r>
          </w:p>
        </w:tc>
      </w:tr>
      <w:tr w:rsidR="0097536A" w:rsidRPr="00056BC6" w14:paraId="70479D09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9B1D5D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Potència del comprimit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23C24E6E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16,7 W</w:t>
            </w:r>
          </w:p>
        </w:tc>
      </w:tr>
      <w:tr w:rsidR="0097536A" w:rsidRPr="00056BC6" w14:paraId="6EABB946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6062A0" w14:textId="77777777" w:rsidR="0097536A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Pes</w:t>
            </w:r>
          </w:p>
          <w:p w14:paraId="3AB44D72" w14:textId="77777777" w:rsidR="0097536A" w:rsidRDefault="0097536A" w:rsidP="00162842">
            <w:pPr>
              <w:rPr>
                <w:rFonts w:ascii="Arial" w:hAnsi="Arial" w:cs="Arial"/>
                <w:b/>
                <w:bCs/>
              </w:rPr>
            </w:pPr>
          </w:p>
          <w:p w14:paraId="320BE688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Número de Vies</w:t>
            </w: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0D97BA43" w14:textId="77777777" w:rsidR="0097536A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0,8 Kg </w:t>
            </w:r>
          </w:p>
          <w:p w14:paraId="10D1616D" w14:textId="77777777" w:rsidR="0097536A" w:rsidRDefault="0097536A" w:rsidP="00162842">
            <w:pPr>
              <w:jc w:val="both"/>
              <w:rPr>
                <w:rFonts w:ascii="Arial" w:hAnsi="Arial" w:cs="Arial"/>
              </w:rPr>
            </w:pPr>
          </w:p>
          <w:p w14:paraId="4B935835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Dos vies servo pilotada</w:t>
            </w:r>
          </w:p>
        </w:tc>
      </w:tr>
      <w:tr w:rsidR="0097536A" w:rsidRPr="00056BC6" w14:paraId="6CB0A060" w14:textId="77777777" w:rsidTr="003743C3">
        <w:trPr>
          <w:jc w:val="center"/>
        </w:trPr>
        <w:tc>
          <w:tcPr>
            <w:tcW w:w="269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EFB255" w14:textId="77777777" w:rsidR="0097536A" w:rsidRPr="00056BC6" w:rsidRDefault="0097536A" w:rsidP="0016284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6945" w:type="dxa"/>
            <w:tcBorders>
              <w:top w:val="nil"/>
              <w:left w:val="nil"/>
              <w:bottom w:val="nil"/>
              <w:right w:val="nil"/>
            </w:tcBorders>
          </w:tcPr>
          <w:p w14:paraId="2299431E" w14:textId="77777777" w:rsidR="0097536A" w:rsidRPr="00056BC6" w:rsidRDefault="0097536A" w:rsidP="00162842">
            <w:pPr>
              <w:jc w:val="both"/>
              <w:rPr>
                <w:rFonts w:ascii="Arial" w:hAnsi="Arial" w:cs="Arial"/>
              </w:rPr>
            </w:pPr>
          </w:p>
        </w:tc>
      </w:tr>
      <w:tr w:rsidR="0097536A" w:rsidRPr="00BB717A" w14:paraId="0F99F899" w14:textId="77777777" w:rsidTr="003743C3">
        <w:trPr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F0571D8" w14:textId="77777777" w:rsidR="0097536A" w:rsidRPr="00BB717A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BB717A">
              <w:rPr>
                <w:rFonts w:ascii="Arial" w:hAnsi="Arial" w:cs="Arial"/>
                <w:b/>
                <w:bCs/>
                <w:u w:val="single"/>
              </w:rPr>
              <w:t>MARCA</w:t>
            </w:r>
            <w:r w:rsidRPr="00BB717A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85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ED45C2" w14:textId="77777777" w:rsidR="0097536A" w:rsidRPr="00BB717A" w:rsidRDefault="0097536A" w:rsidP="00162842">
            <w:pPr>
              <w:jc w:val="both"/>
              <w:rPr>
                <w:rFonts w:ascii="Arial" w:hAnsi="Arial" w:cs="Arial"/>
              </w:rPr>
            </w:pPr>
            <w:r w:rsidRPr="00BB717A">
              <w:rPr>
                <w:rFonts w:ascii="Arial" w:hAnsi="Arial" w:cs="Arial"/>
              </w:rPr>
              <w:t>ASCO</w:t>
            </w:r>
            <w:r w:rsidR="00BB489F">
              <w:rPr>
                <w:rFonts w:ascii="Arial" w:hAnsi="Arial" w:cs="Arial"/>
              </w:rPr>
              <w:t xml:space="preserve"> o similar</w:t>
            </w:r>
          </w:p>
        </w:tc>
      </w:tr>
      <w:tr w:rsidR="0097536A" w:rsidRPr="00BB717A" w14:paraId="3811B969" w14:textId="77777777" w:rsidTr="003743C3">
        <w:trPr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0E2C63F" w14:textId="77777777" w:rsidR="0097536A" w:rsidRPr="00BB717A" w:rsidRDefault="0097536A" w:rsidP="00162842">
            <w:pPr>
              <w:rPr>
                <w:rFonts w:ascii="Arial" w:hAnsi="Arial" w:cs="Arial"/>
                <w:b/>
                <w:bCs/>
              </w:rPr>
            </w:pPr>
            <w:r w:rsidRPr="00BB717A">
              <w:rPr>
                <w:rFonts w:ascii="Arial" w:hAnsi="Arial" w:cs="Arial"/>
                <w:b/>
                <w:bCs/>
                <w:u w:val="single"/>
              </w:rPr>
              <w:t>TIPUS</w:t>
            </w:r>
            <w:r w:rsidRPr="00BB717A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850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DC2F5C" w14:textId="77777777" w:rsidR="0097536A" w:rsidRPr="00BB717A" w:rsidRDefault="0097536A" w:rsidP="00162842">
            <w:pPr>
              <w:jc w:val="both"/>
              <w:rPr>
                <w:rFonts w:ascii="Arial" w:hAnsi="Arial" w:cs="Arial"/>
              </w:rPr>
            </w:pPr>
            <w:r w:rsidRPr="00BB717A">
              <w:rPr>
                <w:rFonts w:ascii="Arial" w:hAnsi="Arial" w:cs="Arial"/>
              </w:rPr>
              <w:t xml:space="preserve">210 C.7 </w:t>
            </w:r>
          </w:p>
        </w:tc>
      </w:tr>
    </w:tbl>
    <w:p w14:paraId="1B02B495" w14:textId="77777777" w:rsidR="0097536A" w:rsidRPr="00BB717A" w:rsidRDefault="0097536A" w:rsidP="0097536A">
      <w:pPr>
        <w:rPr>
          <w:rFonts w:ascii="Arial" w:hAnsi="Arial" w:cs="Arial"/>
        </w:rPr>
      </w:pPr>
    </w:p>
    <w:p w14:paraId="51D67DE3" w14:textId="77777777" w:rsidR="00186553" w:rsidRPr="002610A3" w:rsidRDefault="00186553" w:rsidP="00422C28">
      <w:pPr>
        <w:jc w:val="both"/>
        <w:rPr>
          <w:rFonts w:ascii="Arial" w:hAnsi="Arial" w:cs="Arial"/>
        </w:rPr>
      </w:pPr>
    </w:p>
    <w:p w14:paraId="2CA84B6D" w14:textId="77777777" w:rsidR="009B4BEE" w:rsidRPr="002610A3" w:rsidRDefault="009B4BEE" w:rsidP="00422C28">
      <w:pPr>
        <w:jc w:val="both"/>
        <w:rPr>
          <w:rFonts w:ascii="Arial" w:hAnsi="Arial" w:cs="Arial"/>
        </w:rPr>
        <w:sectPr w:rsidR="009B4BEE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9B33A4" w:rsidRPr="00056BC6" w14:paraId="72CC6131" w14:textId="77777777" w:rsidTr="00D84E45">
        <w:trPr>
          <w:trHeight w:val="284"/>
          <w:jc w:val="center"/>
        </w:trPr>
        <w:tc>
          <w:tcPr>
            <w:tcW w:w="9639" w:type="dxa"/>
            <w:gridSpan w:val="4"/>
            <w:tcBorders>
              <w:left w:val="nil"/>
              <w:right w:val="nil"/>
            </w:tcBorders>
            <w:shd w:val="clear" w:color="auto" w:fill="C6D9F1" w:themeFill="text2" w:themeFillTint="33"/>
            <w:vAlign w:val="center"/>
          </w:tcPr>
          <w:p w14:paraId="246FDF0B" w14:textId="77777777" w:rsidR="009B33A4" w:rsidRPr="00056BC6" w:rsidRDefault="009B33A4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DF7D29" w:rsidRPr="00056BC6" w14:paraId="202B3469" w14:textId="77777777" w:rsidTr="00D84E45">
        <w:trPr>
          <w:trHeight w:val="227"/>
          <w:jc w:val="center"/>
        </w:trPr>
        <w:tc>
          <w:tcPr>
            <w:tcW w:w="1816" w:type="dxa"/>
            <w:tcBorders>
              <w:left w:val="nil"/>
            </w:tcBorders>
            <w:shd w:val="clear" w:color="auto" w:fill="E6E6E6"/>
          </w:tcPr>
          <w:p w14:paraId="25B9777C" w14:textId="77777777" w:rsidR="00DF7D29" w:rsidRPr="00056BC6" w:rsidRDefault="00DF7D29" w:rsidP="004025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470" w:type="dxa"/>
          </w:tcPr>
          <w:p w14:paraId="57298C10" w14:textId="77777777" w:rsidR="00DF7D29" w:rsidRPr="00056BC6" w:rsidRDefault="00DF7D29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35" w:type="dxa"/>
            <w:shd w:val="clear" w:color="auto" w:fill="E6E6E6"/>
          </w:tcPr>
          <w:p w14:paraId="6FEF2E9B" w14:textId="77777777" w:rsidR="00DF7D29" w:rsidRPr="00056BC6" w:rsidRDefault="00DF7D29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518" w:type="dxa"/>
            <w:tcBorders>
              <w:right w:val="nil"/>
            </w:tcBorders>
          </w:tcPr>
          <w:p w14:paraId="45DBE69F" w14:textId="77777777" w:rsidR="00DF7D29" w:rsidRPr="00056BC6" w:rsidRDefault="00DF7D29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24/10/199</w:t>
            </w:r>
            <w:r w:rsidR="00402575" w:rsidRPr="00056BC6">
              <w:rPr>
                <w:rFonts w:ascii="Arial" w:hAnsi="Arial" w:cs="Arial"/>
              </w:rPr>
              <w:t>8</w:t>
            </w:r>
          </w:p>
        </w:tc>
      </w:tr>
      <w:tr w:rsidR="009B33A4" w:rsidRPr="00056BC6" w14:paraId="58E5A224" w14:textId="77777777" w:rsidTr="00D84E45">
        <w:trPr>
          <w:trHeight w:val="227"/>
          <w:jc w:val="center"/>
        </w:trPr>
        <w:tc>
          <w:tcPr>
            <w:tcW w:w="1816" w:type="dxa"/>
            <w:tcBorders>
              <w:left w:val="nil"/>
            </w:tcBorders>
            <w:shd w:val="clear" w:color="auto" w:fill="E6E6E6"/>
          </w:tcPr>
          <w:p w14:paraId="34866109" w14:textId="77777777" w:rsidR="009B33A4" w:rsidRPr="00056BC6" w:rsidRDefault="009B33A4" w:rsidP="009B33A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823" w:type="dxa"/>
            <w:gridSpan w:val="3"/>
            <w:tcBorders>
              <w:right w:val="nil"/>
            </w:tcBorders>
          </w:tcPr>
          <w:p w14:paraId="22455549" w14:textId="77777777" w:rsidR="009B33A4" w:rsidRPr="00056BC6" w:rsidRDefault="009B33A4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52" w:name="_Toc99258018"/>
            <w:bookmarkStart w:id="453" w:name="_Toc14429670"/>
            <w:bookmarkStart w:id="454" w:name="_Toc137214955"/>
            <w:r w:rsidRPr="00056BC6">
              <w:rPr>
                <w:rFonts w:ascii="Arial" w:hAnsi="Arial" w:cs="Arial"/>
              </w:rPr>
              <w:t xml:space="preserve">VÀLVULA VENTOSA-PURGADOR </w:t>
            </w:r>
            <w:smartTag w:uri="urn:schemas-microsoft-com:office:smarttags" w:element="metricconverter">
              <w:smartTagPr>
                <w:attr w:name="ProductID" w:val="1”"/>
              </w:smartTagPr>
              <w:r w:rsidRPr="00056BC6">
                <w:rPr>
                  <w:rFonts w:ascii="Arial" w:hAnsi="Arial" w:cs="Arial"/>
                </w:rPr>
                <w:t>1”</w:t>
              </w:r>
            </w:smartTag>
            <w:r w:rsidRPr="00056BC6">
              <w:rPr>
                <w:rFonts w:ascii="Arial" w:hAnsi="Arial" w:cs="Arial"/>
              </w:rPr>
              <w:t xml:space="preserve"> (PN-16)</w:t>
            </w:r>
            <w:bookmarkEnd w:id="452"/>
            <w:bookmarkEnd w:id="453"/>
            <w:bookmarkEnd w:id="454"/>
          </w:p>
        </w:tc>
      </w:tr>
      <w:tr w:rsidR="00D971DD" w:rsidRPr="00365A28" w14:paraId="77B2EB9B" w14:textId="77777777" w:rsidTr="00D84E45">
        <w:trPr>
          <w:trHeight w:val="227"/>
          <w:jc w:val="center"/>
        </w:trPr>
        <w:tc>
          <w:tcPr>
            <w:tcW w:w="1816" w:type="dxa"/>
            <w:tcBorders>
              <w:left w:val="nil"/>
            </w:tcBorders>
            <w:shd w:val="clear" w:color="auto" w:fill="E6E6E6"/>
          </w:tcPr>
          <w:p w14:paraId="7C8A29FF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823" w:type="dxa"/>
            <w:gridSpan w:val="3"/>
            <w:tcBorders>
              <w:right w:val="nil"/>
            </w:tcBorders>
          </w:tcPr>
          <w:p w14:paraId="5B7A238E" w14:textId="77777777" w:rsidR="00D971DD" w:rsidRPr="00365A28" w:rsidRDefault="00DF4272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55" w:name="_Toc14429671"/>
            <w:bookmarkStart w:id="456" w:name="_Toc137214956"/>
            <w:r>
              <w:rPr>
                <w:rFonts w:ascii="Arial" w:hAnsi="Arial" w:cs="Arial"/>
              </w:rPr>
              <w:t>BERMAD</w:t>
            </w:r>
            <w:bookmarkEnd w:id="455"/>
            <w:bookmarkEnd w:id="456"/>
            <w:r>
              <w:rPr>
                <w:rFonts w:ascii="Arial" w:hAnsi="Arial" w:cs="Arial"/>
              </w:rPr>
              <w:t xml:space="preserve"> </w:t>
            </w:r>
          </w:p>
        </w:tc>
      </w:tr>
      <w:tr w:rsidR="009B33A4" w:rsidRPr="00056BC6" w14:paraId="2FED9161" w14:textId="77777777" w:rsidTr="00D84E45">
        <w:trPr>
          <w:trHeight w:val="227"/>
          <w:jc w:val="center"/>
        </w:trPr>
        <w:tc>
          <w:tcPr>
            <w:tcW w:w="1816" w:type="dxa"/>
            <w:tcBorders>
              <w:left w:val="nil"/>
            </w:tcBorders>
            <w:shd w:val="clear" w:color="auto" w:fill="E6E6E6"/>
          </w:tcPr>
          <w:p w14:paraId="26057E2A" w14:textId="77777777" w:rsidR="009B33A4" w:rsidRPr="00056BC6" w:rsidRDefault="009B33A4" w:rsidP="009B33A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823" w:type="dxa"/>
            <w:gridSpan w:val="3"/>
            <w:tcBorders>
              <w:right w:val="nil"/>
            </w:tcBorders>
          </w:tcPr>
          <w:p w14:paraId="3BC5D79E" w14:textId="77777777" w:rsidR="009B33A4" w:rsidRPr="00056BC6" w:rsidRDefault="009B33A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canonades petit diàmetre</w:t>
            </w:r>
          </w:p>
        </w:tc>
      </w:tr>
    </w:tbl>
    <w:p w14:paraId="47EF0CEE" w14:textId="77777777" w:rsidR="009B33A4" w:rsidRPr="002610A3" w:rsidRDefault="009B33A4" w:rsidP="00E76A26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8CFE65F" w14:textId="77777777" w:rsidR="009B33A4" w:rsidRPr="000E4523" w:rsidRDefault="00377721" w:rsidP="000E4523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E4523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500285D" wp14:editId="32194C01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0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809F3D" id="Line 39" o:spid="_x0000_s1026" style="position:absolute;z-index:25165056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DJcEgIAACo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" strokeweight=".5pt"/>
            </w:pict>
          </mc:Fallback>
        </mc:AlternateContent>
      </w:r>
      <w:r w:rsidR="009B33A4" w:rsidRPr="000E4523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276"/>
        <w:gridCol w:w="851"/>
        <w:gridCol w:w="7512"/>
      </w:tblGrid>
      <w:tr w:rsidR="00E41166" w:rsidRPr="00056BC6" w14:paraId="73F04C46" w14:textId="77777777" w:rsidTr="003743C3">
        <w:trPr>
          <w:jc w:val="center"/>
        </w:trPr>
        <w:tc>
          <w:tcPr>
            <w:tcW w:w="963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AC5912C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DESCRIPCIÓ</w:t>
            </w:r>
          </w:p>
          <w:p w14:paraId="285F037A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</w:p>
          <w:p w14:paraId="60152587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Fabricada en </w:t>
            </w:r>
            <w:r w:rsidR="00AF51CD" w:rsidRPr="00056BC6">
              <w:rPr>
                <w:rFonts w:ascii="Arial" w:hAnsi="Arial" w:cs="Arial"/>
              </w:rPr>
              <w:t xml:space="preserve">ferro fos amb recobriment epoxi, capacitada per suportar altes pressions </w:t>
            </w:r>
            <w:r w:rsidRPr="00056BC6">
              <w:rPr>
                <w:rFonts w:ascii="Arial" w:hAnsi="Arial" w:cs="Arial"/>
              </w:rPr>
              <w:t>de 10, 16 atm.</w:t>
            </w:r>
          </w:p>
          <w:p w14:paraId="264D8D74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</w:p>
          <w:p w14:paraId="083853B7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Preparada p</w:t>
            </w:r>
            <w:r w:rsidR="004D2D9D" w:rsidRPr="00056BC6">
              <w:rPr>
                <w:rFonts w:ascii="Arial" w:hAnsi="Arial" w:cs="Arial"/>
              </w:rPr>
              <w:t>er suportar productes químics normals que s’emprin en els sistemes de distribució d’aigua.</w:t>
            </w:r>
          </w:p>
        </w:tc>
      </w:tr>
      <w:tr w:rsidR="00E41166" w:rsidRPr="00056BC6" w14:paraId="336A24A7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AB0D7E" w14:textId="77777777" w:rsidR="00E41166" w:rsidRPr="00056BC6" w:rsidRDefault="00E41166" w:rsidP="00E41166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1131828D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41166" w:rsidRPr="00056BC6" w14:paraId="7A9C2881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0CF4CF" w14:textId="77777777" w:rsidR="00E41166" w:rsidRPr="00056BC6" w:rsidRDefault="004D2D9D" w:rsidP="00E41166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2E187062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7F09A4" w:rsidRPr="00056BC6" w14:paraId="02DED4FC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CAD2F3" w14:textId="77777777" w:rsidR="007F09A4" w:rsidRPr="00056BC6" w:rsidRDefault="007F09A4" w:rsidP="007F09A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Base, tapa </w:t>
            </w:r>
            <w:r w:rsidR="004D2D9D" w:rsidRPr="00056BC6">
              <w:rPr>
                <w:rFonts w:ascii="Arial" w:hAnsi="Arial" w:cs="Arial"/>
                <w:b/>
                <w:bCs/>
              </w:rPr>
              <w:t xml:space="preserve">i cos 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270B984F" w14:textId="77777777" w:rsidR="007F09A4" w:rsidRPr="00056BC6" w:rsidRDefault="004D2D9D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Ferro fos recobert d’epox</w:t>
            </w:r>
            <w:r w:rsidR="007F09A4" w:rsidRPr="00056BC6">
              <w:rPr>
                <w:rFonts w:ascii="Arial" w:hAnsi="Arial" w:cs="Arial"/>
              </w:rPr>
              <w:t>i</w:t>
            </w:r>
          </w:p>
        </w:tc>
      </w:tr>
      <w:tr w:rsidR="007F09A4" w:rsidRPr="00056BC6" w14:paraId="4F23E860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9D898F" w14:textId="77777777" w:rsidR="007F09A4" w:rsidRPr="00056BC6" w:rsidRDefault="007F09A4" w:rsidP="00E411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 xml:space="preserve">Flotador </w:t>
            </w:r>
            <w:r w:rsidR="00150672" w:rsidRPr="00056BC6">
              <w:rPr>
                <w:rFonts w:ascii="Arial" w:hAnsi="Arial" w:cs="Arial"/>
                <w:b/>
                <w:bCs/>
              </w:rPr>
              <w:t>automàtic</w:t>
            </w:r>
            <w:r w:rsidRPr="00056BC6">
              <w:rPr>
                <w:rFonts w:ascii="Arial" w:hAnsi="Arial" w:cs="Arial"/>
                <w:b/>
                <w:bCs/>
              </w:rPr>
              <w:t xml:space="preserve"> </w:t>
            </w:r>
            <w:r w:rsidR="00150672" w:rsidRPr="00056BC6">
              <w:rPr>
                <w:rFonts w:ascii="Arial" w:hAnsi="Arial" w:cs="Arial"/>
                <w:b/>
                <w:bCs/>
              </w:rPr>
              <w:t>i colze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6BB30DC3" w14:textId="77777777" w:rsidR="007F09A4" w:rsidRPr="00056BC6" w:rsidRDefault="007F09A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Polipropil</w:t>
            </w:r>
            <w:r w:rsidR="00150672" w:rsidRPr="00056BC6">
              <w:rPr>
                <w:rFonts w:ascii="Arial" w:hAnsi="Arial" w:cs="Arial"/>
              </w:rPr>
              <w:t xml:space="preserve">è  </w:t>
            </w:r>
          </w:p>
        </w:tc>
      </w:tr>
      <w:tr w:rsidR="007F09A4" w:rsidRPr="00056BC6" w14:paraId="2D22F771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969281" w14:textId="77777777" w:rsidR="007F09A4" w:rsidRPr="00056BC6" w:rsidRDefault="007F09A4" w:rsidP="00E411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Al</w:t>
            </w:r>
            <w:r w:rsidR="00150672" w:rsidRPr="00056BC6">
              <w:rPr>
                <w:rFonts w:ascii="Arial" w:hAnsi="Arial" w:cs="Arial"/>
                <w:b/>
                <w:bCs/>
              </w:rPr>
              <w:t xml:space="preserve">lotjament </w:t>
            </w:r>
            <w:r w:rsidRPr="00056BC6">
              <w:rPr>
                <w:rFonts w:ascii="Arial" w:hAnsi="Arial" w:cs="Arial"/>
                <w:b/>
                <w:bCs/>
              </w:rPr>
              <w:t>flotador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3E7F1A5B" w14:textId="77777777" w:rsidR="007F09A4" w:rsidRPr="00056BC6" w:rsidRDefault="007F09A4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N</w:t>
            </w:r>
            <w:r w:rsidR="00150672" w:rsidRPr="00056BC6">
              <w:rPr>
                <w:rFonts w:ascii="Arial" w:hAnsi="Arial" w:cs="Arial"/>
              </w:rPr>
              <w:t xml:space="preserve">iló amb filtre de ferro </w:t>
            </w:r>
          </w:p>
        </w:tc>
      </w:tr>
      <w:tr w:rsidR="007F09A4" w:rsidRPr="00056BC6" w14:paraId="2A0D4D36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7B707C" w14:textId="77777777" w:rsidR="007F09A4" w:rsidRPr="00056BC6" w:rsidRDefault="00C72B1A" w:rsidP="00E41166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Joc de c</w:t>
            </w:r>
            <w:r w:rsidR="0043143A" w:rsidRPr="00056BC6">
              <w:rPr>
                <w:rFonts w:ascii="Arial" w:hAnsi="Arial" w:cs="Arial"/>
                <w:b/>
                <w:bCs/>
              </w:rPr>
              <w:t>argol</w:t>
            </w:r>
            <w:r w:rsidRPr="00056BC6">
              <w:rPr>
                <w:rFonts w:ascii="Arial" w:hAnsi="Arial" w:cs="Arial"/>
                <w:b/>
                <w:bCs/>
              </w:rPr>
              <w:t>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679714FE" w14:textId="77777777" w:rsidR="007F09A4" w:rsidRPr="00056BC6" w:rsidRDefault="0043143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Acer</w:t>
            </w:r>
            <w:r w:rsidR="007F09A4" w:rsidRPr="00056BC6">
              <w:rPr>
                <w:rFonts w:ascii="Arial" w:hAnsi="Arial" w:cs="Arial"/>
              </w:rPr>
              <w:t xml:space="preserve"> inoxidable</w:t>
            </w:r>
          </w:p>
        </w:tc>
      </w:tr>
      <w:tr w:rsidR="00E41166" w:rsidRPr="00056BC6" w14:paraId="2B12CE51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57CA89" w14:textId="77777777" w:rsidR="00E41166" w:rsidRPr="00056BC6" w:rsidRDefault="00E41166" w:rsidP="00E4116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5201D345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E41166" w:rsidRPr="00056BC6" w14:paraId="40293BDF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81C183" w14:textId="77777777" w:rsidR="00E41166" w:rsidRPr="00056BC6" w:rsidRDefault="0043143A" w:rsidP="00E41166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ACCESSORIS</w:t>
            </w: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0BE96807" w14:textId="77777777" w:rsidR="00E41166" w:rsidRPr="00056BC6" w:rsidRDefault="0043143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Vàlvula</w:t>
            </w:r>
            <w:r w:rsidR="00E41166" w:rsidRPr="00056BC6">
              <w:rPr>
                <w:rFonts w:ascii="Arial" w:hAnsi="Arial" w:cs="Arial"/>
              </w:rPr>
              <w:t xml:space="preserve"> d</w:t>
            </w:r>
            <w:r w:rsidRPr="00056BC6">
              <w:rPr>
                <w:rFonts w:ascii="Arial" w:hAnsi="Arial" w:cs="Arial"/>
              </w:rPr>
              <w:t>’aïllament ICP d’</w:t>
            </w:r>
            <w:r w:rsidR="00E41166" w:rsidRPr="00056BC6">
              <w:rPr>
                <w:rFonts w:ascii="Arial" w:hAnsi="Arial" w:cs="Arial"/>
              </w:rPr>
              <w:t xml:space="preserve">1” fig. 140 (1 </w:t>
            </w:r>
            <w:r w:rsidR="009B3440" w:rsidRPr="00056BC6">
              <w:rPr>
                <w:rFonts w:ascii="Arial" w:hAnsi="Arial" w:cs="Arial"/>
              </w:rPr>
              <w:t>Ut.</w:t>
            </w:r>
            <w:r w:rsidR="00E41166" w:rsidRPr="00056BC6">
              <w:rPr>
                <w:rFonts w:ascii="Arial" w:hAnsi="Arial" w:cs="Arial"/>
              </w:rPr>
              <w:t>)</w:t>
            </w:r>
          </w:p>
          <w:p w14:paraId="1448992E" w14:textId="77777777" w:rsidR="00E41166" w:rsidRPr="00056BC6" w:rsidRDefault="00E4116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Man</w:t>
            </w:r>
            <w:r w:rsidR="0043143A" w:rsidRPr="00056BC6">
              <w:rPr>
                <w:rFonts w:ascii="Arial" w:hAnsi="Arial" w:cs="Arial"/>
              </w:rPr>
              <w:t xml:space="preserve">iguet </w:t>
            </w:r>
            <w:r w:rsidRPr="00056BC6">
              <w:rPr>
                <w:rFonts w:ascii="Arial" w:hAnsi="Arial" w:cs="Arial"/>
              </w:rPr>
              <w:t xml:space="preserve">MM </w:t>
            </w:r>
            <w:r w:rsidR="0043143A" w:rsidRPr="00056BC6">
              <w:rPr>
                <w:rFonts w:ascii="Arial" w:hAnsi="Arial" w:cs="Arial"/>
              </w:rPr>
              <w:t>d’</w:t>
            </w:r>
            <w:r w:rsidRPr="00056BC6">
              <w:rPr>
                <w:rFonts w:ascii="Arial" w:hAnsi="Arial" w:cs="Arial"/>
              </w:rPr>
              <w:t xml:space="preserve">1” </w:t>
            </w:r>
            <w:r w:rsidR="00864380" w:rsidRPr="00056BC6">
              <w:rPr>
                <w:rFonts w:ascii="Arial" w:hAnsi="Arial" w:cs="Arial"/>
              </w:rPr>
              <w:t>r</w:t>
            </w:r>
            <w:r w:rsidRPr="00056BC6">
              <w:rPr>
                <w:rFonts w:ascii="Arial" w:hAnsi="Arial" w:cs="Arial"/>
              </w:rPr>
              <w:t>osca gas bicromata</w:t>
            </w:r>
            <w:r w:rsidR="0043143A" w:rsidRPr="00056BC6">
              <w:rPr>
                <w:rFonts w:ascii="Arial" w:hAnsi="Arial" w:cs="Arial"/>
              </w:rPr>
              <w:t>t</w:t>
            </w:r>
            <w:r w:rsidRPr="00056BC6">
              <w:rPr>
                <w:rFonts w:ascii="Arial" w:hAnsi="Arial" w:cs="Arial"/>
              </w:rPr>
              <w:t xml:space="preserve"> (</w:t>
            </w:r>
            <w:r w:rsidR="00864380" w:rsidRPr="00056BC6">
              <w:rPr>
                <w:rFonts w:ascii="Arial" w:hAnsi="Arial" w:cs="Arial"/>
              </w:rPr>
              <w:t>1</w:t>
            </w:r>
            <w:r w:rsidRPr="00056BC6">
              <w:rPr>
                <w:rFonts w:ascii="Arial" w:hAnsi="Arial" w:cs="Arial"/>
              </w:rPr>
              <w:t xml:space="preserve"> </w:t>
            </w:r>
            <w:r w:rsidR="009B3440" w:rsidRPr="00056BC6">
              <w:rPr>
                <w:rFonts w:ascii="Arial" w:hAnsi="Arial" w:cs="Arial"/>
              </w:rPr>
              <w:t>Ut.</w:t>
            </w:r>
            <w:r w:rsidRPr="00056BC6">
              <w:rPr>
                <w:rFonts w:ascii="Arial" w:hAnsi="Arial" w:cs="Arial"/>
              </w:rPr>
              <w:t>)</w:t>
            </w:r>
          </w:p>
        </w:tc>
      </w:tr>
      <w:tr w:rsidR="00D971DD" w:rsidRPr="00056BC6" w14:paraId="47460548" w14:textId="77777777" w:rsidTr="003743C3">
        <w:trPr>
          <w:jc w:val="center"/>
        </w:trPr>
        <w:tc>
          <w:tcPr>
            <w:tcW w:w="2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EAC2C4" w14:textId="77777777" w:rsidR="00D971DD" w:rsidRPr="00056BC6" w:rsidRDefault="00D971DD" w:rsidP="00E4116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512" w:type="dxa"/>
            <w:tcBorders>
              <w:top w:val="nil"/>
              <w:left w:val="nil"/>
              <w:bottom w:val="nil"/>
              <w:right w:val="nil"/>
            </w:tcBorders>
          </w:tcPr>
          <w:p w14:paraId="313E8A22" w14:textId="77777777" w:rsidR="00D971DD" w:rsidRPr="00056BC6" w:rsidRDefault="00D971DD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971DD" w:rsidRPr="00056BC6" w14:paraId="5A629035" w14:textId="77777777" w:rsidTr="003743C3">
        <w:trPr>
          <w:jc w:val="center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4456735" w14:textId="77777777" w:rsidR="00D971DD" w:rsidRPr="00056BC6" w:rsidRDefault="00D971DD" w:rsidP="0083056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83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95441B" w14:textId="77777777" w:rsidR="00D971DD" w:rsidRPr="00056BC6" w:rsidRDefault="00DF4272" w:rsidP="0083056A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BERMAD</w:t>
            </w:r>
            <w:r w:rsidR="00D971DD"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D971DD" w:rsidRPr="00056BC6" w14:paraId="6E66724B" w14:textId="77777777" w:rsidTr="003743C3">
        <w:trPr>
          <w:jc w:val="center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12431746" w14:textId="77777777" w:rsidR="00D971DD" w:rsidRPr="00056BC6" w:rsidRDefault="00D971DD" w:rsidP="0083056A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TIPUS </w:t>
            </w:r>
          </w:p>
        </w:tc>
        <w:tc>
          <w:tcPr>
            <w:tcW w:w="83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E09FFD" w14:textId="77777777" w:rsidR="00D971DD" w:rsidRPr="00056BC6" w:rsidRDefault="00D971DD" w:rsidP="0083056A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Ventosa autom</w:t>
            </w:r>
            <w:r w:rsidR="00DF4272">
              <w:rPr>
                <w:rFonts w:ascii="Arial" w:hAnsi="Arial" w:cs="Arial"/>
              </w:rPr>
              <w:t>àtica model metàl·lic, 16 atm – 01 – AR  – AM - BP</w:t>
            </w:r>
          </w:p>
        </w:tc>
      </w:tr>
    </w:tbl>
    <w:p w14:paraId="6B3B88BA" w14:textId="77777777" w:rsidR="003B64FE" w:rsidRDefault="003B64FE" w:rsidP="00422C28">
      <w:pPr>
        <w:jc w:val="both"/>
        <w:rPr>
          <w:rFonts w:ascii="Arial" w:hAnsi="Arial" w:cs="Arial"/>
        </w:rPr>
      </w:pPr>
    </w:p>
    <w:p w14:paraId="65F92D8C" w14:textId="77777777" w:rsidR="00FD05B7" w:rsidRPr="002610A3" w:rsidRDefault="00FD05B7" w:rsidP="00422C28">
      <w:pPr>
        <w:jc w:val="both"/>
        <w:rPr>
          <w:rFonts w:ascii="Arial" w:hAnsi="Arial" w:cs="Arial"/>
        </w:rPr>
      </w:pPr>
    </w:p>
    <w:p w14:paraId="235535F1" w14:textId="77777777" w:rsidR="003B64FE" w:rsidRPr="002610A3" w:rsidRDefault="003B64FE" w:rsidP="00422C28">
      <w:pPr>
        <w:jc w:val="both"/>
        <w:rPr>
          <w:rFonts w:ascii="Arial" w:hAnsi="Arial" w:cs="Arial"/>
        </w:rPr>
        <w:sectPr w:rsidR="003B64FE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BE34E2" w:rsidRPr="00056BC6" w14:paraId="1B6C2857" w14:textId="77777777" w:rsidTr="001C5E0E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B0E374B" w14:textId="77777777" w:rsidR="00BE34E2" w:rsidRPr="00056BC6" w:rsidRDefault="00BE34E2" w:rsidP="001C5E0E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BE34E2" w:rsidRPr="00056BC6" w14:paraId="7D489196" w14:textId="77777777" w:rsidTr="001C5E0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F546142" w14:textId="77777777" w:rsidR="00BE34E2" w:rsidRPr="00056BC6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323D7AE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115D241" w14:textId="77777777" w:rsidR="00BE34E2" w:rsidRPr="00056BC6" w:rsidRDefault="00BE34E2" w:rsidP="001C5E0E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0D2FC942" w14:textId="2FC5E42B" w:rsidR="00BE34E2" w:rsidRPr="00056BC6" w:rsidRDefault="00BE34E2" w:rsidP="001C5E0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12/03/2021</w:t>
            </w:r>
          </w:p>
        </w:tc>
      </w:tr>
      <w:tr w:rsidR="00BE34E2" w:rsidRPr="00E74802" w14:paraId="08385C57" w14:textId="77777777" w:rsidTr="001C5E0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64061290" w14:textId="77777777" w:rsidR="00BE34E2" w:rsidRPr="00E74802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E74802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8030DE1" w14:textId="77777777" w:rsidR="00BE34E2" w:rsidRPr="00E74802" w:rsidRDefault="00BE34E2" w:rsidP="001C5E0E">
            <w:pPr>
              <w:jc w:val="both"/>
              <w:outlineLvl w:val="0"/>
              <w:rPr>
                <w:rFonts w:ascii="Arial" w:hAnsi="Arial" w:cs="Arial"/>
              </w:rPr>
            </w:pPr>
            <w:bookmarkStart w:id="457" w:name="_Toc137214957"/>
            <w:r w:rsidRPr="00E74802">
              <w:rPr>
                <w:rFonts w:ascii="Arial" w:hAnsi="Arial" w:cs="Arial"/>
              </w:rPr>
              <w:t>VÀLVULA VENTOSA-PURGADOR (DUOJET)</w:t>
            </w:r>
            <w:bookmarkEnd w:id="457"/>
          </w:p>
        </w:tc>
      </w:tr>
      <w:tr w:rsidR="00BE34E2" w:rsidRPr="00365A28" w14:paraId="6F2C90B2" w14:textId="77777777" w:rsidTr="001C5E0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753B22C9" w14:textId="77777777" w:rsidR="00BE34E2" w:rsidRPr="00E74802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E74802"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78B26729" w14:textId="77777777" w:rsidR="00BE34E2" w:rsidRPr="00E74802" w:rsidRDefault="00BE34E2" w:rsidP="001C5E0E">
            <w:pPr>
              <w:jc w:val="both"/>
              <w:outlineLvl w:val="1"/>
              <w:rPr>
                <w:rFonts w:ascii="Arial" w:hAnsi="Arial" w:cs="Arial"/>
              </w:rPr>
            </w:pPr>
            <w:bookmarkStart w:id="458" w:name="_Toc14429673"/>
            <w:bookmarkStart w:id="459" w:name="_Toc66092701"/>
            <w:bookmarkStart w:id="460" w:name="_Toc137214958"/>
            <w:r w:rsidRPr="00E74802">
              <w:rPr>
                <w:rFonts w:ascii="Arial" w:hAnsi="Arial" w:cs="Arial"/>
              </w:rPr>
              <w:t>VAG</w:t>
            </w:r>
            <w:bookmarkEnd w:id="458"/>
            <w:bookmarkEnd w:id="459"/>
            <w:bookmarkEnd w:id="460"/>
            <w:r w:rsidRPr="00E74802">
              <w:rPr>
                <w:rFonts w:ascii="Arial" w:hAnsi="Arial" w:cs="Arial"/>
              </w:rPr>
              <w:t xml:space="preserve"> </w:t>
            </w:r>
          </w:p>
        </w:tc>
      </w:tr>
      <w:tr w:rsidR="00BE34E2" w:rsidRPr="00056BC6" w14:paraId="4BE65F79" w14:textId="77777777" w:rsidTr="001C5E0E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BB7DFCC" w14:textId="77777777" w:rsidR="00BE34E2" w:rsidRPr="00056BC6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78115492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canonades</w:t>
            </w:r>
            <w:r>
              <w:rPr>
                <w:rFonts w:ascii="Arial" w:hAnsi="Arial" w:cs="Arial"/>
              </w:rPr>
              <w:t>, alta capacitat</w:t>
            </w:r>
          </w:p>
        </w:tc>
      </w:tr>
    </w:tbl>
    <w:p w14:paraId="5FE9774D" w14:textId="77777777" w:rsidR="00BE34E2" w:rsidRPr="002610A3" w:rsidRDefault="00BE34E2" w:rsidP="00BE34E2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1A92B6B7" w14:textId="77777777" w:rsidR="00BE34E2" w:rsidRPr="000B74FE" w:rsidRDefault="00BE34E2" w:rsidP="00BE34E2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4F677424" wp14:editId="4EDF57F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32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7E4E10" id="Line 40" o:spid="_x0000_s1026" style="position:absolute;z-index:251758080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" strokeweight=".5pt"/>
            </w:pict>
          </mc:Fallback>
        </mc:AlternateContent>
      </w:r>
      <w:r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70" w:type="dxa"/>
          <w:right w:w="0" w:type="dxa"/>
        </w:tblCellMar>
        <w:tblLook w:val="01E0" w:firstRow="1" w:lastRow="1" w:firstColumn="1" w:lastColumn="1" w:noHBand="0" w:noVBand="0"/>
      </w:tblPr>
      <w:tblGrid>
        <w:gridCol w:w="2191"/>
        <w:gridCol w:w="7448"/>
      </w:tblGrid>
      <w:tr w:rsidR="00BE34E2" w:rsidRPr="00056BC6" w14:paraId="1C871AB9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097859FC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FUNCIÓ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6920C14E" w14:textId="77777777" w:rsidR="00BE34E2" w:rsidRPr="00056BC6" w:rsidRDefault="00BE34E2" w:rsidP="001C5E0E">
            <w:pPr>
              <w:spacing w:after="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Ventosa accionada pel fluid transportat, òrgan automàtic per a l’entrada i purga d’aire en canonades principals.</w:t>
            </w:r>
          </w:p>
          <w:p w14:paraId="28A4C659" w14:textId="77777777" w:rsidR="00BE34E2" w:rsidRPr="00056BC6" w:rsidRDefault="00BE34E2" w:rsidP="001C5E0E">
            <w:pPr>
              <w:spacing w:after="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Secció transversal de gran purga per a l’entrada i purga d’aire en grans quantitats, per a l’ompliment inicial i desguàs. </w:t>
            </w:r>
          </w:p>
          <w:p w14:paraId="545A0538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Secció transversal petita purga per a l’extracció d’aire durant el servei, en petites quantitats, sota la sobrepressió interior.</w:t>
            </w:r>
          </w:p>
        </w:tc>
      </w:tr>
      <w:tr w:rsidR="00BE34E2" w:rsidRPr="00056BC6" w14:paraId="4401C71C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0618FBD5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CARACTERÍSTIQUES ESPECIALS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0781DEF1" w14:textId="77777777" w:rsidR="00BE34E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Disseny amb pas lliure,</w:t>
            </w:r>
            <w:r w:rsidRPr="0032185C">
              <w:rPr>
                <w:rFonts w:ascii="Arial" w:hAnsi="Arial" w:cs="Arial"/>
              </w:rPr>
              <w:t xml:space="preserve"> per a permetre alts cabals d’aire.</w:t>
            </w:r>
          </w:p>
          <w:p w14:paraId="1C527EBF" w14:textId="77777777" w:rsidR="00BE34E2" w:rsidRPr="0032185C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Fàcil desmuntatge.</w:t>
            </w:r>
          </w:p>
          <w:p w14:paraId="23D52BE5" w14:textId="77777777" w:rsidR="00BE34E2" w:rsidRPr="0032185C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Vàlvula de drenatge incorporada.</w:t>
            </w:r>
          </w:p>
        </w:tc>
      </w:tr>
      <w:tr w:rsidR="00BE34E2" w:rsidRPr="00E74802" w14:paraId="34485115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13404BA0" w14:textId="77777777" w:rsidR="00BE34E2" w:rsidRPr="00E74802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E74802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24A1F36C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Cos en funció dúctil GGG-40</w:t>
            </w:r>
          </w:p>
          <w:p w14:paraId="740435D8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Tapa en acer inoxidable 1.4308</w:t>
            </w:r>
          </w:p>
          <w:p w14:paraId="6092A7D6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Flotador – En acer inoxidable A4</w:t>
            </w:r>
          </w:p>
          <w:p w14:paraId="753DAD0F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Parts internes en acer inoxidable 1.4541</w:t>
            </w:r>
          </w:p>
          <w:p w14:paraId="5A24FD00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Cargols cap en Inox A4</w:t>
            </w:r>
          </w:p>
          <w:p w14:paraId="580AE036" w14:textId="77777777" w:rsidR="00BE34E2" w:rsidRPr="00E74802" w:rsidRDefault="00BE34E2" w:rsidP="00BE34E2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E74802">
              <w:rPr>
                <w:rFonts w:ascii="Arial" w:hAnsi="Arial" w:cs="Arial"/>
              </w:rPr>
              <w:t>Juntes - EPDM</w:t>
            </w:r>
          </w:p>
        </w:tc>
      </w:tr>
      <w:tr w:rsidR="00BE34E2" w:rsidRPr="00056BC6" w14:paraId="6A2BA9DF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555B67D2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REVESTIMENT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2EAAD149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Interior i exterior, recobriment electrostàtic amb plàstic a base de resina epòxica (E</w:t>
            </w:r>
            <w:r>
              <w:rPr>
                <w:rFonts w:ascii="Arial" w:hAnsi="Arial" w:cs="Arial"/>
              </w:rPr>
              <w:t>P-P</w:t>
            </w:r>
            <w:r w:rsidRPr="00056BC6">
              <w:rPr>
                <w:rFonts w:ascii="Arial" w:hAnsi="Arial" w:cs="Arial"/>
              </w:rPr>
              <w:t xml:space="preserve">) color </w:t>
            </w:r>
            <w:r>
              <w:rPr>
                <w:rFonts w:ascii="Arial" w:hAnsi="Arial" w:cs="Arial"/>
              </w:rPr>
              <w:t>blau</w:t>
            </w:r>
            <w:r w:rsidRPr="00056BC6">
              <w:rPr>
                <w:rFonts w:ascii="Arial" w:hAnsi="Arial" w:cs="Arial"/>
              </w:rPr>
              <w:t>.</w:t>
            </w:r>
          </w:p>
        </w:tc>
      </w:tr>
      <w:tr w:rsidR="00BE34E2" w:rsidRPr="00056BC6" w14:paraId="2F734BE7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2820AD60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08A7FBCB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DN-</w:t>
            </w:r>
            <w:r>
              <w:rPr>
                <w:rFonts w:ascii="Arial" w:hAnsi="Arial" w:cs="Arial"/>
              </w:rPr>
              <w:t xml:space="preserve">50, DN80, DN100 </w:t>
            </w:r>
            <w:r w:rsidRPr="00056BC6">
              <w:rPr>
                <w:rFonts w:ascii="Arial" w:hAnsi="Arial" w:cs="Arial"/>
              </w:rPr>
              <w:t>i DN-</w:t>
            </w:r>
            <w:r>
              <w:rPr>
                <w:rFonts w:ascii="Arial" w:hAnsi="Arial" w:cs="Arial"/>
              </w:rPr>
              <w:t>1</w:t>
            </w:r>
            <w:r w:rsidRPr="00056BC6">
              <w:rPr>
                <w:rFonts w:ascii="Arial" w:hAnsi="Arial" w:cs="Arial"/>
              </w:rPr>
              <w:t xml:space="preserve">50. </w:t>
            </w:r>
            <w:r>
              <w:rPr>
                <w:rFonts w:ascii="Arial" w:hAnsi="Arial" w:cs="Arial"/>
              </w:rPr>
              <w:t>Segons aire a evacuar.</w:t>
            </w:r>
          </w:p>
        </w:tc>
      </w:tr>
      <w:tr w:rsidR="00BE34E2" w:rsidRPr="00056BC6" w14:paraId="2C56576E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75339663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PRESSIÓ NOMINAL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571D3A04" w14:textId="77777777" w:rsidR="00BE34E2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PN16, PN25. Segons projecte. </w:t>
            </w:r>
          </w:p>
          <w:p w14:paraId="17479495" w14:textId="77777777" w:rsidR="00BE34E2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PN40 (segons petició especial)</w:t>
            </w:r>
            <w:r w:rsidRPr="00056BC6">
              <w:rPr>
                <w:rFonts w:ascii="Arial" w:hAnsi="Arial" w:cs="Arial"/>
              </w:rPr>
              <w:t>.</w:t>
            </w:r>
          </w:p>
          <w:p w14:paraId="301BC589" w14:textId="77777777" w:rsidR="00BE34E2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Connexió amb brida ISO.</w:t>
            </w:r>
          </w:p>
          <w:p w14:paraId="3475F575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Pressió mínima de treball 1 bar. Per pressions de 0,1-1 bar, indicar-ho amb comanda.</w:t>
            </w:r>
          </w:p>
        </w:tc>
      </w:tr>
      <w:tr w:rsidR="00BE34E2" w:rsidRPr="00056BC6" w14:paraId="269C1C15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0764ED35" w14:textId="77777777" w:rsidR="00BE34E2" w:rsidRPr="0032185C" w:rsidRDefault="00BE34E2" w:rsidP="001C5E0E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AIRE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45ECC05A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Lateral, preparada per a entubar. Altres opcions segons projecte</w:t>
            </w:r>
          </w:p>
        </w:tc>
      </w:tr>
      <w:tr w:rsidR="00BE34E2" w:rsidRPr="00056BC6" w14:paraId="4AF214DA" w14:textId="77777777" w:rsidTr="001C5E0E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4DEE0DDF" w14:textId="77777777" w:rsidR="00BE34E2" w:rsidRPr="0032185C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t>DOCUMENTACIÓ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4096FF59" w14:textId="77777777" w:rsidR="00BE34E2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Certificat per a aigua potable (DVGW)</w:t>
            </w:r>
          </w:p>
          <w:p w14:paraId="7BCEE347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Certificat de proves reals de sortida d’aire amb banc homologat.</w:t>
            </w:r>
          </w:p>
        </w:tc>
      </w:tr>
      <w:tr w:rsidR="00BE34E2" w:rsidRPr="00056BC6" w14:paraId="0600B3D9" w14:textId="77777777" w:rsidTr="001C5E0E">
        <w:tblPrEx>
          <w:tblCellMar>
            <w:bottom w:w="85" w:type="dxa"/>
            <w:right w:w="113" w:type="dxa"/>
          </w:tblCellMar>
        </w:tblPrEx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4416C4FD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MARCA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388FF6ED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VAG o similar</w:t>
            </w:r>
          </w:p>
        </w:tc>
      </w:tr>
      <w:tr w:rsidR="00BE34E2" w:rsidRPr="00056BC6" w14:paraId="49A29163" w14:textId="77777777" w:rsidTr="001C5E0E">
        <w:tblPrEx>
          <w:tblCellMar>
            <w:bottom w:w="85" w:type="dxa"/>
            <w:right w:w="113" w:type="dxa"/>
          </w:tblCellMar>
        </w:tblPrEx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640045D3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TIPUS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7983A01E" w14:textId="77777777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Ventosa automàtica DUOJET</w:t>
            </w:r>
            <w:r>
              <w:rPr>
                <w:rFonts w:ascii="Arial" w:hAnsi="Arial" w:cs="Arial"/>
              </w:rPr>
              <w:t>-P</w:t>
            </w:r>
          </w:p>
        </w:tc>
      </w:tr>
      <w:tr w:rsidR="00BE34E2" w:rsidRPr="00056BC6" w14:paraId="51875227" w14:textId="77777777" w:rsidTr="001C5E0E">
        <w:tblPrEx>
          <w:tblCellMar>
            <w:bottom w:w="85" w:type="dxa"/>
            <w:right w:w="113" w:type="dxa"/>
          </w:tblCellMar>
        </w:tblPrEx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7CB071C8" w14:textId="77777777" w:rsidR="00BE34E2" w:rsidRPr="002154F4" w:rsidRDefault="00BE34E2" w:rsidP="001C5E0E">
            <w:pPr>
              <w:rPr>
                <w:rFonts w:ascii="Arial" w:hAnsi="Arial" w:cs="Arial"/>
                <w:b/>
                <w:bCs/>
              </w:rPr>
            </w:pPr>
            <w:r w:rsidRPr="002154F4">
              <w:rPr>
                <w:rFonts w:ascii="Arial" w:hAnsi="Arial" w:cs="Arial"/>
                <w:b/>
                <w:bCs/>
              </w:rPr>
              <w:t>FULLET TÈCNIC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1809F84D" w14:textId="05AD528B" w:rsidR="00BE34E2" w:rsidRPr="00056BC6" w:rsidRDefault="00BE34E2" w:rsidP="001C5E0E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KAT-A</w:t>
            </w:r>
            <w:r>
              <w:rPr>
                <w:rFonts w:ascii="Arial" w:hAnsi="Arial" w:cs="Arial"/>
              </w:rPr>
              <w:t>-1921</w:t>
            </w:r>
            <w:r w:rsidR="006608BD">
              <w:rPr>
                <w:rFonts w:ascii="Arial" w:hAnsi="Arial" w:cs="Arial"/>
              </w:rPr>
              <w:t>, versió alt rendiment</w:t>
            </w:r>
            <w:r w:rsidR="008670B5">
              <w:rPr>
                <w:rFonts w:ascii="Arial" w:hAnsi="Arial" w:cs="Arial"/>
              </w:rPr>
              <w:t xml:space="preserve">, </w:t>
            </w:r>
            <w:r w:rsidR="008670B5">
              <w:rPr>
                <w:rFonts w:ascii="Arial" w:hAnsi="Arial" w:cs="Arial"/>
                <w:color w:val="000000"/>
                <w:shd w:val="clear" w:color="auto" w:fill="FFFFFF"/>
              </w:rPr>
              <w:t>disseny “full bore” (pas lliure)</w:t>
            </w:r>
          </w:p>
        </w:tc>
      </w:tr>
    </w:tbl>
    <w:p w14:paraId="70A6B3C8" w14:textId="77777777" w:rsidR="00813509" w:rsidRPr="002610A3" w:rsidRDefault="00813509" w:rsidP="00422C28">
      <w:pPr>
        <w:jc w:val="both"/>
        <w:rPr>
          <w:rFonts w:ascii="Arial" w:hAnsi="Arial" w:cs="Arial"/>
        </w:rPr>
      </w:pPr>
    </w:p>
    <w:p w14:paraId="464BEB54" w14:textId="77777777" w:rsidR="00813509" w:rsidRPr="002610A3" w:rsidRDefault="00813509" w:rsidP="00422C28">
      <w:pPr>
        <w:jc w:val="both"/>
        <w:rPr>
          <w:rFonts w:ascii="Arial" w:hAnsi="Arial" w:cs="Arial"/>
        </w:rPr>
        <w:sectPr w:rsidR="00813509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65491F" w:rsidRPr="00056BC6" w14:paraId="4D2F6670" w14:textId="77777777" w:rsidTr="007A481C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698FD01A" w14:textId="77777777" w:rsidR="0065491F" w:rsidRPr="00056BC6" w:rsidRDefault="0065491F" w:rsidP="00056BC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402575" w:rsidRPr="00056BC6" w14:paraId="606EB9AD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2E79AD3B" w14:textId="77777777" w:rsidR="00402575" w:rsidRPr="00056BC6" w:rsidRDefault="00402575" w:rsidP="00402575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0CF78269" w14:textId="77777777" w:rsidR="00402575" w:rsidRPr="00056BC6" w:rsidRDefault="00402575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0E529EAF" w14:textId="77777777" w:rsidR="00402575" w:rsidRPr="00056BC6" w:rsidRDefault="00402575" w:rsidP="00056BC6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129E5D51" w14:textId="77777777" w:rsidR="00402575" w:rsidRPr="00056BC6" w:rsidRDefault="00402575" w:rsidP="00056BC6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27/05/1998</w:t>
            </w:r>
          </w:p>
        </w:tc>
      </w:tr>
      <w:tr w:rsidR="0065491F" w:rsidRPr="00056BC6" w14:paraId="333398DD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2D6061B" w14:textId="77777777" w:rsidR="0065491F" w:rsidRPr="00056BC6" w:rsidRDefault="0065491F" w:rsidP="0065491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37B4EEA2" w14:textId="4198D9D1" w:rsidR="0065491F" w:rsidRPr="00056BC6" w:rsidRDefault="0065491F" w:rsidP="00056BC6">
            <w:pPr>
              <w:jc w:val="both"/>
              <w:outlineLvl w:val="0"/>
              <w:rPr>
                <w:rFonts w:ascii="Arial" w:hAnsi="Arial" w:cs="Arial"/>
              </w:rPr>
            </w:pPr>
            <w:bookmarkStart w:id="461" w:name="_Toc99258020"/>
            <w:bookmarkStart w:id="462" w:name="_Toc14429674"/>
            <w:bookmarkStart w:id="463" w:name="_Toc137214959"/>
            <w:r w:rsidRPr="00056BC6">
              <w:rPr>
                <w:rFonts w:ascii="Arial" w:hAnsi="Arial" w:cs="Arial"/>
              </w:rPr>
              <w:t xml:space="preserve">VÀLVULA VENTOSA-PURGADOR </w:t>
            </w:r>
            <w:r w:rsidR="00C565A3">
              <w:rPr>
                <w:rFonts w:ascii="Arial" w:hAnsi="Arial" w:cs="Arial"/>
              </w:rPr>
              <w:t>P</w:t>
            </w:r>
            <w:r w:rsidRPr="00056BC6">
              <w:rPr>
                <w:rFonts w:ascii="Arial" w:hAnsi="Arial" w:cs="Arial"/>
              </w:rPr>
              <w:t>N-40</w:t>
            </w:r>
            <w:bookmarkEnd w:id="461"/>
            <w:bookmarkEnd w:id="462"/>
            <w:bookmarkEnd w:id="463"/>
          </w:p>
        </w:tc>
      </w:tr>
      <w:tr w:rsidR="00D971DD" w:rsidRPr="00365A28" w14:paraId="03718AF1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D7C3238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09F89AE" w14:textId="679B4489" w:rsidR="00D971DD" w:rsidRPr="00365A28" w:rsidRDefault="006407EE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64" w:name="_Toc14429675"/>
            <w:bookmarkStart w:id="465" w:name="_Toc137214960"/>
            <w:r>
              <w:rPr>
                <w:rFonts w:ascii="Arial" w:hAnsi="Arial" w:cs="Arial"/>
              </w:rPr>
              <w:t>IRU</w:t>
            </w:r>
            <w:r w:rsidR="00D971DD">
              <w:rPr>
                <w:rFonts w:ascii="Arial" w:hAnsi="Arial" w:cs="Arial"/>
              </w:rPr>
              <w:t>A</w:t>
            </w:r>
            <w:bookmarkEnd w:id="464"/>
            <w:r>
              <w:rPr>
                <w:rFonts w:ascii="Arial" w:hAnsi="Arial" w:cs="Arial"/>
              </w:rPr>
              <w:t xml:space="preserve"> </w:t>
            </w:r>
            <w:r w:rsidR="00A03D21">
              <w:rPr>
                <w:rFonts w:ascii="Arial" w:hAnsi="Arial" w:cs="Arial"/>
              </w:rPr>
              <w:t>- MULTIPLEX</w:t>
            </w:r>
            <w:bookmarkEnd w:id="465"/>
          </w:p>
        </w:tc>
      </w:tr>
      <w:tr w:rsidR="0065491F" w:rsidRPr="00056BC6" w14:paraId="5F546230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5EBF1E8" w14:textId="77777777" w:rsidR="0065491F" w:rsidRPr="00056BC6" w:rsidRDefault="0065491F" w:rsidP="0065491F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37AC12A7" w14:textId="6147D0FB" w:rsidR="0065491F" w:rsidRPr="00056BC6" w:rsidRDefault="0065491F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canonades</w:t>
            </w:r>
            <w:r w:rsidR="00290921">
              <w:rPr>
                <w:rFonts w:ascii="Arial" w:hAnsi="Arial" w:cs="Arial"/>
              </w:rPr>
              <w:t>. Altres pressions</w:t>
            </w:r>
          </w:p>
        </w:tc>
      </w:tr>
    </w:tbl>
    <w:p w14:paraId="4347BD41" w14:textId="77777777" w:rsidR="0065491F" w:rsidRPr="002610A3" w:rsidRDefault="0065491F" w:rsidP="00677FF9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2343D15" w14:textId="77777777" w:rsidR="0065491F" w:rsidRPr="000B74FE" w:rsidRDefault="00377721" w:rsidP="000B74F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7F55484" wp14:editId="49B839A6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6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48600A" id="Line 41" o:spid="_x0000_s1026" style="position:absolute;z-index:25165260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" strokeweight=".5pt"/>
            </w:pict>
          </mc:Fallback>
        </mc:AlternateContent>
      </w:r>
      <w:r w:rsidR="0065491F"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134"/>
        <w:gridCol w:w="613"/>
        <w:gridCol w:w="805"/>
        <w:gridCol w:w="7087"/>
      </w:tblGrid>
      <w:tr w:rsidR="00DF718A" w:rsidRPr="00056BC6" w14:paraId="1EBF04BE" w14:textId="77777777" w:rsidTr="003743C3">
        <w:trPr>
          <w:jc w:val="center"/>
        </w:trPr>
        <w:tc>
          <w:tcPr>
            <w:tcW w:w="17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1819A3" w14:textId="77777777" w:rsidR="00DF718A" w:rsidRPr="00056BC6" w:rsidRDefault="00B34BA5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FUNCIÓ</w:t>
            </w:r>
          </w:p>
        </w:tc>
        <w:tc>
          <w:tcPr>
            <w:tcW w:w="78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9C2EDF" w14:textId="77777777" w:rsidR="00DF718A" w:rsidRPr="00056BC6" w:rsidRDefault="00DF718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F718A" w:rsidRPr="00056BC6" w14:paraId="4348C87A" w14:textId="77777777" w:rsidTr="003743C3">
        <w:trPr>
          <w:jc w:val="center"/>
        </w:trPr>
        <w:tc>
          <w:tcPr>
            <w:tcW w:w="17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25BDCC" w14:textId="77777777" w:rsidR="00DF718A" w:rsidRPr="00056BC6" w:rsidRDefault="00DF718A" w:rsidP="008E0B83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Trifuncional</w:t>
            </w:r>
          </w:p>
        </w:tc>
        <w:tc>
          <w:tcPr>
            <w:tcW w:w="78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EF0D9B" w14:textId="77777777" w:rsidR="00DF718A" w:rsidRPr="00056BC6" w:rsidRDefault="00DF718A" w:rsidP="00377721">
            <w:pPr>
              <w:numPr>
                <w:ilvl w:val="0"/>
                <w:numId w:val="1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Elimina aire </w:t>
            </w:r>
            <w:r w:rsidR="00B34BA5" w:rsidRPr="00056BC6">
              <w:rPr>
                <w:rFonts w:ascii="Arial" w:hAnsi="Arial" w:cs="Arial"/>
              </w:rPr>
              <w:t>a</w:t>
            </w:r>
            <w:r w:rsidRPr="00056BC6">
              <w:rPr>
                <w:rFonts w:ascii="Arial" w:hAnsi="Arial" w:cs="Arial"/>
              </w:rPr>
              <w:t xml:space="preserve"> </w:t>
            </w:r>
            <w:r w:rsidR="00B34BA5" w:rsidRPr="00056BC6">
              <w:rPr>
                <w:rFonts w:ascii="Arial" w:hAnsi="Arial" w:cs="Arial"/>
              </w:rPr>
              <w:t xml:space="preserve">l’ompliment </w:t>
            </w:r>
          </w:p>
          <w:p w14:paraId="50E9CC9F" w14:textId="77777777" w:rsidR="00DF718A" w:rsidRPr="00056BC6" w:rsidRDefault="00DF718A" w:rsidP="00377721">
            <w:pPr>
              <w:numPr>
                <w:ilvl w:val="0"/>
                <w:numId w:val="1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Adm</w:t>
            </w:r>
            <w:r w:rsidR="00B34BA5" w:rsidRPr="00056BC6">
              <w:rPr>
                <w:rFonts w:ascii="Arial" w:hAnsi="Arial" w:cs="Arial"/>
              </w:rPr>
              <w:t xml:space="preserve">et aire al buidatge </w:t>
            </w:r>
          </w:p>
          <w:p w14:paraId="345BDD62" w14:textId="77777777" w:rsidR="00DF718A" w:rsidRPr="00056BC6" w:rsidRDefault="00DF718A" w:rsidP="00377721">
            <w:pPr>
              <w:numPr>
                <w:ilvl w:val="0"/>
                <w:numId w:val="17"/>
              </w:num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Purga aire a </w:t>
            </w:r>
            <w:r w:rsidR="00B34BA5" w:rsidRPr="00056BC6">
              <w:rPr>
                <w:rFonts w:ascii="Arial" w:hAnsi="Arial" w:cs="Arial"/>
              </w:rPr>
              <w:t>pressió</w:t>
            </w:r>
            <w:r w:rsidRPr="00056BC6">
              <w:rPr>
                <w:rFonts w:ascii="Arial" w:hAnsi="Arial" w:cs="Arial"/>
              </w:rPr>
              <w:t xml:space="preserve"> </w:t>
            </w:r>
            <w:r w:rsidR="00B34BA5" w:rsidRPr="00056BC6">
              <w:rPr>
                <w:rFonts w:ascii="Arial" w:hAnsi="Arial" w:cs="Arial"/>
              </w:rPr>
              <w:t xml:space="preserve">amb la canonada en càrrega </w:t>
            </w:r>
          </w:p>
        </w:tc>
      </w:tr>
      <w:tr w:rsidR="00DF718A" w:rsidRPr="00056BC6" w14:paraId="137EF4D8" w14:textId="77777777" w:rsidTr="003743C3">
        <w:trPr>
          <w:jc w:val="center"/>
        </w:trPr>
        <w:tc>
          <w:tcPr>
            <w:tcW w:w="17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3FBBEC" w14:textId="77777777" w:rsidR="00DF718A" w:rsidRPr="00056BC6" w:rsidRDefault="00DF718A" w:rsidP="008E0B83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89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193123" w14:textId="77777777" w:rsidR="00DF718A" w:rsidRPr="00056BC6" w:rsidRDefault="00DF718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F718A" w:rsidRPr="00056BC6" w14:paraId="3EFF0110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883AFE1" w14:textId="77777777" w:rsidR="00DF718A" w:rsidRPr="00056BC6" w:rsidRDefault="001E662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>S P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ER 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 xml:space="preserve">A DN 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sym w:font="Symbol" w:char="F0A3"/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smartTag w:uri="urn:schemas-microsoft-com:office:smarttags" w:element="metricconverter">
              <w:smartTagPr>
                <w:attr w:name="ProductID" w:val="2”"/>
              </w:smartTagPr>
              <w:r w:rsidR="00DF718A" w:rsidRPr="00056BC6">
                <w:rPr>
                  <w:rFonts w:ascii="Arial" w:hAnsi="Arial" w:cs="Arial"/>
                  <w:b/>
                  <w:bCs/>
                  <w:u w:val="single"/>
                </w:rPr>
                <w:t>2”</w:t>
              </w:r>
            </w:smartTag>
          </w:p>
        </w:tc>
      </w:tr>
      <w:tr w:rsidR="00DF718A" w:rsidRPr="00056BC6" w14:paraId="71ADA05D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7D890BD" w14:textId="77777777" w:rsidR="00DF718A" w:rsidRPr="00056BC6" w:rsidRDefault="00DF718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</w:t>
            </w:r>
            <w:r w:rsidR="001E6626" w:rsidRPr="00056BC6">
              <w:rPr>
                <w:rFonts w:ascii="Arial" w:hAnsi="Arial" w:cs="Arial"/>
              </w:rPr>
              <w:t xml:space="preserve">os roscat </w:t>
            </w:r>
            <w:r w:rsidRPr="00056BC6">
              <w:rPr>
                <w:rFonts w:ascii="Arial" w:hAnsi="Arial" w:cs="Arial"/>
              </w:rPr>
              <w:t>NPT en f</w:t>
            </w:r>
            <w:r w:rsidR="001E6626" w:rsidRPr="00056BC6">
              <w:rPr>
                <w:rFonts w:ascii="Arial" w:hAnsi="Arial" w:cs="Arial"/>
              </w:rPr>
              <w:t xml:space="preserve">osa </w:t>
            </w:r>
            <w:r w:rsidRPr="00056BC6">
              <w:rPr>
                <w:rFonts w:ascii="Arial" w:hAnsi="Arial" w:cs="Arial"/>
              </w:rPr>
              <w:t xml:space="preserve">ASTM A-48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30</w:t>
            </w:r>
          </w:p>
          <w:p w14:paraId="2A3578E7" w14:textId="77777777" w:rsidR="00DF718A" w:rsidRPr="00056BC6" w:rsidRDefault="00DF718A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Tapa </w:t>
            </w:r>
            <w:r w:rsidR="001E6626" w:rsidRPr="00056BC6">
              <w:rPr>
                <w:rFonts w:ascii="Arial" w:hAnsi="Arial" w:cs="Arial"/>
              </w:rPr>
              <w:t>i brida d’</w:t>
            </w:r>
            <w:r w:rsidRPr="00056BC6">
              <w:rPr>
                <w:rFonts w:ascii="Arial" w:hAnsi="Arial" w:cs="Arial"/>
              </w:rPr>
              <w:t>entrada en f</w:t>
            </w:r>
            <w:r w:rsidR="001E6626" w:rsidRPr="00056BC6">
              <w:rPr>
                <w:rFonts w:ascii="Arial" w:hAnsi="Arial" w:cs="Arial"/>
              </w:rPr>
              <w:t xml:space="preserve">osa </w:t>
            </w:r>
            <w:r w:rsidRPr="00056BC6">
              <w:rPr>
                <w:rFonts w:ascii="Arial" w:hAnsi="Arial" w:cs="Arial"/>
              </w:rPr>
              <w:t xml:space="preserve">ASTM A-48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30</w:t>
            </w:r>
          </w:p>
          <w:p w14:paraId="606C1261" w14:textId="77777777" w:rsidR="00DF718A" w:rsidRPr="00056BC6" w:rsidRDefault="001E662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Part</w:t>
            </w:r>
            <w:r w:rsidR="00DF718A" w:rsidRPr="00056BC6">
              <w:rPr>
                <w:rFonts w:ascii="Arial" w:hAnsi="Arial" w:cs="Arial"/>
              </w:rPr>
              <w:t xml:space="preserve">s </w:t>
            </w:r>
            <w:r w:rsidRPr="00056BC6">
              <w:rPr>
                <w:rFonts w:ascii="Arial" w:hAnsi="Arial" w:cs="Arial"/>
              </w:rPr>
              <w:t>internes en acer</w:t>
            </w:r>
            <w:r w:rsidR="00DF718A" w:rsidRPr="00056BC6">
              <w:rPr>
                <w:rFonts w:ascii="Arial" w:hAnsi="Arial" w:cs="Arial"/>
              </w:rPr>
              <w:t xml:space="preserve"> inox norma ASTM A-276</w:t>
            </w:r>
          </w:p>
          <w:p w14:paraId="2D09F2A0" w14:textId="77777777" w:rsidR="00DF718A" w:rsidRPr="00056BC6" w:rsidRDefault="001E662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Flotador en acer</w:t>
            </w:r>
            <w:r w:rsidR="00DF718A" w:rsidRPr="00056BC6">
              <w:rPr>
                <w:rFonts w:ascii="Arial" w:hAnsi="Arial" w:cs="Arial"/>
              </w:rPr>
              <w:t xml:space="preserve"> inox norma ASTM A-240. </w:t>
            </w:r>
            <w:r w:rsidRPr="00056BC6">
              <w:rPr>
                <w:rFonts w:ascii="Arial" w:hAnsi="Arial" w:cs="Arial"/>
              </w:rPr>
              <w:t>Pressió</w:t>
            </w:r>
            <w:r w:rsidR="00DF718A" w:rsidRPr="00056BC6">
              <w:rPr>
                <w:rFonts w:ascii="Arial" w:hAnsi="Arial" w:cs="Arial"/>
              </w:rPr>
              <w:t xml:space="preserve"> de col</w:t>
            </w:r>
            <w:r w:rsidRPr="00056BC6">
              <w:rPr>
                <w:rFonts w:ascii="Arial" w:hAnsi="Arial" w:cs="Arial"/>
              </w:rPr>
              <w:t>·lapse</w:t>
            </w:r>
            <w:r w:rsidR="00DF718A" w:rsidRPr="00056BC6">
              <w:rPr>
                <w:rFonts w:ascii="Arial" w:hAnsi="Arial" w:cs="Arial"/>
              </w:rPr>
              <w:t xml:space="preserve"> de 70 Atm</w:t>
            </w:r>
          </w:p>
        </w:tc>
      </w:tr>
      <w:tr w:rsidR="00DF718A" w:rsidRPr="00056BC6" w14:paraId="4421AC12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CEE117D" w14:textId="77777777" w:rsidR="00DF718A" w:rsidRPr="00056BC6" w:rsidRDefault="00DF718A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F718A" w:rsidRPr="00056BC6" w14:paraId="6D14E17C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AD30933" w14:textId="77777777" w:rsidR="00DF718A" w:rsidRPr="00056BC6" w:rsidRDefault="001E6626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MATERIALS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 xml:space="preserve"> P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>E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>R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 xml:space="preserve">A DN </w:t>
            </w:r>
            <w:r w:rsidR="00846DF5" w:rsidRPr="00056BC6">
              <w:rPr>
                <w:rFonts w:ascii="Arial" w:hAnsi="Arial" w:cs="Arial"/>
                <w:b/>
                <w:bCs/>
                <w:u w:val="single"/>
              </w:rPr>
              <w:sym w:font="Symbol" w:char="F0B3"/>
            </w:r>
            <w:r w:rsidR="00DF718A" w:rsidRPr="00056BC6">
              <w:rPr>
                <w:rFonts w:ascii="Arial" w:hAnsi="Arial" w:cs="Arial"/>
                <w:b/>
                <w:bCs/>
                <w:u w:val="single"/>
              </w:rPr>
              <w:t xml:space="preserve"> </w:t>
            </w:r>
            <w:smartTag w:uri="urn:schemas-microsoft-com:office:smarttags" w:element="metricconverter">
              <w:smartTagPr>
                <w:attr w:name="ProductID" w:val="3”"/>
              </w:smartTagPr>
              <w:r w:rsidR="00846DF5" w:rsidRPr="00056BC6">
                <w:rPr>
                  <w:rFonts w:ascii="Arial" w:hAnsi="Arial" w:cs="Arial"/>
                  <w:b/>
                  <w:bCs/>
                  <w:u w:val="single"/>
                </w:rPr>
                <w:t>3</w:t>
              </w:r>
              <w:r w:rsidR="00DF718A" w:rsidRPr="00056BC6">
                <w:rPr>
                  <w:rFonts w:ascii="Arial" w:hAnsi="Arial" w:cs="Arial"/>
                  <w:b/>
                  <w:bCs/>
                  <w:u w:val="single"/>
                </w:rPr>
                <w:t>”</w:t>
              </w:r>
            </w:smartTag>
          </w:p>
        </w:tc>
      </w:tr>
      <w:tr w:rsidR="00DF718A" w:rsidRPr="00056BC6" w14:paraId="7186EB6A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51B4AD5" w14:textId="77777777" w:rsidR="006427C4" w:rsidRPr="00056BC6" w:rsidRDefault="006427C4" w:rsidP="006427C4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C</w:t>
            </w:r>
            <w:r w:rsidR="001E6626" w:rsidRPr="00056BC6">
              <w:rPr>
                <w:rFonts w:ascii="Arial" w:hAnsi="Arial" w:cs="Arial"/>
              </w:rPr>
              <w:t xml:space="preserve">os embridat en fosa </w:t>
            </w:r>
            <w:r w:rsidRPr="00056BC6">
              <w:rPr>
                <w:rFonts w:ascii="Arial" w:hAnsi="Arial" w:cs="Arial"/>
              </w:rPr>
              <w:t xml:space="preserve">ASTM A-48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30 ó A-126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B</w:t>
            </w:r>
          </w:p>
          <w:p w14:paraId="13129FBA" w14:textId="77777777" w:rsidR="006427C4" w:rsidRPr="00056BC6" w:rsidRDefault="006427C4" w:rsidP="006427C4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Tapa </w:t>
            </w:r>
            <w:r w:rsidR="001E6626" w:rsidRPr="00056BC6">
              <w:rPr>
                <w:rFonts w:ascii="Arial" w:hAnsi="Arial" w:cs="Arial"/>
              </w:rPr>
              <w:t>i</w:t>
            </w:r>
            <w:r w:rsidRPr="00056BC6">
              <w:rPr>
                <w:rFonts w:ascii="Arial" w:hAnsi="Arial" w:cs="Arial"/>
              </w:rPr>
              <w:t xml:space="preserve"> brida</w:t>
            </w:r>
            <w:r w:rsidR="001E6626" w:rsidRPr="00056BC6">
              <w:rPr>
                <w:rFonts w:ascii="Arial" w:hAnsi="Arial" w:cs="Arial"/>
              </w:rPr>
              <w:t xml:space="preserve"> d’</w:t>
            </w:r>
            <w:r w:rsidRPr="00056BC6">
              <w:rPr>
                <w:rFonts w:ascii="Arial" w:hAnsi="Arial" w:cs="Arial"/>
              </w:rPr>
              <w:t xml:space="preserve">entrada en </w:t>
            </w:r>
            <w:r w:rsidR="001E6626" w:rsidRPr="00056BC6">
              <w:rPr>
                <w:rFonts w:ascii="Arial" w:hAnsi="Arial" w:cs="Arial"/>
              </w:rPr>
              <w:t>fosa</w:t>
            </w:r>
            <w:r w:rsidRPr="00056BC6">
              <w:rPr>
                <w:rFonts w:ascii="Arial" w:hAnsi="Arial" w:cs="Arial"/>
              </w:rPr>
              <w:t xml:space="preserve"> ASTM A-48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30 o A-126 </w:t>
            </w:r>
            <w:r w:rsidR="001E6626" w:rsidRPr="00056BC6">
              <w:rPr>
                <w:rFonts w:ascii="Arial" w:hAnsi="Arial" w:cs="Arial"/>
              </w:rPr>
              <w:t>classe</w:t>
            </w:r>
            <w:r w:rsidRPr="00056BC6">
              <w:rPr>
                <w:rFonts w:ascii="Arial" w:hAnsi="Arial" w:cs="Arial"/>
              </w:rPr>
              <w:t xml:space="preserve"> B</w:t>
            </w:r>
          </w:p>
          <w:p w14:paraId="4C866DF3" w14:textId="77777777" w:rsidR="006427C4" w:rsidRPr="00056BC6" w:rsidRDefault="001E6626" w:rsidP="006427C4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Part</w:t>
            </w:r>
            <w:r w:rsidR="006427C4" w:rsidRPr="00056BC6">
              <w:rPr>
                <w:rFonts w:ascii="Arial" w:hAnsi="Arial" w:cs="Arial"/>
              </w:rPr>
              <w:t xml:space="preserve">s </w:t>
            </w:r>
            <w:r w:rsidRPr="00056BC6">
              <w:rPr>
                <w:rFonts w:ascii="Arial" w:hAnsi="Arial" w:cs="Arial"/>
              </w:rPr>
              <w:t>internes en acer</w:t>
            </w:r>
            <w:r w:rsidR="006427C4" w:rsidRPr="00056BC6">
              <w:rPr>
                <w:rFonts w:ascii="Arial" w:hAnsi="Arial" w:cs="Arial"/>
              </w:rPr>
              <w:t xml:space="preserve"> inox norma ASTM A-276 </w:t>
            </w:r>
            <w:r w:rsidRPr="00056BC6">
              <w:rPr>
                <w:rFonts w:ascii="Arial" w:hAnsi="Arial" w:cs="Arial"/>
              </w:rPr>
              <w:t>i de llautó i bronze</w:t>
            </w:r>
            <w:r w:rsidR="006427C4" w:rsidRPr="00056BC6">
              <w:rPr>
                <w:rFonts w:ascii="Arial" w:hAnsi="Arial" w:cs="Arial"/>
              </w:rPr>
              <w:t xml:space="preserve"> norma ASTM-BB52</w:t>
            </w:r>
          </w:p>
          <w:p w14:paraId="5C34D2C6" w14:textId="77777777" w:rsidR="00DF718A" w:rsidRPr="00056BC6" w:rsidRDefault="001E6626" w:rsidP="00C24ACE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Flotador en acer</w:t>
            </w:r>
            <w:r w:rsidR="006427C4" w:rsidRPr="00056BC6">
              <w:rPr>
                <w:rFonts w:ascii="Arial" w:hAnsi="Arial" w:cs="Arial"/>
              </w:rPr>
              <w:t xml:space="preserve"> inox norma ASTM A-240. </w:t>
            </w:r>
            <w:r w:rsidRPr="00056BC6">
              <w:rPr>
                <w:rFonts w:ascii="Arial" w:hAnsi="Arial" w:cs="Arial"/>
              </w:rPr>
              <w:t>Pressió</w:t>
            </w:r>
            <w:r w:rsidR="006427C4" w:rsidRPr="00056BC6">
              <w:rPr>
                <w:rFonts w:ascii="Arial" w:hAnsi="Arial" w:cs="Arial"/>
              </w:rPr>
              <w:t xml:space="preserve"> de col</w:t>
            </w:r>
            <w:r w:rsidRPr="00056BC6">
              <w:rPr>
                <w:rFonts w:ascii="Arial" w:hAnsi="Arial" w:cs="Arial"/>
              </w:rPr>
              <w:t>·lapse</w:t>
            </w:r>
            <w:r w:rsidR="006427C4" w:rsidRPr="00056BC6">
              <w:rPr>
                <w:rFonts w:ascii="Arial" w:hAnsi="Arial" w:cs="Arial"/>
              </w:rPr>
              <w:t xml:space="preserve"> de 70 Atm</w:t>
            </w:r>
          </w:p>
        </w:tc>
      </w:tr>
      <w:tr w:rsidR="00C24ACE" w:rsidRPr="00056BC6" w14:paraId="508BC147" w14:textId="77777777" w:rsidTr="003743C3">
        <w:trPr>
          <w:jc w:val="center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0023A84" w14:textId="77777777" w:rsidR="00C24ACE" w:rsidRPr="00056BC6" w:rsidRDefault="00C24ACE" w:rsidP="00056BC6">
            <w:pPr>
              <w:jc w:val="both"/>
              <w:rPr>
                <w:rFonts w:ascii="Arial" w:hAnsi="Arial" w:cs="Arial"/>
              </w:rPr>
            </w:pPr>
          </w:p>
        </w:tc>
      </w:tr>
      <w:tr w:rsidR="00DF718A" w:rsidRPr="00056BC6" w14:paraId="1357BB11" w14:textId="77777777" w:rsidTr="003743C3">
        <w:trPr>
          <w:jc w:val="center"/>
        </w:trPr>
        <w:tc>
          <w:tcPr>
            <w:tcW w:w="25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C82AD24" w14:textId="77777777" w:rsidR="00DF718A" w:rsidRPr="00056BC6" w:rsidRDefault="00C57E3B" w:rsidP="008E0B8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PRESSIÓ</w:t>
            </w:r>
            <w:r w:rsidR="00C24ACE" w:rsidRPr="00056BC6">
              <w:rPr>
                <w:rFonts w:ascii="Arial" w:hAnsi="Arial" w:cs="Arial"/>
                <w:b/>
                <w:bCs/>
                <w:u w:val="single"/>
              </w:rPr>
              <w:t xml:space="preserve"> DE TR</w:t>
            </w:r>
            <w:r w:rsidRPr="00056BC6">
              <w:rPr>
                <w:rFonts w:ascii="Arial" w:hAnsi="Arial" w:cs="Arial"/>
                <w:b/>
                <w:bCs/>
                <w:u w:val="single"/>
              </w:rPr>
              <w:t xml:space="preserve">EBALL 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5C390A94" w14:textId="77777777" w:rsidR="00DF718A" w:rsidRPr="00056BC6" w:rsidRDefault="00C24ACE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40 </w:t>
            </w:r>
            <w:r w:rsidR="004D10E6" w:rsidRPr="00056BC6">
              <w:rPr>
                <w:rFonts w:ascii="Arial" w:hAnsi="Arial" w:cs="Arial"/>
              </w:rPr>
              <w:t>a</w:t>
            </w:r>
            <w:r w:rsidRPr="00056BC6">
              <w:rPr>
                <w:rFonts w:ascii="Arial" w:hAnsi="Arial" w:cs="Arial"/>
              </w:rPr>
              <w:t>tm</w:t>
            </w:r>
          </w:p>
        </w:tc>
      </w:tr>
      <w:tr w:rsidR="00C24ACE" w:rsidRPr="00056BC6" w14:paraId="429AA2DF" w14:textId="77777777" w:rsidTr="003743C3">
        <w:trPr>
          <w:jc w:val="center"/>
        </w:trPr>
        <w:tc>
          <w:tcPr>
            <w:tcW w:w="25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7B032D9" w14:textId="77777777" w:rsidR="00C24ACE" w:rsidRPr="00056BC6" w:rsidRDefault="00C24ACE" w:rsidP="00C24ACE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REC</w:t>
            </w:r>
            <w:r w:rsidR="00C57E3B" w:rsidRPr="00056BC6">
              <w:rPr>
                <w:rFonts w:ascii="Arial" w:hAnsi="Arial" w:cs="Arial"/>
                <w:b/>
                <w:bCs/>
                <w:u w:val="single"/>
              </w:rPr>
              <w:t>OBRIMENT</w:t>
            </w:r>
          </w:p>
        </w:tc>
        <w:tc>
          <w:tcPr>
            <w:tcW w:w="7087" w:type="dxa"/>
            <w:tcBorders>
              <w:top w:val="nil"/>
              <w:left w:val="nil"/>
              <w:bottom w:val="nil"/>
              <w:right w:val="nil"/>
            </w:tcBorders>
          </w:tcPr>
          <w:p w14:paraId="2D9B8719" w14:textId="77777777" w:rsidR="00C24ACE" w:rsidRPr="00056BC6" w:rsidRDefault="00C57E3B" w:rsidP="00056BC6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Intern</w:t>
            </w:r>
            <w:r w:rsidR="00C24ACE" w:rsidRPr="00056BC6">
              <w:rPr>
                <w:rFonts w:ascii="Arial" w:hAnsi="Arial" w:cs="Arial"/>
              </w:rPr>
              <w:t xml:space="preserve"> </w:t>
            </w:r>
            <w:r w:rsidRPr="00056BC6">
              <w:rPr>
                <w:rFonts w:ascii="Arial" w:hAnsi="Arial" w:cs="Arial"/>
              </w:rPr>
              <w:t xml:space="preserve">i extern amb pintura epoxi, qualitat alimentària </w:t>
            </w:r>
          </w:p>
        </w:tc>
      </w:tr>
      <w:tr w:rsidR="00C24ACE" w:rsidRPr="00056BC6" w14:paraId="709A6C5E" w14:textId="77777777" w:rsidTr="003743C3">
        <w:trPr>
          <w:trHeight w:val="28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672838" w14:textId="77777777" w:rsidR="00C24ACE" w:rsidRPr="00056BC6" w:rsidRDefault="00C57E3B" w:rsidP="003743C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7EB2B4" w14:textId="77777777" w:rsidR="00C24ACE" w:rsidRPr="00056BC6" w:rsidRDefault="00C24ACE" w:rsidP="003743C3">
            <w:pPr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Universal, trifuncional o similar</w:t>
            </w:r>
          </w:p>
        </w:tc>
      </w:tr>
      <w:tr w:rsidR="00C24ACE" w:rsidRPr="00056BC6" w14:paraId="50992813" w14:textId="77777777" w:rsidTr="003743C3">
        <w:trPr>
          <w:trHeight w:val="283"/>
          <w:jc w:val="center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3C4F34" w14:textId="77777777" w:rsidR="00C24ACE" w:rsidRPr="00056BC6" w:rsidRDefault="00C24ACE" w:rsidP="003743C3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850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B75DDF" w14:textId="6B1659AF" w:rsidR="00C24ACE" w:rsidRPr="00056BC6" w:rsidRDefault="006407EE" w:rsidP="003743C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IRU</w:t>
            </w:r>
            <w:r w:rsidR="00C24ACE" w:rsidRPr="00056BC6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</w:t>
            </w:r>
            <w:r w:rsidR="00A03D21">
              <w:rPr>
                <w:rFonts w:ascii="Arial" w:hAnsi="Arial" w:cs="Arial"/>
              </w:rPr>
              <w:t>o MULTIPLEX</w:t>
            </w:r>
          </w:p>
        </w:tc>
      </w:tr>
    </w:tbl>
    <w:p w14:paraId="1EA348AE" w14:textId="77777777" w:rsidR="00DF718A" w:rsidRPr="002610A3" w:rsidRDefault="00DF718A" w:rsidP="00422C28">
      <w:pPr>
        <w:jc w:val="both"/>
        <w:rPr>
          <w:rFonts w:ascii="Arial" w:hAnsi="Arial" w:cs="Arial"/>
        </w:rPr>
      </w:pPr>
    </w:p>
    <w:p w14:paraId="792804A3" w14:textId="77777777" w:rsidR="006432AF" w:rsidRDefault="006432AF" w:rsidP="00422C28">
      <w:pPr>
        <w:jc w:val="both"/>
        <w:rPr>
          <w:rFonts w:ascii="Arial" w:hAnsi="Arial" w:cs="Arial"/>
        </w:rPr>
      </w:pPr>
    </w:p>
    <w:p w14:paraId="69295460" w14:textId="77777777" w:rsidR="00297E34" w:rsidRDefault="00297E34" w:rsidP="00422C28">
      <w:pPr>
        <w:jc w:val="both"/>
        <w:rPr>
          <w:rFonts w:ascii="Arial" w:hAnsi="Arial" w:cs="Arial"/>
        </w:rPr>
        <w:sectPr w:rsidR="00297E34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297E34" w:rsidRPr="00056BC6" w14:paraId="243E6D4C" w14:textId="77777777" w:rsidTr="00297E34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311F9907" w14:textId="77777777" w:rsidR="00297E34" w:rsidRPr="00056BC6" w:rsidRDefault="00297E34" w:rsidP="00297E34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bookmarkStart w:id="466" w:name="_Hlk66695092"/>
            <w:r w:rsidRPr="00056BC6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297E34" w:rsidRPr="00056BC6" w14:paraId="61530452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9F3C897" w14:textId="77777777" w:rsidR="00297E34" w:rsidRPr="00056BC6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6863035F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39854E65" w14:textId="77777777" w:rsidR="00297E34" w:rsidRPr="00056BC6" w:rsidRDefault="00297E34" w:rsidP="00297E34">
            <w:pPr>
              <w:jc w:val="center"/>
              <w:rPr>
                <w:rFonts w:ascii="Arial" w:hAnsi="Arial" w:cs="Arial"/>
                <w:b/>
              </w:rPr>
            </w:pPr>
            <w:r w:rsidRPr="00056BC6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4A1D4E56" w14:textId="77777777" w:rsidR="00297E34" w:rsidRPr="00056BC6" w:rsidRDefault="00297E34" w:rsidP="00297E34">
            <w:pPr>
              <w:jc w:val="center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01/</w:t>
            </w:r>
            <w:r>
              <w:rPr>
                <w:rFonts w:ascii="Arial" w:hAnsi="Arial" w:cs="Arial"/>
              </w:rPr>
              <w:t>03</w:t>
            </w:r>
            <w:r w:rsidRPr="00056BC6">
              <w:rPr>
                <w:rFonts w:ascii="Arial" w:hAnsi="Arial" w:cs="Arial"/>
              </w:rPr>
              <w:t>/20</w:t>
            </w:r>
            <w:r>
              <w:rPr>
                <w:rFonts w:ascii="Arial" w:hAnsi="Arial" w:cs="Arial"/>
              </w:rPr>
              <w:t>21</w:t>
            </w:r>
          </w:p>
        </w:tc>
      </w:tr>
      <w:tr w:rsidR="00297E34" w:rsidRPr="00056BC6" w14:paraId="504A4B11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8D997C7" w14:textId="77777777" w:rsidR="00297E34" w:rsidRPr="00056BC6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5EA08CE6" w14:textId="77777777" w:rsidR="00297E34" w:rsidRPr="0074410D" w:rsidRDefault="00297E34" w:rsidP="00297E34">
            <w:pPr>
              <w:jc w:val="both"/>
              <w:outlineLvl w:val="0"/>
              <w:rPr>
                <w:rFonts w:ascii="Arial" w:hAnsi="Arial" w:cs="Arial"/>
              </w:rPr>
            </w:pPr>
            <w:bookmarkStart w:id="467" w:name="_Toc66092700"/>
            <w:bookmarkStart w:id="468" w:name="_Toc137214961"/>
            <w:r w:rsidRPr="0074410D">
              <w:rPr>
                <w:rFonts w:ascii="Arial" w:hAnsi="Arial" w:cs="Arial"/>
              </w:rPr>
              <w:t>VÀLVULA VENTOSA</w:t>
            </w:r>
            <w:bookmarkEnd w:id="467"/>
            <w:r w:rsidRPr="0074410D">
              <w:rPr>
                <w:rFonts w:ascii="Arial" w:hAnsi="Arial" w:cs="Arial"/>
              </w:rPr>
              <w:t xml:space="preserve"> TRIFUNCIONAL PN10-40</w:t>
            </w:r>
            <w:bookmarkEnd w:id="468"/>
          </w:p>
        </w:tc>
      </w:tr>
      <w:tr w:rsidR="00297E34" w:rsidRPr="00365A28" w14:paraId="1B6216DF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D2E9A26" w14:textId="77777777" w:rsidR="00297E34" w:rsidRPr="00365A28" w:rsidRDefault="00297E34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0FDC8EE1" w14:textId="77777777" w:rsidR="00297E34" w:rsidRPr="0074410D" w:rsidRDefault="00297E34" w:rsidP="00297E34">
            <w:pPr>
              <w:jc w:val="both"/>
              <w:outlineLvl w:val="1"/>
              <w:rPr>
                <w:rFonts w:ascii="Arial" w:hAnsi="Arial" w:cs="Arial"/>
              </w:rPr>
            </w:pPr>
            <w:bookmarkStart w:id="469" w:name="_Toc137214962"/>
            <w:r w:rsidRPr="0074410D">
              <w:rPr>
                <w:rFonts w:ascii="Arial" w:hAnsi="Arial" w:cs="Arial"/>
              </w:rPr>
              <w:t>BERMAD</w:t>
            </w:r>
            <w:bookmarkEnd w:id="469"/>
            <w:r w:rsidRPr="0074410D">
              <w:rPr>
                <w:rFonts w:ascii="Arial" w:hAnsi="Arial" w:cs="Arial"/>
              </w:rPr>
              <w:t xml:space="preserve"> </w:t>
            </w:r>
          </w:p>
        </w:tc>
      </w:tr>
      <w:tr w:rsidR="00297E34" w:rsidRPr="00056BC6" w14:paraId="3D85C446" w14:textId="77777777" w:rsidTr="00297E34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1D142748" w14:textId="77777777" w:rsidR="00297E34" w:rsidRPr="00056BC6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056BC6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2933A676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Protecció canonades</w:t>
            </w:r>
            <w:r>
              <w:rPr>
                <w:rFonts w:ascii="Arial" w:hAnsi="Arial" w:cs="Arial"/>
              </w:rPr>
              <w:t>, amb alt cabal d’expulsió</w:t>
            </w:r>
          </w:p>
        </w:tc>
      </w:tr>
    </w:tbl>
    <w:p w14:paraId="4FC78F3D" w14:textId="77777777" w:rsidR="00297E34" w:rsidRPr="002610A3" w:rsidRDefault="00297E34" w:rsidP="00297E34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5CF00E3" w14:textId="77777777" w:rsidR="00297E34" w:rsidRPr="000B74FE" w:rsidRDefault="00297E34" w:rsidP="00297E34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4E4EFAE6" wp14:editId="46FC1B9A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21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4543B" id="Line 40" o:spid="_x0000_s1026" style="position:absolute;z-index:25175603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" strokeweight=".5pt"/>
            </w:pict>
          </mc:Fallback>
        </mc:AlternateContent>
      </w:r>
      <w:r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70" w:type="dxa"/>
          <w:right w:w="0" w:type="dxa"/>
        </w:tblCellMar>
        <w:tblLook w:val="01E0" w:firstRow="1" w:lastRow="1" w:firstColumn="1" w:lastColumn="1" w:noHBand="0" w:noVBand="0"/>
      </w:tblPr>
      <w:tblGrid>
        <w:gridCol w:w="2191"/>
        <w:gridCol w:w="7448"/>
      </w:tblGrid>
      <w:tr w:rsidR="00297E34" w:rsidRPr="00056BC6" w14:paraId="699C7A3E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6161C341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t>FUNCIÓ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7E8C76B1" w14:textId="77777777" w:rsidR="00297E34" w:rsidRPr="00056BC6" w:rsidRDefault="00297E34" w:rsidP="00297E34">
            <w:pPr>
              <w:spacing w:after="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Ventosa accionada pel fluid transportat, òrgan automàtic per a l’entrada i purga d’aire en canonades principals.</w:t>
            </w:r>
          </w:p>
          <w:p w14:paraId="6DB25B96" w14:textId="77777777" w:rsidR="00297E34" w:rsidRPr="00056BC6" w:rsidRDefault="00297E34" w:rsidP="00297E34">
            <w:pPr>
              <w:spacing w:after="60"/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Secció transversal de gran purga per a l’entrada i purga d’aire en grans quantitats, per a l’ompliment inicial i desguàs. </w:t>
            </w:r>
          </w:p>
          <w:p w14:paraId="6E7069EC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Secció transversal petita purga per a l’extracció d’aire durant el servei, en petites quantitats, sota la sobrepressió interior.</w:t>
            </w:r>
          </w:p>
        </w:tc>
      </w:tr>
      <w:tr w:rsidR="00297E34" w:rsidRPr="00056BC6" w14:paraId="3029602B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330A91F0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CARACTERÍSTIQUES ESPECIALS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378D6FDE" w14:textId="77777777" w:rsidR="00297E34" w:rsidRPr="0032185C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Cos recte amb entrada i sortida d’aire iguals, per a permetre alts cabals d’aire.</w:t>
            </w:r>
          </w:p>
          <w:p w14:paraId="48095CA8" w14:textId="77777777" w:rsidR="00297E34" w:rsidRPr="0032185C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Prevenció del tancament prematur.</w:t>
            </w:r>
            <w:r>
              <w:rPr>
                <w:rFonts w:ascii="Arial" w:hAnsi="Arial" w:cs="Arial"/>
              </w:rPr>
              <w:t xml:space="preserve"> No pot tancar fins que ha arribat l’aigua.</w:t>
            </w:r>
          </w:p>
          <w:p w14:paraId="2A347E09" w14:textId="77777777" w:rsidR="00297E34" w:rsidRPr="0032185C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Tancament dinàmic, que evita pèrdues d’aigua a baixa pressió.</w:t>
            </w:r>
          </w:p>
          <w:p w14:paraId="3AD3F36A" w14:textId="77777777" w:rsidR="00297E34" w:rsidRPr="0032185C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Sistema ant-slam</w:t>
            </w:r>
            <w:r>
              <w:rPr>
                <w:rFonts w:ascii="Arial" w:hAnsi="Arial" w:cs="Arial"/>
              </w:rPr>
              <w:t xml:space="preserve"> en tancaments ràpids.</w:t>
            </w:r>
          </w:p>
          <w:p w14:paraId="702E02AB" w14:textId="77777777" w:rsidR="00297E34" w:rsidRPr="0032185C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32185C">
              <w:rPr>
                <w:rFonts w:ascii="Arial" w:hAnsi="Arial" w:cs="Arial"/>
              </w:rPr>
              <w:t>Vàlvula de drenatge incorporada.</w:t>
            </w:r>
          </w:p>
        </w:tc>
      </w:tr>
      <w:tr w:rsidR="00297E34" w:rsidRPr="00056BC6" w14:paraId="5E8FA35F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3E5B29D0" w14:textId="77777777" w:rsidR="00297E34" w:rsidRPr="00F17285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F17285">
              <w:rPr>
                <w:rFonts w:ascii="Arial" w:hAnsi="Arial" w:cs="Arial"/>
                <w:b/>
                <w:bCs/>
              </w:rPr>
              <w:t>MATERIALS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4A5FE262" w14:textId="77777777" w:rsidR="00297E34" w:rsidRPr="00F17285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Cos i tapa en fosa dúctil (EN-GJS 450-10 DIN EN1563)</w:t>
            </w:r>
          </w:p>
          <w:p w14:paraId="5B7CB0ED" w14:textId="77777777" w:rsidR="00297E34" w:rsidRPr="00F17285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Flotador, disc orifici automàtic i disc protecció cop d’ariet, PP per a aigua potable</w:t>
            </w:r>
          </w:p>
          <w:p w14:paraId="599C6071" w14:textId="77777777" w:rsidR="00297E34" w:rsidRPr="00F17285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Orifici automàtic, placa superior, malla i cargols en AISI304</w:t>
            </w:r>
          </w:p>
          <w:p w14:paraId="5F2CC1EA" w14:textId="77777777" w:rsidR="00297E34" w:rsidRPr="00F17285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Segell superior, segell orifici, segell protecció cop d’ariet, juntes – EPDM per a aigua potable</w:t>
            </w:r>
          </w:p>
          <w:p w14:paraId="5318194E" w14:textId="77777777" w:rsidR="00297E34" w:rsidRPr="00F17285" w:rsidRDefault="00297E34" w:rsidP="00297E34">
            <w:pPr>
              <w:numPr>
                <w:ilvl w:val="0"/>
                <w:numId w:val="16"/>
              </w:num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Eix i anell elàstic – Poliamida amb reforç de fibra de vidre, per a aigua potable</w:t>
            </w:r>
          </w:p>
        </w:tc>
      </w:tr>
      <w:tr w:rsidR="00297E34" w:rsidRPr="00F17285" w14:paraId="6A1F0AD5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477B4BC7" w14:textId="77777777" w:rsidR="00297E34" w:rsidRPr="00F17285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F17285">
              <w:rPr>
                <w:rFonts w:ascii="Arial" w:hAnsi="Arial" w:cs="Arial"/>
                <w:b/>
                <w:bCs/>
              </w:rPr>
              <w:t>REVESTIMENT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6016EA15" w14:textId="77777777" w:rsidR="00297E34" w:rsidRPr="00F17285" w:rsidRDefault="00297E34" w:rsidP="00297E34">
            <w:pPr>
              <w:jc w:val="both"/>
              <w:rPr>
                <w:rFonts w:ascii="Arial" w:hAnsi="Arial" w:cs="Arial"/>
              </w:rPr>
            </w:pPr>
            <w:r w:rsidRPr="00F17285">
              <w:rPr>
                <w:rFonts w:ascii="Arial" w:hAnsi="Arial" w:cs="Arial"/>
              </w:rPr>
              <w:t>Interior i exterior, recobriment amb epoxi endurit al forn, color blau.</w:t>
            </w:r>
          </w:p>
        </w:tc>
      </w:tr>
      <w:tr w:rsidR="00297E34" w:rsidRPr="00056BC6" w14:paraId="14192C4B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43EF7A1A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t>DIÀMETRE NOMINAL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552C006D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>DN-50</w:t>
            </w:r>
            <w:r>
              <w:rPr>
                <w:rFonts w:ascii="Arial" w:hAnsi="Arial" w:cs="Arial"/>
              </w:rPr>
              <w:t xml:space="preserve"> fins a DN-200</w:t>
            </w:r>
            <w:r w:rsidRPr="00056BC6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Segons aire a evacuar i projecte.</w:t>
            </w:r>
          </w:p>
        </w:tc>
      </w:tr>
      <w:tr w:rsidR="00297E34" w:rsidRPr="00056BC6" w14:paraId="44DC259F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24C4F2CB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PRESSIÓ</w:t>
            </w:r>
            <w:r w:rsidRPr="0032185C">
              <w:rPr>
                <w:rFonts w:ascii="Arial" w:hAnsi="Arial" w:cs="Arial"/>
                <w:b/>
                <w:bCs/>
              </w:rPr>
              <w:t xml:space="preserve"> NOMINAL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32A31C68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PN16, PN25 i PN40</w:t>
            </w:r>
            <w:r w:rsidRPr="00056BC6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 xml:space="preserve">Segons projecte. </w:t>
            </w:r>
          </w:p>
          <w:p w14:paraId="36858046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Connexió amb brida ISO.</w:t>
            </w:r>
          </w:p>
          <w:p w14:paraId="3A96C3A3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Pressió mínima de treball 0,1 bar.</w:t>
            </w:r>
          </w:p>
        </w:tc>
      </w:tr>
      <w:tr w:rsidR="00297E34" w:rsidRPr="00056BC6" w14:paraId="609A665A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4C9C23B2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SORTIDA AIRE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1D1242D3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Lateral, preparada per a entubar. Altres opcions segons projecte</w:t>
            </w:r>
          </w:p>
        </w:tc>
      </w:tr>
      <w:tr w:rsidR="00297E34" w:rsidRPr="00056BC6" w14:paraId="4F742FC9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1E557266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t>DOCUMENTACIÓ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4F127584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Certificat per a aigua potable (WRAS, DVGV, NSF)</w:t>
            </w:r>
          </w:p>
          <w:p w14:paraId="12332737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Certificat de proves reals de sortida d’aire amb banc homologat.</w:t>
            </w:r>
          </w:p>
        </w:tc>
      </w:tr>
      <w:tr w:rsidR="00297E34" w:rsidRPr="00056BC6" w14:paraId="14438626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375A24CF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CABALS 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1842FD88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Valors mínims, tant en evacuació com admissió:</w:t>
            </w:r>
          </w:p>
          <w:p w14:paraId="5D050633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tbl>
            <w:tblPr>
              <w:tblStyle w:val="Tablaconcuadrcula"/>
              <w:tblpPr w:leftFromText="141" w:rightFromText="141" w:vertAnchor="text" w:horzAnchor="margin" w:tblpX="1271" w:tblpY="-127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208"/>
              <w:gridCol w:w="1481"/>
              <w:gridCol w:w="1984"/>
            </w:tblGrid>
            <w:tr w:rsidR="00297E34" w14:paraId="508AE42A" w14:textId="77777777" w:rsidTr="00297E34">
              <w:tc>
                <w:tcPr>
                  <w:tcW w:w="1208" w:type="dxa"/>
                  <w:shd w:val="clear" w:color="auto" w:fill="DDD9C3" w:themeFill="background2" w:themeFillShade="E6"/>
                </w:tcPr>
                <w:p w14:paraId="24CBAA6C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323B0C">
                    <w:rPr>
                      <w:rFonts w:ascii="Arial" w:hAnsi="Arial" w:cs="Arial"/>
                      <w:b/>
                      <w:bCs/>
                    </w:rPr>
                    <w:t>DN</w:t>
                  </w:r>
                </w:p>
              </w:tc>
              <w:tc>
                <w:tcPr>
                  <w:tcW w:w="1481" w:type="dxa"/>
                  <w:shd w:val="clear" w:color="auto" w:fill="DDD9C3" w:themeFill="background2" w:themeFillShade="E6"/>
                </w:tcPr>
                <w:p w14:paraId="3455A72F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323B0C">
                    <w:rPr>
                      <w:rFonts w:ascii="Arial" w:hAnsi="Arial" w:cs="Arial"/>
                      <w:b/>
                      <w:bCs/>
                    </w:rPr>
                    <w:t>Pressió (bar)</w:t>
                  </w:r>
                </w:p>
              </w:tc>
              <w:tc>
                <w:tcPr>
                  <w:tcW w:w="1984" w:type="dxa"/>
                  <w:shd w:val="clear" w:color="auto" w:fill="DDD9C3" w:themeFill="background2" w:themeFillShade="E6"/>
                </w:tcPr>
                <w:p w14:paraId="54FB8785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 w:rsidRPr="00323B0C">
                    <w:rPr>
                      <w:rFonts w:ascii="Arial" w:hAnsi="Arial" w:cs="Arial"/>
                      <w:b/>
                      <w:bCs/>
                    </w:rPr>
                    <w:t>Cabal (nm3/h)</w:t>
                  </w:r>
                </w:p>
              </w:tc>
            </w:tr>
            <w:tr w:rsidR="00297E34" w14:paraId="563EC31D" w14:textId="77777777" w:rsidTr="00297E34">
              <w:tc>
                <w:tcPr>
                  <w:tcW w:w="1208" w:type="dxa"/>
                </w:tcPr>
                <w:p w14:paraId="7B5FF9D8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50</w:t>
                  </w:r>
                </w:p>
              </w:tc>
              <w:tc>
                <w:tcPr>
                  <w:tcW w:w="1481" w:type="dxa"/>
                </w:tcPr>
                <w:p w14:paraId="2C00C47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0,1</w:t>
                  </w:r>
                </w:p>
              </w:tc>
              <w:tc>
                <w:tcPr>
                  <w:tcW w:w="1984" w:type="dxa"/>
                </w:tcPr>
                <w:p w14:paraId="347DB969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500</w:t>
                  </w:r>
                </w:p>
              </w:tc>
            </w:tr>
            <w:tr w:rsidR="00297E34" w14:paraId="12CB14B1" w14:textId="77777777" w:rsidTr="00297E34">
              <w:tc>
                <w:tcPr>
                  <w:tcW w:w="1208" w:type="dxa"/>
                </w:tcPr>
                <w:p w14:paraId="40D024CC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80</w:t>
                  </w:r>
                </w:p>
              </w:tc>
              <w:tc>
                <w:tcPr>
                  <w:tcW w:w="1481" w:type="dxa"/>
                </w:tcPr>
                <w:p w14:paraId="0C208A38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0,1</w:t>
                  </w:r>
                </w:p>
              </w:tc>
              <w:tc>
                <w:tcPr>
                  <w:tcW w:w="1984" w:type="dxa"/>
                </w:tcPr>
                <w:p w14:paraId="57632D3B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1100</w:t>
                  </w:r>
                </w:p>
              </w:tc>
            </w:tr>
            <w:tr w:rsidR="00297E34" w14:paraId="3E4ECC23" w14:textId="77777777" w:rsidTr="00297E34">
              <w:tc>
                <w:tcPr>
                  <w:tcW w:w="1208" w:type="dxa"/>
                </w:tcPr>
                <w:p w14:paraId="13E57F21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100</w:t>
                  </w:r>
                </w:p>
              </w:tc>
              <w:tc>
                <w:tcPr>
                  <w:tcW w:w="1481" w:type="dxa"/>
                </w:tcPr>
                <w:p w14:paraId="664ACAA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0,1</w:t>
                  </w:r>
                </w:p>
              </w:tc>
              <w:tc>
                <w:tcPr>
                  <w:tcW w:w="1984" w:type="dxa"/>
                </w:tcPr>
                <w:p w14:paraId="5E4CAB2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2000</w:t>
                  </w:r>
                </w:p>
              </w:tc>
            </w:tr>
            <w:tr w:rsidR="00297E34" w14:paraId="572E106B" w14:textId="77777777" w:rsidTr="00297E34">
              <w:tc>
                <w:tcPr>
                  <w:tcW w:w="1208" w:type="dxa"/>
                </w:tcPr>
                <w:p w14:paraId="6FFA33CD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150</w:t>
                  </w:r>
                </w:p>
              </w:tc>
              <w:tc>
                <w:tcPr>
                  <w:tcW w:w="1481" w:type="dxa"/>
                </w:tcPr>
                <w:p w14:paraId="6CA23E8C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0,1</w:t>
                  </w:r>
                </w:p>
              </w:tc>
              <w:tc>
                <w:tcPr>
                  <w:tcW w:w="1984" w:type="dxa"/>
                </w:tcPr>
                <w:p w14:paraId="2746837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3000</w:t>
                  </w:r>
                </w:p>
              </w:tc>
            </w:tr>
            <w:tr w:rsidR="00297E34" w14:paraId="5CB26531" w14:textId="77777777" w:rsidTr="00297E34">
              <w:tc>
                <w:tcPr>
                  <w:tcW w:w="1208" w:type="dxa"/>
                </w:tcPr>
                <w:p w14:paraId="1D38CED0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200</w:t>
                  </w:r>
                </w:p>
              </w:tc>
              <w:tc>
                <w:tcPr>
                  <w:tcW w:w="1481" w:type="dxa"/>
                </w:tcPr>
                <w:p w14:paraId="2762B14B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0,1</w:t>
                  </w:r>
                </w:p>
              </w:tc>
              <w:tc>
                <w:tcPr>
                  <w:tcW w:w="1984" w:type="dxa"/>
                </w:tcPr>
                <w:p w14:paraId="103858C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7000</w:t>
                  </w:r>
                </w:p>
              </w:tc>
            </w:tr>
          </w:tbl>
          <w:p w14:paraId="42E0EAA8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49971169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4383D5F1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33B34E80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00D75713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60342DD2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4CCEBACA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31E0B319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</w:p>
        </w:tc>
      </w:tr>
    </w:tbl>
    <w:p w14:paraId="7D7E1EE4" w14:textId="77777777" w:rsidR="00297E34" w:rsidRDefault="00297E34" w:rsidP="00297E34">
      <w: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70" w:type="dxa"/>
          <w:right w:w="0" w:type="dxa"/>
        </w:tblCellMar>
        <w:tblLook w:val="01E0" w:firstRow="1" w:lastRow="1" w:firstColumn="1" w:lastColumn="1" w:noHBand="0" w:noVBand="0"/>
      </w:tblPr>
      <w:tblGrid>
        <w:gridCol w:w="2190"/>
        <w:gridCol w:w="7446"/>
      </w:tblGrid>
      <w:tr w:rsidR="00297E34" w:rsidRPr="00056BC6" w14:paraId="1443E0F8" w14:textId="77777777" w:rsidTr="00297E34"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6A740EC8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lastRenderedPageBreak/>
              <w:t>DIÀMETRE</w:t>
            </w:r>
          </w:p>
          <w:p w14:paraId="0167F589" w14:textId="77777777" w:rsidR="00297E34" w:rsidRPr="0032185C" w:rsidRDefault="00297E34" w:rsidP="00297E34">
            <w:pPr>
              <w:rPr>
                <w:rFonts w:ascii="Arial" w:hAnsi="Arial" w:cs="Arial"/>
                <w:b/>
                <w:bCs/>
              </w:rPr>
            </w:pPr>
            <w:r w:rsidRPr="0032185C">
              <w:rPr>
                <w:rFonts w:ascii="Arial" w:hAnsi="Arial" w:cs="Arial"/>
                <w:b/>
                <w:bCs/>
              </w:rPr>
              <w:t>ORIFICI PETIT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aconcuadrcula"/>
              <w:tblpPr w:leftFromText="141" w:rightFromText="141" w:vertAnchor="text" w:horzAnchor="margin" w:tblpX="1271" w:tblpY="-127"/>
              <w:tblOverlap w:val="never"/>
              <w:tblW w:w="5000" w:type="pct"/>
              <w:tblLook w:val="04A0" w:firstRow="1" w:lastRow="0" w:firstColumn="1" w:lastColumn="0" w:noHBand="0" w:noVBand="1"/>
            </w:tblPr>
            <w:tblGrid>
              <w:gridCol w:w="1106"/>
              <w:gridCol w:w="1281"/>
              <w:gridCol w:w="1457"/>
              <w:gridCol w:w="1254"/>
              <w:gridCol w:w="1275"/>
              <w:gridCol w:w="1063"/>
            </w:tblGrid>
            <w:tr w:rsidR="00297E34" w14:paraId="13576E8F" w14:textId="77777777" w:rsidTr="00297E34">
              <w:tc>
                <w:tcPr>
                  <w:tcW w:w="743" w:type="pct"/>
                  <w:vMerge w:val="restart"/>
                  <w:shd w:val="clear" w:color="auto" w:fill="DDD9C3" w:themeFill="background2" w:themeFillShade="E6"/>
                  <w:vAlign w:val="center"/>
                </w:tcPr>
                <w:p w14:paraId="0C434B4F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DN</w:t>
                  </w:r>
                </w:p>
              </w:tc>
              <w:tc>
                <w:tcPr>
                  <w:tcW w:w="861" w:type="pct"/>
                  <w:vMerge w:val="restart"/>
                  <w:shd w:val="clear" w:color="auto" w:fill="DDD9C3" w:themeFill="background2" w:themeFillShade="E6"/>
                  <w:vAlign w:val="center"/>
                </w:tcPr>
                <w:p w14:paraId="0CACD492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Cinètic (mm</w:t>
                  </w:r>
                  <w:r w:rsidRPr="00E10887">
                    <w:rPr>
                      <w:rFonts w:ascii="Arial" w:hAnsi="Arial" w:cs="Arial"/>
                      <w:b/>
                      <w:bCs/>
                      <w:vertAlign w:val="superscript"/>
                    </w:rPr>
                    <w:t>2</w:t>
                  </w:r>
                  <w:r>
                    <w:rPr>
                      <w:rFonts w:ascii="Arial" w:hAnsi="Arial" w:cs="Arial"/>
                      <w:b/>
                      <w:bCs/>
                    </w:rPr>
                    <w:t>)</w:t>
                  </w:r>
                </w:p>
              </w:tc>
              <w:tc>
                <w:tcPr>
                  <w:tcW w:w="980" w:type="pct"/>
                  <w:vMerge w:val="restart"/>
                  <w:shd w:val="clear" w:color="auto" w:fill="DDD9C3" w:themeFill="background2" w:themeFillShade="E6"/>
                  <w:vAlign w:val="center"/>
                </w:tcPr>
                <w:p w14:paraId="5D638CDD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Anti-slam (mm</w:t>
                  </w:r>
                  <w:r w:rsidRPr="00E10887">
                    <w:rPr>
                      <w:rFonts w:ascii="Arial" w:hAnsi="Arial" w:cs="Arial"/>
                      <w:b/>
                      <w:bCs/>
                      <w:vertAlign w:val="superscript"/>
                    </w:rPr>
                    <w:t>2</w:t>
                  </w:r>
                  <w:r>
                    <w:rPr>
                      <w:rFonts w:ascii="Arial" w:hAnsi="Arial" w:cs="Arial"/>
                      <w:b/>
                      <w:bCs/>
                    </w:rPr>
                    <w:t>)</w:t>
                  </w:r>
                </w:p>
              </w:tc>
              <w:tc>
                <w:tcPr>
                  <w:tcW w:w="2415" w:type="pct"/>
                  <w:gridSpan w:val="3"/>
                  <w:shd w:val="clear" w:color="auto" w:fill="DDD9C3" w:themeFill="background2" w:themeFillShade="E6"/>
                  <w:vAlign w:val="center"/>
                </w:tcPr>
                <w:p w14:paraId="4F1FD5BC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Automàtic (mm</w:t>
                  </w:r>
                  <w:r w:rsidRPr="00E10887">
                    <w:rPr>
                      <w:rFonts w:ascii="Arial" w:hAnsi="Arial" w:cs="Arial"/>
                      <w:b/>
                      <w:bCs/>
                      <w:vertAlign w:val="superscript"/>
                    </w:rPr>
                    <w:t>2</w:t>
                  </w:r>
                  <w:r>
                    <w:rPr>
                      <w:rFonts w:ascii="Arial" w:hAnsi="Arial" w:cs="Arial"/>
                      <w:b/>
                      <w:bCs/>
                    </w:rPr>
                    <w:t>)</w:t>
                  </w:r>
                </w:p>
              </w:tc>
            </w:tr>
            <w:tr w:rsidR="00297E34" w14:paraId="790C2398" w14:textId="77777777" w:rsidTr="00297E34">
              <w:tc>
                <w:tcPr>
                  <w:tcW w:w="743" w:type="pct"/>
                  <w:vMerge/>
                  <w:shd w:val="clear" w:color="auto" w:fill="DDD9C3" w:themeFill="background2" w:themeFillShade="E6"/>
                  <w:vAlign w:val="center"/>
                </w:tcPr>
                <w:p w14:paraId="1C390E9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</w:p>
              </w:tc>
              <w:tc>
                <w:tcPr>
                  <w:tcW w:w="861" w:type="pct"/>
                  <w:vMerge/>
                  <w:shd w:val="clear" w:color="auto" w:fill="DDD9C3" w:themeFill="background2" w:themeFillShade="E6"/>
                  <w:vAlign w:val="center"/>
                </w:tcPr>
                <w:p w14:paraId="53F15187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</w:p>
              </w:tc>
              <w:tc>
                <w:tcPr>
                  <w:tcW w:w="980" w:type="pct"/>
                  <w:vMerge/>
                  <w:shd w:val="clear" w:color="auto" w:fill="DDD9C3" w:themeFill="background2" w:themeFillShade="E6"/>
                  <w:vAlign w:val="center"/>
                </w:tcPr>
                <w:p w14:paraId="6BD19B5B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</w:p>
              </w:tc>
              <w:tc>
                <w:tcPr>
                  <w:tcW w:w="843" w:type="pct"/>
                  <w:shd w:val="clear" w:color="auto" w:fill="DDD9C3" w:themeFill="background2" w:themeFillShade="E6"/>
                  <w:vAlign w:val="center"/>
                </w:tcPr>
                <w:p w14:paraId="6341E0CD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PN16</w:t>
                  </w:r>
                </w:p>
              </w:tc>
              <w:tc>
                <w:tcPr>
                  <w:tcW w:w="857" w:type="pct"/>
                  <w:shd w:val="clear" w:color="auto" w:fill="DDD9C3" w:themeFill="background2" w:themeFillShade="E6"/>
                  <w:vAlign w:val="center"/>
                </w:tcPr>
                <w:p w14:paraId="715A044B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PN25</w:t>
                  </w:r>
                </w:p>
              </w:tc>
              <w:tc>
                <w:tcPr>
                  <w:tcW w:w="715" w:type="pct"/>
                  <w:shd w:val="clear" w:color="auto" w:fill="DDD9C3" w:themeFill="background2" w:themeFillShade="E6"/>
                  <w:vAlign w:val="center"/>
                </w:tcPr>
                <w:p w14:paraId="256399B3" w14:textId="77777777" w:rsidR="00297E34" w:rsidRPr="00323B0C" w:rsidRDefault="00297E34" w:rsidP="00297E34">
                  <w:pPr>
                    <w:jc w:val="center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PN40</w:t>
                  </w:r>
                </w:p>
              </w:tc>
            </w:tr>
            <w:tr w:rsidR="00297E34" w14:paraId="2954B77F" w14:textId="77777777" w:rsidTr="00297E34">
              <w:tc>
                <w:tcPr>
                  <w:tcW w:w="743" w:type="pct"/>
                </w:tcPr>
                <w:p w14:paraId="61BE6791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50</w:t>
                  </w:r>
                </w:p>
              </w:tc>
              <w:tc>
                <w:tcPr>
                  <w:tcW w:w="861" w:type="pct"/>
                </w:tcPr>
                <w:p w14:paraId="60980E80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1963</w:t>
                  </w:r>
                </w:p>
              </w:tc>
              <w:tc>
                <w:tcPr>
                  <w:tcW w:w="980" w:type="pct"/>
                </w:tcPr>
                <w:p w14:paraId="447122C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79</w:t>
                  </w:r>
                </w:p>
              </w:tc>
              <w:tc>
                <w:tcPr>
                  <w:tcW w:w="843" w:type="pct"/>
                </w:tcPr>
                <w:p w14:paraId="434F59A6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1,1</w:t>
                  </w:r>
                </w:p>
              </w:tc>
              <w:tc>
                <w:tcPr>
                  <w:tcW w:w="857" w:type="pct"/>
                </w:tcPr>
                <w:p w14:paraId="562F01BB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0,6</w:t>
                  </w:r>
                </w:p>
              </w:tc>
              <w:tc>
                <w:tcPr>
                  <w:tcW w:w="715" w:type="pct"/>
                </w:tcPr>
                <w:p w14:paraId="6462474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0,4</w:t>
                  </w:r>
                </w:p>
              </w:tc>
            </w:tr>
            <w:tr w:rsidR="00297E34" w14:paraId="60BDB8A4" w14:textId="77777777" w:rsidTr="00297E34">
              <w:tc>
                <w:tcPr>
                  <w:tcW w:w="743" w:type="pct"/>
                </w:tcPr>
                <w:p w14:paraId="32105B07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80</w:t>
                  </w:r>
                </w:p>
              </w:tc>
              <w:tc>
                <w:tcPr>
                  <w:tcW w:w="861" w:type="pct"/>
                </w:tcPr>
                <w:p w14:paraId="3880F7DB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5027</w:t>
                  </w:r>
                </w:p>
              </w:tc>
              <w:tc>
                <w:tcPr>
                  <w:tcW w:w="980" w:type="pct"/>
                </w:tcPr>
                <w:p w14:paraId="46B15E01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201</w:t>
                  </w:r>
                </w:p>
              </w:tc>
              <w:tc>
                <w:tcPr>
                  <w:tcW w:w="843" w:type="pct"/>
                </w:tcPr>
                <w:p w14:paraId="1D703737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2,5</w:t>
                  </w:r>
                </w:p>
              </w:tc>
              <w:tc>
                <w:tcPr>
                  <w:tcW w:w="857" w:type="pct"/>
                </w:tcPr>
                <w:p w14:paraId="7502ED34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1,5</w:t>
                  </w:r>
                </w:p>
              </w:tc>
              <w:tc>
                <w:tcPr>
                  <w:tcW w:w="715" w:type="pct"/>
                </w:tcPr>
                <w:p w14:paraId="0C52D4E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1,0</w:t>
                  </w:r>
                </w:p>
              </w:tc>
            </w:tr>
            <w:tr w:rsidR="00297E34" w14:paraId="014E3E90" w14:textId="77777777" w:rsidTr="00297E34">
              <w:tc>
                <w:tcPr>
                  <w:tcW w:w="743" w:type="pct"/>
                </w:tcPr>
                <w:p w14:paraId="696163E9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100</w:t>
                  </w:r>
                </w:p>
              </w:tc>
              <w:tc>
                <w:tcPr>
                  <w:tcW w:w="861" w:type="pct"/>
                </w:tcPr>
                <w:p w14:paraId="5842D6E8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7854</w:t>
                  </w:r>
                </w:p>
              </w:tc>
              <w:tc>
                <w:tcPr>
                  <w:tcW w:w="980" w:type="pct"/>
                </w:tcPr>
                <w:p w14:paraId="173B666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314</w:t>
                  </w:r>
                </w:p>
              </w:tc>
              <w:tc>
                <w:tcPr>
                  <w:tcW w:w="843" w:type="pct"/>
                </w:tcPr>
                <w:p w14:paraId="5CD3B137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3,1</w:t>
                  </w:r>
                </w:p>
              </w:tc>
              <w:tc>
                <w:tcPr>
                  <w:tcW w:w="857" w:type="pct"/>
                </w:tcPr>
                <w:p w14:paraId="40426F3C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2,0</w:t>
                  </w:r>
                </w:p>
              </w:tc>
              <w:tc>
                <w:tcPr>
                  <w:tcW w:w="715" w:type="pct"/>
                </w:tcPr>
                <w:p w14:paraId="4FB22BFC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1,3</w:t>
                  </w:r>
                </w:p>
              </w:tc>
            </w:tr>
            <w:tr w:rsidR="00297E34" w14:paraId="6992337D" w14:textId="77777777" w:rsidTr="00297E34">
              <w:tc>
                <w:tcPr>
                  <w:tcW w:w="743" w:type="pct"/>
                </w:tcPr>
                <w:p w14:paraId="31C2CFE3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150</w:t>
                  </w:r>
                </w:p>
              </w:tc>
              <w:tc>
                <w:tcPr>
                  <w:tcW w:w="861" w:type="pct"/>
                </w:tcPr>
                <w:p w14:paraId="19AE0C70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17671</w:t>
                  </w:r>
                </w:p>
              </w:tc>
              <w:tc>
                <w:tcPr>
                  <w:tcW w:w="980" w:type="pct"/>
                </w:tcPr>
                <w:p w14:paraId="451FE2EA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707</w:t>
                  </w:r>
                </w:p>
              </w:tc>
              <w:tc>
                <w:tcPr>
                  <w:tcW w:w="843" w:type="pct"/>
                </w:tcPr>
                <w:p w14:paraId="7351125E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9,1</w:t>
                  </w:r>
                </w:p>
              </w:tc>
              <w:tc>
                <w:tcPr>
                  <w:tcW w:w="857" w:type="pct"/>
                </w:tcPr>
                <w:p w14:paraId="083AA320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5,7</w:t>
                  </w:r>
                </w:p>
              </w:tc>
              <w:tc>
                <w:tcPr>
                  <w:tcW w:w="715" w:type="pct"/>
                </w:tcPr>
                <w:p w14:paraId="4C90C995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3,5</w:t>
                  </w:r>
                </w:p>
              </w:tc>
            </w:tr>
            <w:tr w:rsidR="00297E34" w14:paraId="62197E15" w14:textId="77777777" w:rsidTr="00297E34">
              <w:tc>
                <w:tcPr>
                  <w:tcW w:w="743" w:type="pct"/>
                </w:tcPr>
                <w:p w14:paraId="28CE44DD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200</w:t>
                  </w:r>
                </w:p>
              </w:tc>
              <w:tc>
                <w:tcPr>
                  <w:tcW w:w="861" w:type="pct"/>
                </w:tcPr>
                <w:p w14:paraId="0C348ED5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31346</w:t>
                  </w:r>
                </w:p>
              </w:tc>
              <w:tc>
                <w:tcPr>
                  <w:tcW w:w="980" w:type="pct"/>
                </w:tcPr>
                <w:p w14:paraId="57582BDD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1257</w:t>
                  </w:r>
                </w:p>
              </w:tc>
              <w:tc>
                <w:tcPr>
                  <w:tcW w:w="843" w:type="pct"/>
                </w:tcPr>
                <w:p w14:paraId="6C9796BF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22,1</w:t>
                  </w:r>
                </w:p>
              </w:tc>
              <w:tc>
                <w:tcPr>
                  <w:tcW w:w="857" w:type="pct"/>
                </w:tcPr>
                <w:p w14:paraId="0E7F18F2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14,5</w:t>
                  </w:r>
                </w:p>
              </w:tc>
              <w:tc>
                <w:tcPr>
                  <w:tcW w:w="715" w:type="pct"/>
                </w:tcPr>
                <w:p w14:paraId="3CECC39F" w14:textId="77777777" w:rsidR="00297E34" w:rsidRDefault="00297E34" w:rsidP="00297E34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8,0</w:t>
                  </w:r>
                </w:p>
              </w:tc>
            </w:tr>
          </w:tbl>
          <w:p w14:paraId="0706C4DF" w14:textId="77777777" w:rsidR="00297E34" w:rsidRDefault="00297E34" w:rsidP="00297E34">
            <w:pPr>
              <w:jc w:val="both"/>
              <w:rPr>
                <w:rFonts w:ascii="Arial" w:hAnsi="Arial" w:cs="Arial"/>
              </w:rPr>
            </w:pPr>
          </w:p>
          <w:p w14:paraId="29BB5F4D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</w:p>
        </w:tc>
      </w:tr>
      <w:tr w:rsidR="00297E34" w:rsidRPr="00056BC6" w14:paraId="4402CDD9" w14:textId="77777777" w:rsidTr="00297E34">
        <w:tblPrEx>
          <w:tblCellMar>
            <w:bottom w:w="85" w:type="dxa"/>
            <w:right w:w="113" w:type="dxa"/>
          </w:tblCellMar>
        </w:tblPrEx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0B1A5553" w14:textId="77777777" w:rsidR="00297E34" w:rsidRPr="00056BC6" w:rsidRDefault="00297E34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MARCA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0C4812B8" w14:textId="77777777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BERMAD</w:t>
            </w:r>
            <w:r w:rsidRPr="00056BC6">
              <w:rPr>
                <w:rFonts w:ascii="Arial" w:hAnsi="Arial" w:cs="Arial"/>
              </w:rPr>
              <w:t xml:space="preserve"> o similar</w:t>
            </w:r>
          </w:p>
        </w:tc>
      </w:tr>
      <w:tr w:rsidR="00297E34" w:rsidRPr="00056BC6" w14:paraId="7BBB0682" w14:textId="77777777" w:rsidTr="00297E34">
        <w:tblPrEx>
          <w:tblCellMar>
            <w:bottom w:w="85" w:type="dxa"/>
            <w:right w:w="113" w:type="dxa"/>
          </w:tblCellMar>
        </w:tblPrEx>
        <w:trPr>
          <w:jc w:val="center"/>
        </w:trPr>
        <w:tc>
          <w:tcPr>
            <w:tcW w:w="2191" w:type="dxa"/>
            <w:tcBorders>
              <w:top w:val="nil"/>
              <w:left w:val="nil"/>
              <w:bottom w:val="nil"/>
              <w:right w:val="nil"/>
            </w:tcBorders>
          </w:tcPr>
          <w:p w14:paraId="3A9FCFBB" w14:textId="77777777" w:rsidR="00297E34" w:rsidRPr="00056BC6" w:rsidRDefault="00297E34" w:rsidP="00297E34">
            <w:pPr>
              <w:rPr>
                <w:rFonts w:ascii="Arial" w:hAnsi="Arial" w:cs="Arial"/>
                <w:b/>
                <w:bCs/>
                <w:u w:val="single"/>
              </w:rPr>
            </w:pPr>
            <w:r w:rsidRPr="00056BC6">
              <w:rPr>
                <w:rFonts w:ascii="Arial" w:hAnsi="Arial" w:cs="Arial"/>
                <w:b/>
                <w:bCs/>
                <w:u w:val="single"/>
              </w:rPr>
              <w:t>TIPUS</w:t>
            </w:r>
          </w:p>
        </w:tc>
        <w:tc>
          <w:tcPr>
            <w:tcW w:w="7448" w:type="dxa"/>
            <w:tcBorders>
              <w:top w:val="nil"/>
              <w:left w:val="nil"/>
              <w:bottom w:val="nil"/>
              <w:right w:val="nil"/>
            </w:tcBorders>
          </w:tcPr>
          <w:p w14:paraId="1FF100DE" w14:textId="2E831078" w:rsidR="00297E34" w:rsidRPr="00056BC6" w:rsidRDefault="00297E34" w:rsidP="00297E34">
            <w:pPr>
              <w:jc w:val="both"/>
              <w:rPr>
                <w:rFonts w:ascii="Arial" w:hAnsi="Arial" w:cs="Arial"/>
              </w:rPr>
            </w:pPr>
            <w:r w:rsidRPr="00056BC6">
              <w:rPr>
                <w:rFonts w:ascii="Arial" w:hAnsi="Arial" w:cs="Arial"/>
              </w:rPr>
              <w:t xml:space="preserve">Ventosa automàtica </w:t>
            </w:r>
            <w:r>
              <w:rPr>
                <w:rFonts w:ascii="Arial" w:hAnsi="Arial" w:cs="Arial"/>
              </w:rPr>
              <w:t>trifuncional C70-SP</w:t>
            </w:r>
            <w:r w:rsidR="00FD2B71">
              <w:rPr>
                <w:rFonts w:ascii="Arial" w:hAnsi="Arial" w:cs="Arial"/>
              </w:rPr>
              <w:t>, sortida lateral.</w:t>
            </w:r>
          </w:p>
        </w:tc>
      </w:tr>
    </w:tbl>
    <w:p w14:paraId="50F59C77" w14:textId="77777777" w:rsidR="00297E34" w:rsidRDefault="00297E34" w:rsidP="00297E34"/>
    <w:bookmarkEnd w:id="466"/>
    <w:p w14:paraId="79806927" w14:textId="77777777" w:rsidR="00297E34" w:rsidRDefault="00297E34" w:rsidP="00297E34"/>
    <w:p w14:paraId="0F46E1B8" w14:textId="20D36729" w:rsidR="00F13DCC" w:rsidRPr="002610A3" w:rsidRDefault="00F13DCC" w:rsidP="00422C28">
      <w:pPr>
        <w:jc w:val="both"/>
        <w:rPr>
          <w:rFonts w:ascii="Arial" w:hAnsi="Arial" w:cs="Arial"/>
        </w:rPr>
        <w:sectPr w:rsidR="00F13DCC" w:rsidRPr="002610A3" w:rsidSect="00016F5C">
          <w:pgSz w:w="11905" w:h="16837" w:code="9"/>
          <w:pgMar w:top="1701" w:right="851" w:bottom="1418" w:left="1418" w:header="680" w:footer="567" w:gutter="0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816"/>
        <w:gridCol w:w="5470"/>
        <w:gridCol w:w="835"/>
        <w:gridCol w:w="1518"/>
      </w:tblGrid>
      <w:tr w:rsidR="001978B6" w:rsidRPr="00733832" w14:paraId="27D91052" w14:textId="77777777" w:rsidTr="007A481C">
        <w:trPr>
          <w:trHeight w:val="284"/>
          <w:jc w:val="center"/>
        </w:trPr>
        <w:tc>
          <w:tcPr>
            <w:tcW w:w="9234" w:type="dxa"/>
            <w:gridSpan w:val="4"/>
            <w:shd w:val="clear" w:color="auto" w:fill="C6D9F1" w:themeFill="text2" w:themeFillTint="33"/>
            <w:vAlign w:val="center"/>
          </w:tcPr>
          <w:p w14:paraId="2D4E171A" w14:textId="77777777" w:rsidR="001978B6" w:rsidRPr="00733832" w:rsidRDefault="001978B6" w:rsidP="001978B6">
            <w:pPr>
              <w:jc w:val="center"/>
              <w:rPr>
                <w:rFonts w:ascii="Helvetica" w:hAnsi="Helvetica" w:cs="Arial"/>
                <w:b/>
                <w:bCs/>
                <w:sz w:val="22"/>
                <w:szCs w:val="22"/>
              </w:rPr>
            </w:pPr>
            <w:r w:rsidRPr="00733832">
              <w:rPr>
                <w:rFonts w:ascii="Helvetica" w:hAnsi="Helvetica" w:cs="Arial"/>
                <w:b/>
                <w:bCs/>
                <w:sz w:val="22"/>
                <w:szCs w:val="22"/>
              </w:rPr>
              <w:lastRenderedPageBreak/>
              <w:t>ESPECIFICACIÓ TÈCNICA</w:t>
            </w:r>
          </w:p>
        </w:tc>
      </w:tr>
      <w:tr w:rsidR="001978B6" w:rsidRPr="00733832" w14:paraId="7A242407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4D53E564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Núm. d’Ordre:</w:t>
            </w:r>
          </w:p>
        </w:tc>
        <w:tc>
          <w:tcPr>
            <w:tcW w:w="5240" w:type="dxa"/>
          </w:tcPr>
          <w:p w14:paraId="269411BC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ETG</w:t>
            </w:r>
          </w:p>
        </w:tc>
        <w:tc>
          <w:tcPr>
            <w:tcW w:w="800" w:type="dxa"/>
            <w:shd w:val="clear" w:color="auto" w:fill="E6E6E6"/>
          </w:tcPr>
          <w:p w14:paraId="19791C10" w14:textId="77777777" w:rsidR="001978B6" w:rsidRPr="00733832" w:rsidRDefault="001978B6" w:rsidP="001978B6">
            <w:pPr>
              <w:jc w:val="center"/>
              <w:rPr>
                <w:rFonts w:ascii="Arial" w:hAnsi="Arial" w:cs="Arial"/>
                <w:b/>
              </w:rPr>
            </w:pPr>
            <w:r w:rsidRPr="00733832">
              <w:rPr>
                <w:rFonts w:ascii="Arial" w:hAnsi="Arial" w:cs="Arial"/>
                <w:b/>
              </w:rPr>
              <w:t>Rev.:</w:t>
            </w:r>
          </w:p>
        </w:tc>
        <w:tc>
          <w:tcPr>
            <w:tcW w:w="1334" w:type="dxa"/>
          </w:tcPr>
          <w:p w14:paraId="56363F38" w14:textId="77777777" w:rsidR="001978B6" w:rsidRPr="00733832" w:rsidRDefault="001978B6" w:rsidP="001978B6">
            <w:pPr>
              <w:jc w:val="center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10/11/2009</w:t>
            </w:r>
          </w:p>
        </w:tc>
      </w:tr>
      <w:tr w:rsidR="001978B6" w:rsidRPr="00733832" w14:paraId="7DDF8138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578714D5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EQUIP:</w:t>
            </w:r>
          </w:p>
        </w:tc>
        <w:tc>
          <w:tcPr>
            <w:tcW w:w="7454" w:type="dxa"/>
            <w:gridSpan w:val="3"/>
          </w:tcPr>
          <w:p w14:paraId="7437059E" w14:textId="77777777" w:rsidR="001978B6" w:rsidRPr="00733832" w:rsidRDefault="001978B6" w:rsidP="001978B6">
            <w:pPr>
              <w:jc w:val="both"/>
              <w:outlineLvl w:val="0"/>
              <w:rPr>
                <w:rFonts w:ascii="Arial" w:hAnsi="Arial" w:cs="Arial"/>
              </w:rPr>
            </w:pPr>
            <w:bookmarkStart w:id="470" w:name="_Toc14429676"/>
            <w:bookmarkStart w:id="471" w:name="_Toc137214963"/>
            <w:r w:rsidRPr="00733832">
              <w:rPr>
                <w:rFonts w:ascii="Arial" w:hAnsi="Arial" w:cs="Arial"/>
              </w:rPr>
              <w:t>VENTOSA TRIFUNCIONAL CIN</w:t>
            </w:r>
            <w:r>
              <w:rPr>
                <w:rFonts w:ascii="Arial" w:hAnsi="Arial" w:cs="Arial"/>
              </w:rPr>
              <w:t>È</w:t>
            </w:r>
            <w:r w:rsidRPr="00733832">
              <w:rPr>
                <w:rFonts w:ascii="Arial" w:hAnsi="Arial" w:cs="Arial"/>
              </w:rPr>
              <w:t>TICA AMB V</w:t>
            </w:r>
            <w:r>
              <w:rPr>
                <w:rFonts w:ascii="Arial" w:hAnsi="Arial" w:cs="Arial"/>
              </w:rPr>
              <w:t>À</w:t>
            </w:r>
            <w:r w:rsidRPr="00733832">
              <w:rPr>
                <w:rFonts w:ascii="Arial" w:hAnsi="Arial" w:cs="Arial"/>
              </w:rPr>
              <w:t>LVULA DE TANCAMENT LENT</w:t>
            </w:r>
            <w:bookmarkEnd w:id="470"/>
            <w:bookmarkEnd w:id="471"/>
          </w:p>
        </w:tc>
      </w:tr>
      <w:tr w:rsidR="00D971DD" w:rsidRPr="00365A28" w14:paraId="475FAF5C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026D473F" w14:textId="77777777" w:rsidR="00D971DD" w:rsidRPr="00365A28" w:rsidRDefault="00D971DD" w:rsidP="0083056A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MARCA / FABR.</w:t>
            </w:r>
          </w:p>
        </w:tc>
        <w:tc>
          <w:tcPr>
            <w:tcW w:w="7454" w:type="dxa"/>
            <w:gridSpan w:val="3"/>
          </w:tcPr>
          <w:p w14:paraId="3552DFC7" w14:textId="77777777" w:rsidR="00D971DD" w:rsidRPr="00365A28" w:rsidRDefault="00EA6172" w:rsidP="0083056A">
            <w:pPr>
              <w:jc w:val="both"/>
              <w:outlineLvl w:val="1"/>
              <w:rPr>
                <w:rFonts w:ascii="Arial" w:hAnsi="Arial" w:cs="Arial"/>
              </w:rPr>
            </w:pPr>
            <w:bookmarkStart w:id="472" w:name="_Toc14429677"/>
            <w:bookmarkStart w:id="473" w:name="_Toc137214964"/>
            <w:r>
              <w:rPr>
                <w:rFonts w:ascii="Arial" w:hAnsi="Arial" w:cs="Arial"/>
              </w:rPr>
              <w:t xml:space="preserve">IRUA </w:t>
            </w:r>
            <w:r w:rsidR="00D971DD" w:rsidRPr="00733832">
              <w:rPr>
                <w:rFonts w:ascii="Arial" w:hAnsi="Arial" w:cs="Arial"/>
              </w:rPr>
              <w:t>Tech Ind</w:t>
            </w:r>
            <w:r w:rsidR="00303645">
              <w:rPr>
                <w:rFonts w:ascii="Arial" w:hAnsi="Arial" w:cs="Arial"/>
              </w:rPr>
              <w:t>ustries</w:t>
            </w:r>
            <w:bookmarkEnd w:id="472"/>
            <w:bookmarkEnd w:id="473"/>
            <w:r w:rsidR="00303645">
              <w:rPr>
                <w:rFonts w:ascii="Arial" w:hAnsi="Arial" w:cs="Arial"/>
              </w:rPr>
              <w:t xml:space="preserve"> </w:t>
            </w:r>
          </w:p>
        </w:tc>
      </w:tr>
      <w:tr w:rsidR="001978B6" w:rsidRPr="00733832" w14:paraId="353A244F" w14:textId="77777777" w:rsidTr="007A481C">
        <w:trPr>
          <w:trHeight w:val="227"/>
          <w:jc w:val="center"/>
        </w:trPr>
        <w:tc>
          <w:tcPr>
            <w:tcW w:w="1740" w:type="dxa"/>
            <w:shd w:val="clear" w:color="auto" w:fill="E6E6E6"/>
          </w:tcPr>
          <w:p w14:paraId="3CD733A4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SERVEI:</w:t>
            </w:r>
          </w:p>
        </w:tc>
        <w:tc>
          <w:tcPr>
            <w:tcW w:w="7454" w:type="dxa"/>
            <w:gridSpan w:val="3"/>
          </w:tcPr>
          <w:p w14:paraId="26E4DE8A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Control de grans quantitats d’aire, tant d’admissió com d’expulsió, de forma lenta i controlada, sense impacte per tancament ràpid</w:t>
            </w:r>
            <w:r w:rsidR="00BB717A">
              <w:rPr>
                <w:rFonts w:ascii="Arial" w:hAnsi="Arial" w:cs="Arial"/>
              </w:rPr>
              <w:t>.</w:t>
            </w:r>
          </w:p>
        </w:tc>
      </w:tr>
      <w:tr w:rsidR="00BB717A" w:rsidRPr="00733832" w14:paraId="2CBF1E7C" w14:textId="77777777" w:rsidTr="007A481C">
        <w:trPr>
          <w:trHeight w:val="227"/>
          <w:jc w:val="center"/>
        </w:trPr>
        <w:tc>
          <w:tcPr>
            <w:tcW w:w="9234" w:type="dxa"/>
            <w:gridSpan w:val="4"/>
            <w:shd w:val="clear" w:color="auto" w:fill="auto"/>
          </w:tcPr>
          <w:p w14:paraId="128FABD1" w14:textId="77777777" w:rsidR="00BB717A" w:rsidRPr="00733832" w:rsidRDefault="00BB717A" w:rsidP="00BB717A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A instal·lar en la impulsió de bombes verticals de 1500 l/s de cabal unitari, amb expulsió instantània de 2,5 m</w:t>
            </w:r>
            <w:r>
              <w:rPr>
                <w:rFonts w:ascii="Arial" w:hAnsi="Arial" w:cs="Arial"/>
              </w:rPr>
              <w:t>³</w:t>
            </w:r>
            <w:r w:rsidRPr="00733832">
              <w:rPr>
                <w:rFonts w:ascii="Arial" w:hAnsi="Arial" w:cs="Arial"/>
              </w:rPr>
              <w:t>/s d’aire, per bombament d’aigua a 7 bars.</w:t>
            </w:r>
          </w:p>
        </w:tc>
      </w:tr>
    </w:tbl>
    <w:p w14:paraId="3B013F4F" w14:textId="77777777" w:rsidR="005828B3" w:rsidRPr="002610A3" w:rsidRDefault="005828B3" w:rsidP="00677FF9">
      <w:pPr>
        <w:widowControl/>
        <w:spacing w:line="360" w:lineRule="auto"/>
        <w:jc w:val="both"/>
        <w:rPr>
          <w:rFonts w:ascii="Arial" w:eastAsia="Times New Roman" w:hAnsi="Arial" w:cs="Arial"/>
        </w:rPr>
      </w:pPr>
    </w:p>
    <w:p w14:paraId="39E67F62" w14:textId="77777777" w:rsidR="001978B6" w:rsidRPr="000B74FE" w:rsidRDefault="00377721" w:rsidP="000B74FE">
      <w:pPr>
        <w:widowControl/>
        <w:spacing w:line="600" w:lineRule="auto"/>
        <w:jc w:val="both"/>
        <w:rPr>
          <w:rFonts w:ascii="Arial" w:hAnsi="Arial" w:cs="Arial"/>
          <w:b/>
          <w:bCs/>
          <w:i/>
        </w:rPr>
      </w:pPr>
      <w:r w:rsidRPr="000B74FE">
        <w:rPr>
          <w:rFonts w:ascii="Arial" w:hAnsi="Arial" w:cs="Arial"/>
          <w:i/>
          <w:noProof/>
          <w:snapToGrid/>
          <w:lang w:val="es-E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3B886C26" wp14:editId="7BA9B548">
                <wp:simplePos x="0" y="0"/>
                <wp:positionH relativeFrom="column">
                  <wp:align>left</wp:align>
                </wp:positionH>
                <wp:positionV relativeFrom="paragraph">
                  <wp:posOffset>215900</wp:posOffset>
                </wp:positionV>
                <wp:extent cx="6120000" cy="0"/>
                <wp:effectExtent l="0" t="0" r="33655" b="19050"/>
                <wp:wrapNone/>
                <wp:docPr id="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8AD50F" id="Line 59" o:spid="_x0000_s1026" style="position:absolute;z-index:251670016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from="0,17pt" to="481.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Z4yEQIAACk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" strokeweight=".5pt"/>
            </w:pict>
          </mc:Fallback>
        </mc:AlternateContent>
      </w:r>
      <w:r w:rsidR="001978B6" w:rsidRPr="000B74FE">
        <w:rPr>
          <w:rFonts w:ascii="Arial" w:hAnsi="Arial" w:cs="Arial"/>
          <w:b/>
          <w:bCs/>
          <w:i/>
        </w:rPr>
        <w:t>CARACTERÍSTIQUES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0" w:type="dxa"/>
          <w:bottom w:w="113" w:type="dxa"/>
          <w:right w:w="113" w:type="dxa"/>
        </w:tblCellMar>
        <w:tblLook w:val="01E0" w:firstRow="1" w:lastRow="1" w:firstColumn="1" w:lastColumn="1" w:noHBand="0" w:noVBand="0"/>
      </w:tblPr>
      <w:tblGrid>
        <w:gridCol w:w="1560"/>
        <w:gridCol w:w="850"/>
        <w:gridCol w:w="7229"/>
      </w:tblGrid>
      <w:tr w:rsidR="001978B6" w:rsidRPr="00733832" w14:paraId="367FA6C1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B1A998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Grandària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CC401A2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DN 100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 xml:space="preserve">DN 400 </w:t>
            </w:r>
          </w:p>
        </w:tc>
      </w:tr>
      <w:tr w:rsidR="001978B6" w:rsidRPr="00733832" w14:paraId="63621110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2CFA2D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Pressions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0A8675CE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PN 10 </w:t>
            </w:r>
            <w:r w:rsidRPr="00733832">
              <w:rPr>
                <w:rFonts w:ascii="Arial" w:hAnsi="Arial" w:cs="Arial"/>
              </w:rPr>
              <w:sym w:font="UniversalMath1 BT" w:char="F034"/>
            </w:r>
            <w:r w:rsidRPr="00733832">
              <w:rPr>
                <w:rFonts w:ascii="Arial" w:hAnsi="Arial" w:cs="Arial"/>
              </w:rPr>
              <w:t>PN 25; PN 40 i PN 64 sota demanda</w:t>
            </w:r>
          </w:p>
        </w:tc>
      </w:tr>
      <w:tr w:rsidR="001978B6" w:rsidRPr="00733832" w14:paraId="2E2CB615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35799D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2875DF7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</w:p>
        </w:tc>
      </w:tr>
      <w:tr w:rsidR="001978B6" w:rsidRPr="00733832" w14:paraId="6C39666C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5205F2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>MATERIALS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59BABEDF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</w:p>
        </w:tc>
      </w:tr>
      <w:tr w:rsidR="001978B6" w:rsidRPr="00733832" w14:paraId="64B13A0F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1B2F46" w14:textId="77777777" w:rsidR="001978B6" w:rsidRPr="00733832" w:rsidRDefault="001978B6" w:rsidP="001978B6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Ventosa</w:t>
            </w:r>
          </w:p>
          <w:p w14:paraId="3AF17BF4" w14:textId="77777777" w:rsidR="001978B6" w:rsidRPr="00733832" w:rsidRDefault="001978B6" w:rsidP="001978B6">
            <w:pPr>
              <w:spacing w:line="360" w:lineRule="auto"/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Cos i tapa</w:t>
            </w:r>
          </w:p>
          <w:p w14:paraId="5D2D0C4A" w14:textId="77777777" w:rsidR="001978B6" w:rsidRPr="00733832" w:rsidRDefault="001978B6" w:rsidP="001978B6">
            <w:pPr>
              <w:spacing w:line="360" w:lineRule="auto"/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Boies i flotador</w:t>
            </w:r>
          </w:p>
          <w:p w14:paraId="243D6C1E" w14:textId="77777777" w:rsidR="001978B6" w:rsidRPr="00733832" w:rsidRDefault="001978B6" w:rsidP="001978B6">
            <w:pPr>
              <w:spacing w:line="360" w:lineRule="auto"/>
              <w:ind w:left="357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Seient </w:t>
            </w:r>
          </w:p>
          <w:p w14:paraId="636990B1" w14:textId="77777777" w:rsidR="001978B6" w:rsidRPr="00733832" w:rsidRDefault="001978B6" w:rsidP="001978B6">
            <w:pPr>
              <w:spacing w:line="360" w:lineRule="auto"/>
              <w:ind w:left="357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Pintura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63E0AF50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3DB2882C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051EE059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Fosa modular GJS500-7 </w:t>
            </w:r>
          </w:p>
          <w:p w14:paraId="0C915A14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INOX A304</w:t>
            </w:r>
          </w:p>
          <w:p w14:paraId="3F395708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NBR/EPDM de gran durabilitat  </w:t>
            </w:r>
          </w:p>
          <w:p w14:paraId="15CC965D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Interna i externa de 200 micres d’epòxid no tòxic  </w:t>
            </w:r>
          </w:p>
        </w:tc>
      </w:tr>
      <w:tr w:rsidR="001978B6" w:rsidRPr="00733832" w14:paraId="4AA74BBC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0D4E34" w14:textId="77777777" w:rsidR="001978B6" w:rsidRPr="00733832" w:rsidRDefault="001978B6" w:rsidP="001978B6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733832">
              <w:rPr>
                <w:rFonts w:ascii="Arial" w:hAnsi="Arial" w:cs="Arial"/>
                <w:b/>
                <w:bCs/>
              </w:rPr>
              <w:t>Vàlvula tancament lent</w:t>
            </w:r>
          </w:p>
          <w:p w14:paraId="5F7E0B4A" w14:textId="77777777" w:rsidR="001978B6" w:rsidRPr="00733832" w:rsidRDefault="001978B6" w:rsidP="001978B6">
            <w:pPr>
              <w:spacing w:line="360" w:lineRule="auto"/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Cos </w:t>
            </w:r>
          </w:p>
          <w:p w14:paraId="0183ED07" w14:textId="77777777" w:rsidR="001978B6" w:rsidRPr="00733832" w:rsidRDefault="001978B6" w:rsidP="001978B6">
            <w:pPr>
              <w:spacing w:line="360" w:lineRule="auto"/>
              <w:ind w:left="360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Mecanismes </w:t>
            </w:r>
          </w:p>
          <w:p w14:paraId="3D28E289" w14:textId="77777777" w:rsidR="001978B6" w:rsidRPr="00733832" w:rsidRDefault="001978B6" w:rsidP="001978B6">
            <w:pPr>
              <w:spacing w:line="360" w:lineRule="auto"/>
              <w:ind w:left="357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Anell del seient </w:t>
            </w:r>
          </w:p>
          <w:p w14:paraId="64877610" w14:textId="77777777" w:rsidR="001978B6" w:rsidRPr="00733832" w:rsidRDefault="001978B6" w:rsidP="001978B6">
            <w:pPr>
              <w:spacing w:line="360" w:lineRule="auto"/>
              <w:ind w:left="357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Pintura</w:t>
            </w: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3BC93661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  <w:p w14:paraId="3137F6AA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Fosa modular GJS500-7 </w:t>
            </w:r>
          </w:p>
          <w:p w14:paraId="4AFE9FEA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Bronze i inoxidable </w:t>
            </w:r>
          </w:p>
          <w:p w14:paraId="2549AAC7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NBR/EPDM </w:t>
            </w:r>
          </w:p>
          <w:p w14:paraId="162954CF" w14:textId="77777777" w:rsidR="001978B6" w:rsidRPr="00733832" w:rsidRDefault="001978B6" w:rsidP="001978B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Interna i externa de 200 micres d’epòxid no tòxic  </w:t>
            </w:r>
          </w:p>
        </w:tc>
      </w:tr>
      <w:tr w:rsidR="001978B6" w:rsidRPr="00733832" w14:paraId="285A8BBD" w14:textId="77777777" w:rsidTr="00925084">
        <w:trPr>
          <w:jc w:val="center"/>
        </w:trPr>
        <w:tc>
          <w:tcPr>
            <w:tcW w:w="24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115087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  <w:u w:val="single"/>
              </w:rPr>
            </w:pPr>
          </w:p>
        </w:tc>
        <w:tc>
          <w:tcPr>
            <w:tcW w:w="7229" w:type="dxa"/>
            <w:tcBorders>
              <w:top w:val="nil"/>
              <w:left w:val="nil"/>
              <w:bottom w:val="nil"/>
              <w:right w:val="nil"/>
            </w:tcBorders>
          </w:tcPr>
          <w:p w14:paraId="264B0DBB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</w:p>
        </w:tc>
      </w:tr>
      <w:tr w:rsidR="001978B6" w:rsidRPr="00733832" w14:paraId="287F5297" w14:textId="77777777" w:rsidTr="00925084">
        <w:trPr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34AF8C1B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MODEL  </w:t>
            </w:r>
          </w:p>
        </w:tc>
        <w:tc>
          <w:tcPr>
            <w:tcW w:w="807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9EB55C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Figura 9</w:t>
            </w:r>
            <w:r w:rsidR="003F3DB7">
              <w:rPr>
                <w:rFonts w:ascii="Arial" w:hAnsi="Arial" w:cs="Arial"/>
              </w:rPr>
              <w:t>3</w:t>
            </w:r>
            <w:r w:rsidRPr="00733832">
              <w:rPr>
                <w:rFonts w:ascii="Arial" w:hAnsi="Arial" w:cs="Arial"/>
              </w:rPr>
              <w:t xml:space="preserve">0 + 284 </w:t>
            </w:r>
          </w:p>
          <w:p w14:paraId="5CA0642F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 xml:space="preserve">NOTA IMPORTANT: sense ràcords a la clapeta de tancament de la vàlvula. </w:t>
            </w:r>
          </w:p>
          <w:p w14:paraId="10305025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</w:p>
        </w:tc>
      </w:tr>
      <w:tr w:rsidR="001978B6" w:rsidRPr="00733832" w14:paraId="479DB820" w14:textId="77777777" w:rsidTr="00925084">
        <w:trPr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14:paraId="379038B5" w14:textId="77777777" w:rsidR="001978B6" w:rsidRPr="00733832" w:rsidRDefault="001978B6" w:rsidP="001978B6">
            <w:pPr>
              <w:rPr>
                <w:rFonts w:ascii="Arial" w:hAnsi="Arial" w:cs="Arial"/>
                <w:b/>
                <w:bCs/>
                <w:u w:val="single"/>
              </w:rPr>
            </w:pPr>
            <w:r w:rsidRPr="00733832">
              <w:rPr>
                <w:rFonts w:ascii="Arial" w:hAnsi="Arial" w:cs="Arial"/>
                <w:b/>
                <w:bCs/>
                <w:u w:val="single"/>
              </w:rPr>
              <w:t xml:space="preserve">FABRICANT </w:t>
            </w:r>
          </w:p>
        </w:tc>
        <w:tc>
          <w:tcPr>
            <w:tcW w:w="807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DC4707" w14:textId="77777777" w:rsidR="001978B6" w:rsidRPr="00733832" w:rsidRDefault="001978B6" w:rsidP="001978B6">
            <w:pPr>
              <w:jc w:val="both"/>
              <w:rPr>
                <w:rFonts w:ascii="Arial" w:hAnsi="Arial" w:cs="Arial"/>
              </w:rPr>
            </w:pPr>
            <w:r w:rsidRPr="00733832">
              <w:rPr>
                <w:rFonts w:ascii="Arial" w:hAnsi="Arial" w:cs="Arial"/>
              </w:rPr>
              <w:t>IRUA  Tech Ind</w:t>
            </w:r>
            <w:r w:rsidR="00303645">
              <w:rPr>
                <w:rFonts w:ascii="Arial" w:hAnsi="Arial" w:cs="Arial"/>
              </w:rPr>
              <w:t>ustries</w:t>
            </w:r>
            <w:r w:rsidR="00BB489F">
              <w:rPr>
                <w:rFonts w:ascii="Arial" w:hAnsi="Arial" w:cs="Arial"/>
              </w:rPr>
              <w:t xml:space="preserve"> o similar</w:t>
            </w:r>
          </w:p>
        </w:tc>
      </w:tr>
    </w:tbl>
    <w:p w14:paraId="08AD82A3" w14:textId="77777777" w:rsidR="001978B6" w:rsidRDefault="001978B6" w:rsidP="001978B6">
      <w:pPr>
        <w:jc w:val="both"/>
        <w:rPr>
          <w:rFonts w:ascii="Arial" w:hAnsi="Arial" w:cs="Arial"/>
        </w:rPr>
      </w:pPr>
    </w:p>
    <w:p w14:paraId="037966FC" w14:textId="77777777" w:rsidR="00FD05B7" w:rsidRPr="002610A3" w:rsidRDefault="00FD05B7" w:rsidP="001978B6">
      <w:pPr>
        <w:jc w:val="both"/>
        <w:rPr>
          <w:rFonts w:ascii="Arial" w:hAnsi="Arial" w:cs="Arial"/>
        </w:rPr>
      </w:pPr>
    </w:p>
    <w:sectPr w:rsidR="00FD05B7" w:rsidRPr="002610A3" w:rsidSect="00016F5C">
      <w:headerReference w:type="even" r:id="rId25"/>
      <w:footerReference w:type="even" r:id="rId26"/>
      <w:headerReference w:type="first" r:id="rId27"/>
      <w:footerReference w:type="first" r:id="rId28"/>
      <w:pgSz w:w="11905" w:h="16837" w:code="9"/>
      <w:pgMar w:top="1701" w:right="851" w:bottom="1418" w:left="1418" w:header="680" w:footer="56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BB3CE2" w14:textId="77777777" w:rsidR="00297E34" w:rsidRDefault="00297E34">
      <w:r>
        <w:separator/>
      </w:r>
    </w:p>
  </w:endnote>
  <w:endnote w:type="continuationSeparator" w:id="0">
    <w:p w14:paraId="155F3DB1" w14:textId="77777777" w:rsidR="00297E34" w:rsidRDefault="00297E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alMath1 BT">
    <w:panose1 w:val="05050102010205020602"/>
    <w:charset w:val="02"/>
    <w:family w:val="roman"/>
    <w:pitch w:val="variable"/>
    <w:sig w:usb0="00000000" w:usb1="10000000" w:usb2="00000000" w:usb3="00000000" w:csb0="80000000" w:csb1="00000000"/>
  </w:font>
  <w:font w:name="Helvetica-Condense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37" w:type="dxa"/>
      <w:jc w:val="center"/>
      <w:tblBorders>
        <w:top w:val="single" w:sz="8" w:space="0" w:color="7F7F7F" w:themeColor="text1" w:themeTint="80"/>
      </w:tblBorders>
      <w:tblLayout w:type="fixed"/>
      <w:tblCellMar>
        <w:top w:w="28" w:type="dxa"/>
        <w:left w:w="28" w:type="dxa"/>
        <w:bottom w:w="28" w:type="dxa"/>
        <w:right w:w="28" w:type="dxa"/>
      </w:tblCellMar>
      <w:tblLook w:val="01E0" w:firstRow="1" w:lastRow="1" w:firstColumn="1" w:lastColumn="1" w:noHBand="0" w:noVBand="0"/>
    </w:tblPr>
    <w:tblGrid>
      <w:gridCol w:w="3855"/>
      <w:gridCol w:w="5102"/>
      <w:gridCol w:w="258"/>
      <w:gridCol w:w="422"/>
    </w:tblGrid>
    <w:tr w:rsidR="00297E34" w:rsidRPr="00A941B7" w14:paraId="081E903E" w14:textId="77777777" w:rsidTr="007612DC">
      <w:trPr>
        <w:trHeight w:val="340"/>
        <w:jc w:val="center"/>
      </w:trPr>
      <w:tc>
        <w:tcPr>
          <w:tcW w:w="3855" w:type="dxa"/>
          <w:shd w:val="clear" w:color="auto" w:fill="auto"/>
          <w:vAlign w:val="center"/>
        </w:tcPr>
        <w:p w14:paraId="003B7E8D" w14:textId="77777777" w:rsidR="00297E34" w:rsidRPr="00A941B7" w:rsidRDefault="00297E34" w:rsidP="00016F5C">
          <w:pPr>
            <w:pStyle w:val="Encabezado"/>
            <w:ind w:left="57"/>
            <w:rPr>
              <w:rFonts w:ascii="Helvetica" w:hAnsi="Helvetica"/>
              <w:b/>
              <w:bCs/>
              <w:color w:val="4D4D4D"/>
              <w:sz w:val="18"/>
              <w:szCs w:val="18"/>
            </w:rPr>
          </w:pPr>
          <w:r w:rsidRPr="004D787A">
            <w:rPr>
              <w:rFonts w:ascii="Helvetica" w:hAnsi="Helvetica"/>
              <w:b/>
              <w:bCs/>
              <w:color w:val="595959" w:themeColor="text1" w:themeTint="A6"/>
            </w:rPr>
            <w:t>D</w:t>
          </w:r>
          <w:r w:rsidRPr="004D787A">
            <w:rPr>
              <w:rFonts w:ascii="Helvetica" w:hAnsi="Helvetica"/>
              <w:b/>
              <w:bCs/>
              <w:color w:val="595959" w:themeColor="text1" w:themeTint="A6"/>
              <w:sz w:val="18"/>
              <w:szCs w:val="18"/>
            </w:rPr>
            <w:t>OCUMENT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</w:t>
          </w:r>
          <w:r>
            <w:rPr>
              <w:rFonts w:ascii="Helvetica" w:hAnsi="Helvetica"/>
              <w:b/>
              <w:bCs/>
              <w:color w:val="0070C0"/>
            </w:rPr>
            <w:t>3</w:t>
          </w:r>
          <w:r w:rsidRPr="001E18C3">
            <w:rPr>
              <w:rFonts w:ascii="Helvetica" w:hAnsi="Helvetica"/>
              <w:b/>
              <w:bCs/>
              <w:color w:val="0070C0"/>
            </w:rPr>
            <w:t>.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 xml:space="preserve">LECS DE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>RESCIPCIONS</w:t>
          </w:r>
        </w:p>
      </w:tc>
      <w:tc>
        <w:tcPr>
          <w:tcW w:w="5102" w:type="dxa"/>
          <w:vAlign w:val="center"/>
        </w:tcPr>
        <w:p w14:paraId="0572A44B" w14:textId="77777777" w:rsidR="00297E34" w:rsidRPr="008E600D" w:rsidRDefault="00297E34" w:rsidP="003A0F14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18"/>
              <w:szCs w:val="18"/>
            </w:rPr>
          </w:pPr>
          <w:r>
            <w:rPr>
              <w:rFonts w:ascii="Helvetica" w:hAnsi="Helvetica"/>
              <w:color w:val="595959" w:themeColor="text1" w:themeTint="A6"/>
            </w:rPr>
            <w:t>ET-</w:t>
          </w:r>
          <w:r>
            <w:rPr>
              <w:rFonts w:ascii="Helvetica" w:hAnsi="Helvetica"/>
              <w:color w:val="595959" w:themeColor="text1" w:themeTint="A6"/>
              <w:sz w:val="18"/>
              <w:szCs w:val="18"/>
            </w:rPr>
            <w:t>EQUIPS MECÀNICS / HIDRÀULICS</w:t>
          </w:r>
        </w:p>
      </w:tc>
      <w:tc>
        <w:tcPr>
          <w:tcW w:w="258" w:type="dxa"/>
          <w:vAlign w:val="center"/>
        </w:tcPr>
        <w:p w14:paraId="1A158626" w14:textId="77777777" w:rsidR="00297E34" w:rsidRPr="008E600D" w:rsidRDefault="00297E34" w:rsidP="00016F5C">
          <w:pPr>
            <w:pStyle w:val="Encabezado"/>
            <w:ind w:left="57"/>
            <w:jc w:val="center"/>
            <w:rPr>
              <w:rFonts w:ascii="Helvetica" w:hAnsi="Helvetica"/>
              <w:color w:val="0070C0"/>
              <w:sz w:val="16"/>
              <w:szCs w:val="16"/>
            </w:rPr>
          </w:pPr>
          <w:r w:rsidRPr="008E600D">
            <w:rPr>
              <w:rFonts w:ascii="Helvetica" w:hAnsi="Helvetica"/>
              <w:color w:val="0070C0"/>
              <w:sz w:val="16"/>
              <w:szCs w:val="16"/>
            </w:rPr>
            <w:sym w:font="Wingdings" w:char="F0A7"/>
          </w:r>
        </w:p>
      </w:tc>
      <w:tc>
        <w:tcPr>
          <w:tcW w:w="422" w:type="dxa"/>
          <w:shd w:val="clear" w:color="auto" w:fill="auto"/>
          <w:vAlign w:val="center"/>
        </w:tcPr>
        <w:p w14:paraId="46C82ACB" w14:textId="77777777" w:rsidR="00297E34" w:rsidRPr="00A941B7" w:rsidRDefault="00297E34" w:rsidP="00016F5C">
          <w:pPr>
            <w:pStyle w:val="Encabezado"/>
            <w:ind w:left="57"/>
            <w:jc w:val="center"/>
            <w:rPr>
              <w:rFonts w:ascii="Helvetica" w:hAnsi="Helvetica" w:cs="Tahoma"/>
              <w:color w:val="4D4D4D"/>
              <w:sz w:val="18"/>
              <w:szCs w:val="18"/>
            </w:rPr>
          </w:pP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begin"/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instrText xml:space="preserve"> PAGE </w:instrTex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separate"/>
          </w:r>
          <w:r>
            <w:rPr>
              <w:rStyle w:val="Nmerodepgina"/>
              <w:rFonts w:ascii="Helvetica" w:hAnsi="Helvetica"/>
              <w:noProof/>
              <w:color w:val="4D4D4D"/>
              <w:sz w:val="18"/>
              <w:szCs w:val="18"/>
            </w:rPr>
            <w:t>5</w: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end"/>
          </w:r>
        </w:p>
      </w:tc>
    </w:tr>
  </w:tbl>
  <w:p w14:paraId="17905844" w14:textId="77777777" w:rsidR="00297E34" w:rsidRPr="009351EB" w:rsidRDefault="00297E34" w:rsidP="00016F5C">
    <w:pPr>
      <w:pStyle w:val="Piedepgina"/>
      <w:rPr>
        <w:rFonts w:ascii="Arial" w:hAnsi="Arial" w:cs="Arial"/>
        <w:sz w:val="8"/>
        <w:szCs w:val="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993E40" w14:textId="77777777" w:rsidR="00297E34" w:rsidRDefault="00297E34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CCBB" w14:textId="77777777" w:rsidR="00297E34" w:rsidRDefault="00297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9C964D" w14:textId="77777777" w:rsidR="00297E34" w:rsidRDefault="00297E34">
      <w:r>
        <w:separator/>
      </w:r>
    </w:p>
  </w:footnote>
  <w:footnote w:type="continuationSeparator" w:id="0">
    <w:p w14:paraId="05702805" w14:textId="77777777" w:rsidR="00297E34" w:rsidRDefault="00297E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38" w:type="dxa"/>
      <w:jc w:val="center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984"/>
      <w:gridCol w:w="6520"/>
      <w:gridCol w:w="1134"/>
    </w:tblGrid>
    <w:tr w:rsidR="00297E34" w:rsidRPr="00A20112" w14:paraId="32B7BD46" w14:textId="77777777" w:rsidTr="007612DC">
      <w:trPr>
        <w:cantSplit/>
        <w:trHeight w:val="340"/>
        <w:jc w:val="center"/>
      </w:trPr>
      <w:tc>
        <w:tcPr>
          <w:tcW w:w="1984" w:type="dxa"/>
          <w:shd w:val="clear" w:color="auto" w:fill="auto"/>
          <w:vAlign w:val="center"/>
        </w:tcPr>
        <w:p w14:paraId="651AC4B0" w14:textId="77777777" w:rsidR="00297E34" w:rsidRPr="00A20112" w:rsidRDefault="00297E34" w:rsidP="00016F5C">
          <w:pPr>
            <w:pStyle w:val="Encabezado"/>
            <w:ind w:left="57"/>
            <w:rPr>
              <w:rFonts w:ascii="Helvetica" w:hAnsi="Helvetica"/>
              <w:color w:val="4D4D4D"/>
              <w:sz w:val="18"/>
              <w:szCs w:val="18"/>
            </w:rPr>
          </w:pPr>
          <w:r>
            <w:rPr>
              <w:rFonts w:ascii="Helvetica" w:hAnsi="Helvetica"/>
              <w:noProof/>
              <w:color w:val="4D4D4D"/>
              <w:sz w:val="18"/>
              <w:szCs w:val="18"/>
              <w:lang w:val="es-ES"/>
            </w:rPr>
            <w:drawing>
              <wp:inline distT="0" distB="0" distL="0" distR="0" wp14:anchorId="06D2DDD2" wp14:editId="62947523">
                <wp:extent cx="1046931" cy="324000"/>
                <wp:effectExtent l="0" t="0" r="0" b="0"/>
                <wp:docPr id="107" name="Imagen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Anagrama CAT-P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6931" cy="32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right w:val="single" w:sz="8" w:space="0" w:color="0070C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14:paraId="4EF883CF" w14:textId="1B0783F7" w:rsidR="00297E34" w:rsidRPr="00863328" w:rsidRDefault="00BE7B83" w:rsidP="00D7495E">
          <w:pPr>
            <w:pStyle w:val="Encabezado"/>
            <w:ind w:left="57"/>
            <w:jc w:val="right"/>
            <w:rPr>
              <w:rFonts w:ascii="Helvetica" w:hAnsi="Helvetica" w:cs="Tahoma"/>
              <w:color w:val="595959" w:themeColor="text1" w:themeTint="A6"/>
              <w:sz w:val="16"/>
              <w:szCs w:val="16"/>
            </w:rPr>
          </w:pPr>
          <w:r>
            <w:rPr>
              <w:rFonts w:ascii="Helvetica" w:hAnsi="Helvetica" w:cs="Tahoma"/>
              <w:color w:val="595959" w:themeColor="text1" w:themeTint="A6"/>
              <w:sz w:val="16"/>
              <w:szCs w:val="16"/>
            </w:rPr>
            <w:t>__________________________________________</w:t>
          </w:r>
        </w:p>
      </w:tc>
      <w:tc>
        <w:tcPr>
          <w:tcW w:w="1134" w:type="dxa"/>
          <w:tcBorders>
            <w:left w:val="single" w:sz="8" w:space="0" w:color="0070C0"/>
          </w:tcBorders>
          <w:shd w:val="clear" w:color="auto" w:fill="auto"/>
          <w:vAlign w:val="center"/>
        </w:tcPr>
        <w:p w14:paraId="2EE56DF3" w14:textId="3DA369BF" w:rsidR="00297E34" w:rsidRPr="003940B9" w:rsidRDefault="00BE7B83" w:rsidP="00BE7B83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16"/>
              <w:szCs w:val="16"/>
            </w:rPr>
          </w:pPr>
          <w:r>
            <w:rPr>
              <w:rFonts w:ascii="Helvetica" w:hAnsi="Helvetica"/>
              <w:b/>
              <w:color w:val="002060"/>
              <w:sz w:val="16"/>
              <w:szCs w:val="16"/>
            </w:rPr>
            <w:t>XX00</w:t>
          </w:r>
          <w:r w:rsidR="00297E34" w:rsidRPr="003940B9">
            <w:rPr>
              <w:rFonts w:ascii="Helvetica" w:hAnsi="Helvetica"/>
              <w:b/>
              <w:color w:val="002060"/>
              <w:sz w:val="16"/>
              <w:szCs w:val="16"/>
            </w:rPr>
            <w:t>P</w:t>
          </w:r>
        </w:p>
      </w:tc>
    </w:tr>
    <w:tr w:rsidR="00297E34" w:rsidRPr="000C5B14" w14:paraId="04215A5F" w14:textId="77777777" w:rsidTr="007612DC">
      <w:trPr>
        <w:cantSplit/>
        <w:trHeight w:val="20"/>
        <w:jc w:val="center"/>
      </w:trPr>
      <w:tc>
        <w:tcPr>
          <w:tcW w:w="198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14:paraId="4DE4F089" w14:textId="77777777" w:rsidR="00297E34" w:rsidRPr="000C5B14" w:rsidRDefault="00297E34" w:rsidP="00016F5C">
          <w:pPr>
            <w:pStyle w:val="Encabezado"/>
            <w:ind w:left="57"/>
            <w:rPr>
              <w:rFonts w:ascii="Helvetica" w:hAnsi="Helvetica"/>
              <w:noProof/>
              <w:color w:val="4D4D4D"/>
              <w:sz w:val="6"/>
              <w:szCs w:val="6"/>
              <w:lang w:eastAsia="ca-ES"/>
            </w:rPr>
          </w:pPr>
        </w:p>
      </w:tc>
      <w:tc>
        <w:tcPr>
          <w:tcW w:w="6520" w:type="dxa"/>
          <w:tcBorders>
            <w:bottom w:val="single" w:sz="8" w:space="0" w:color="7F7F7F" w:themeColor="text1" w:themeTint="8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14:paraId="62EC83E5" w14:textId="77777777" w:rsidR="00297E34" w:rsidRPr="000C5B14" w:rsidRDefault="00297E34" w:rsidP="00016F5C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6"/>
              <w:szCs w:val="6"/>
            </w:rPr>
          </w:pPr>
        </w:p>
      </w:tc>
      <w:tc>
        <w:tcPr>
          <w:tcW w:w="113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14:paraId="268CD703" w14:textId="77777777" w:rsidR="00297E34" w:rsidRPr="000C5B14" w:rsidRDefault="00297E34" w:rsidP="00016F5C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6"/>
              <w:szCs w:val="6"/>
            </w:rPr>
          </w:pPr>
        </w:p>
      </w:tc>
    </w:tr>
  </w:tbl>
  <w:p w14:paraId="0E949E8B" w14:textId="77777777" w:rsidR="00297E34" w:rsidRPr="007C6824" w:rsidRDefault="00297E34" w:rsidP="00016F5C">
    <w:pPr>
      <w:pStyle w:val="Encabezado"/>
      <w:rPr>
        <w:rFonts w:ascii="Arial" w:hAnsi="Arial" w:cs="Arial"/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6675E6" w14:textId="77777777" w:rsidR="00297E34" w:rsidRDefault="00297E3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657B69" w14:textId="77777777" w:rsidR="00297E34" w:rsidRDefault="00297E3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14E2B"/>
    <w:multiLevelType w:val="hybridMultilevel"/>
    <w:tmpl w:val="102CD1E4"/>
    <w:lvl w:ilvl="0" w:tplc="93E42510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>
      <w:start w:val="1"/>
      <w:numFmt w:val="bullet"/>
      <w:lvlText w:val="o"/>
      <w:lvlJc w:val="left"/>
      <w:pPr>
        <w:tabs>
          <w:tab w:val="num" w:pos="1100"/>
        </w:tabs>
        <w:ind w:left="1100" w:hanging="360"/>
      </w:pPr>
      <w:rPr>
        <w:rFonts w:ascii="Courier New" w:hAnsi="Courier New" w:cs="Courier New" w:hint="default"/>
      </w:rPr>
    </w:lvl>
    <w:lvl w:ilvl="2" w:tplc="04030005">
      <w:start w:val="1"/>
      <w:numFmt w:val="bullet"/>
      <w:lvlText w:val=""/>
      <w:lvlJc w:val="left"/>
      <w:pPr>
        <w:tabs>
          <w:tab w:val="num" w:pos="1820"/>
        </w:tabs>
        <w:ind w:left="182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540"/>
        </w:tabs>
        <w:ind w:left="254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260"/>
        </w:tabs>
        <w:ind w:left="326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980"/>
        </w:tabs>
        <w:ind w:left="398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700"/>
        </w:tabs>
        <w:ind w:left="470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420"/>
        </w:tabs>
        <w:ind w:left="542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140"/>
        </w:tabs>
        <w:ind w:left="6140" w:hanging="360"/>
      </w:pPr>
      <w:rPr>
        <w:rFonts w:ascii="Wingdings" w:hAnsi="Wingdings" w:hint="default"/>
      </w:rPr>
    </w:lvl>
  </w:abstractNum>
  <w:abstractNum w:abstractNumId="1" w15:restartNumberingAfterBreak="0">
    <w:nsid w:val="01EB4A4D"/>
    <w:multiLevelType w:val="hybridMultilevel"/>
    <w:tmpl w:val="572CCA70"/>
    <w:lvl w:ilvl="0" w:tplc="55E6BBBA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tabs>
          <w:tab w:val="num" w:pos="703"/>
        </w:tabs>
        <w:ind w:left="703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1423"/>
        </w:tabs>
        <w:ind w:left="1423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143"/>
        </w:tabs>
        <w:ind w:left="2143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2863"/>
        </w:tabs>
        <w:ind w:left="2863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583"/>
        </w:tabs>
        <w:ind w:left="3583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303"/>
        </w:tabs>
        <w:ind w:left="4303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023"/>
        </w:tabs>
        <w:ind w:left="5023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743"/>
        </w:tabs>
        <w:ind w:left="5743" w:hanging="360"/>
      </w:pPr>
      <w:rPr>
        <w:rFonts w:ascii="Wingdings" w:hAnsi="Wingdings" w:hint="default"/>
      </w:rPr>
    </w:lvl>
  </w:abstractNum>
  <w:abstractNum w:abstractNumId="2" w15:restartNumberingAfterBreak="0">
    <w:nsid w:val="0A144232"/>
    <w:multiLevelType w:val="hybridMultilevel"/>
    <w:tmpl w:val="352A0634"/>
    <w:lvl w:ilvl="0" w:tplc="5DF88078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4B656B"/>
    <w:multiLevelType w:val="hybridMultilevel"/>
    <w:tmpl w:val="42E6CC0A"/>
    <w:lvl w:ilvl="0" w:tplc="37BA35BE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63A44"/>
    <w:multiLevelType w:val="hybridMultilevel"/>
    <w:tmpl w:val="E110AEA4"/>
    <w:lvl w:ilvl="0" w:tplc="8C4A8CB6">
      <w:start w:val="1"/>
      <w:numFmt w:val="lowerLetter"/>
      <w:lvlText w:val="%1)"/>
      <w:lvlJc w:val="left"/>
      <w:pPr>
        <w:tabs>
          <w:tab w:val="num" w:pos="927"/>
        </w:tabs>
        <w:ind w:left="927" w:hanging="360"/>
      </w:pPr>
      <w:rPr>
        <w:rFonts w:ascii="Tahoma" w:hAnsi="Tahoma" w:hint="default"/>
        <w:b/>
        <w:i w:val="0"/>
        <w:sz w:val="20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213"/>
        </w:tabs>
        <w:ind w:left="1213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1933"/>
        </w:tabs>
        <w:ind w:left="1933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653"/>
        </w:tabs>
        <w:ind w:left="2653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373"/>
        </w:tabs>
        <w:ind w:left="3373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093"/>
        </w:tabs>
        <w:ind w:left="4093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4813"/>
        </w:tabs>
        <w:ind w:left="4813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533"/>
        </w:tabs>
        <w:ind w:left="5533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253"/>
        </w:tabs>
        <w:ind w:left="6253" w:hanging="180"/>
      </w:pPr>
    </w:lvl>
  </w:abstractNum>
  <w:abstractNum w:abstractNumId="5" w15:restartNumberingAfterBreak="0">
    <w:nsid w:val="0F085631"/>
    <w:multiLevelType w:val="multilevel"/>
    <w:tmpl w:val="FF04F06C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72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cs="Times New Roman" w:hint="default"/>
        <w:b w:val="0"/>
        <w:i w:val="0"/>
        <w:sz w:val="20"/>
        <w:szCs w:val="20"/>
      </w:rPr>
    </w:lvl>
    <w:lvl w:ilvl="3">
      <w:start w:val="1"/>
      <w:numFmt w:val="none"/>
      <w:lvlText w:val="*"/>
      <w:lvlJc w:val="left"/>
      <w:pPr>
        <w:tabs>
          <w:tab w:val="num" w:pos="1304"/>
        </w:tabs>
        <w:ind w:left="1304" w:hanging="283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6" w15:restartNumberingAfterBreak="0">
    <w:nsid w:val="1B1C2AF7"/>
    <w:multiLevelType w:val="hybridMultilevel"/>
    <w:tmpl w:val="354C0CA8"/>
    <w:lvl w:ilvl="0" w:tplc="2110C88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0C66E7"/>
    <w:multiLevelType w:val="hybridMultilevel"/>
    <w:tmpl w:val="EA86B60A"/>
    <w:lvl w:ilvl="0" w:tplc="0C0A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466191E"/>
    <w:multiLevelType w:val="hybridMultilevel"/>
    <w:tmpl w:val="0F00B764"/>
    <w:lvl w:ilvl="0" w:tplc="2F4E43E8">
      <w:start w:val="1"/>
      <w:numFmt w:val="bullet"/>
      <w:pStyle w:val="TDC1"/>
      <w:lvlText w:val=""/>
      <w:lvlJc w:val="left"/>
      <w:pPr>
        <w:tabs>
          <w:tab w:val="num" w:pos="567"/>
        </w:tabs>
        <w:ind w:left="567" w:hanging="28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70C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3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26071F0B"/>
    <w:multiLevelType w:val="multilevel"/>
    <w:tmpl w:val="27AA30D8"/>
    <w:lvl w:ilvl="0">
      <w:start w:val="1"/>
      <w:numFmt w:val="decimal"/>
      <w:lvlText w:val="%1)"/>
      <w:lvlJc w:val="right"/>
      <w:pPr>
        <w:tabs>
          <w:tab w:val="num" w:pos="624"/>
        </w:tabs>
        <w:ind w:left="624" w:hanging="170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964"/>
        </w:tabs>
        <w:ind w:left="964" w:hanging="340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none"/>
      <w:lvlText w:val="%3- "/>
      <w:lvlJc w:val="left"/>
      <w:pPr>
        <w:tabs>
          <w:tab w:val="num" w:pos="964"/>
        </w:tabs>
        <w:ind w:left="964" w:hanging="340"/>
      </w:pPr>
      <w:rPr>
        <w:rFonts w:hint="default"/>
      </w:rPr>
    </w:lvl>
    <w:lvl w:ilvl="3">
      <w:start w:val="1"/>
      <w:numFmt w:val="none"/>
      <w:lvlText w:val="*"/>
      <w:lvlJc w:val="left"/>
      <w:pPr>
        <w:tabs>
          <w:tab w:val="num" w:pos="1418"/>
        </w:tabs>
        <w:ind w:left="1418" w:hanging="227"/>
      </w:pPr>
      <w:rPr>
        <w:rFonts w:ascii="Tahoma" w:hAnsi="Tahoma" w:hint="default"/>
        <w:b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lvlText w:val="(%5)"/>
      <w:lvlJc w:val="left"/>
      <w:pPr>
        <w:tabs>
          <w:tab w:val="num" w:pos="1692"/>
        </w:tabs>
        <w:ind w:left="1692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052"/>
        </w:tabs>
        <w:ind w:left="205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412"/>
        </w:tabs>
        <w:ind w:left="24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772"/>
        </w:tabs>
        <w:ind w:left="2772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132"/>
        </w:tabs>
        <w:ind w:left="3132" w:hanging="360"/>
      </w:pPr>
      <w:rPr>
        <w:rFonts w:hint="default"/>
      </w:rPr>
    </w:lvl>
  </w:abstractNum>
  <w:abstractNum w:abstractNumId="10" w15:restartNumberingAfterBreak="0">
    <w:nsid w:val="2BF9265E"/>
    <w:multiLevelType w:val="hybridMultilevel"/>
    <w:tmpl w:val="1F263F72"/>
    <w:lvl w:ilvl="0" w:tplc="65A60912">
      <w:start w:val="1"/>
      <w:numFmt w:val="bullet"/>
      <w:lvlText w:val=""/>
      <w:lvlJc w:val="left"/>
      <w:pPr>
        <w:tabs>
          <w:tab w:val="num" w:pos="993"/>
        </w:tabs>
        <w:ind w:left="993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C9C1C1C"/>
    <w:multiLevelType w:val="hybridMultilevel"/>
    <w:tmpl w:val="C8C843C0"/>
    <w:lvl w:ilvl="0" w:tplc="DC2ADF66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9F12F9"/>
    <w:multiLevelType w:val="hybridMultilevel"/>
    <w:tmpl w:val="42B81AFA"/>
    <w:lvl w:ilvl="0" w:tplc="498A9A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27067C"/>
    <w:multiLevelType w:val="multilevel"/>
    <w:tmpl w:val="58BA6830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b/>
        <w:i w:val="0"/>
        <w:strike w:val="0"/>
        <w:dstrike w:val="0"/>
        <w:color w:val="000000"/>
        <w:sz w:val="20"/>
        <w:szCs w:val="20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510"/>
        </w:tabs>
        <w:ind w:left="680" w:hanging="170"/>
      </w:pPr>
      <w:rPr>
        <w:rFonts w:ascii="Arial" w:hAnsi="Arial" w:cs="Arial" w:hint="default"/>
        <w:b/>
        <w:i w:val="0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4" w15:restartNumberingAfterBreak="0">
    <w:nsid w:val="316D631C"/>
    <w:multiLevelType w:val="hybridMultilevel"/>
    <w:tmpl w:val="73981B98"/>
    <w:lvl w:ilvl="0" w:tplc="F1027E96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BD6C79"/>
    <w:multiLevelType w:val="hybridMultilevel"/>
    <w:tmpl w:val="0382FE9A"/>
    <w:lvl w:ilvl="0" w:tplc="5584110A">
      <w:start w:val="1"/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F076CF"/>
    <w:multiLevelType w:val="hybridMultilevel"/>
    <w:tmpl w:val="78641A9A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8563B7"/>
    <w:multiLevelType w:val="hybridMultilevel"/>
    <w:tmpl w:val="4C8022F0"/>
    <w:lvl w:ilvl="0" w:tplc="0403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C0166E"/>
    <w:multiLevelType w:val="hybridMultilevel"/>
    <w:tmpl w:val="347ABE4C"/>
    <w:lvl w:ilvl="0" w:tplc="15826FB6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AB5217"/>
    <w:multiLevelType w:val="multilevel"/>
    <w:tmpl w:val="FF04F06C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72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cs="Times New Roman" w:hint="default"/>
        <w:b w:val="0"/>
        <w:i w:val="0"/>
        <w:sz w:val="20"/>
        <w:szCs w:val="20"/>
      </w:rPr>
    </w:lvl>
    <w:lvl w:ilvl="3">
      <w:start w:val="1"/>
      <w:numFmt w:val="none"/>
      <w:lvlText w:val="*"/>
      <w:lvlJc w:val="left"/>
      <w:pPr>
        <w:tabs>
          <w:tab w:val="num" w:pos="1304"/>
        </w:tabs>
        <w:ind w:left="1304" w:hanging="283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0" w15:restartNumberingAfterBreak="0">
    <w:nsid w:val="37C23CA9"/>
    <w:multiLevelType w:val="hybridMultilevel"/>
    <w:tmpl w:val="86E6B46C"/>
    <w:lvl w:ilvl="0" w:tplc="2D64A686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AE2DE9"/>
    <w:multiLevelType w:val="hybridMultilevel"/>
    <w:tmpl w:val="E1C27038"/>
    <w:lvl w:ilvl="0" w:tplc="E62263F4">
      <w:numFmt w:val="bullet"/>
      <w:lvlText w:val="•"/>
      <w:lvlJc w:val="left"/>
      <w:pPr>
        <w:ind w:left="1065" w:hanging="705"/>
      </w:pPr>
      <w:rPr>
        <w:rFonts w:ascii="Arial" w:eastAsia="MS Mincho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680346"/>
    <w:multiLevelType w:val="hybridMultilevel"/>
    <w:tmpl w:val="6B94A09E"/>
    <w:lvl w:ilvl="0" w:tplc="6D92E29C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200"/>
        </w:tabs>
        <w:ind w:left="120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1920"/>
        </w:tabs>
        <w:ind w:left="192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360"/>
        </w:tabs>
        <w:ind w:left="336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080"/>
        </w:tabs>
        <w:ind w:left="408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520"/>
        </w:tabs>
        <w:ind w:left="552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240"/>
        </w:tabs>
        <w:ind w:left="6240" w:hanging="360"/>
      </w:pPr>
      <w:rPr>
        <w:rFonts w:ascii="Wingdings" w:hAnsi="Wingdings" w:hint="default"/>
      </w:rPr>
    </w:lvl>
  </w:abstractNum>
  <w:abstractNum w:abstractNumId="23" w15:restartNumberingAfterBreak="0">
    <w:nsid w:val="417E474D"/>
    <w:multiLevelType w:val="hybridMultilevel"/>
    <w:tmpl w:val="368E558E"/>
    <w:lvl w:ilvl="0" w:tplc="FB30E23E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  <w:b w:val="0"/>
        <w:i w:val="0"/>
        <w:color w:val="auto"/>
        <w:sz w:val="22"/>
        <w:szCs w:val="22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A42F58"/>
    <w:multiLevelType w:val="hybridMultilevel"/>
    <w:tmpl w:val="D45A2F1E"/>
    <w:lvl w:ilvl="0" w:tplc="DA20BBFC">
      <w:start w:val="1"/>
      <w:numFmt w:val="bullet"/>
      <w:lvlText w:val=""/>
      <w:lvlJc w:val="left"/>
      <w:pPr>
        <w:tabs>
          <w:tab w:val="num" w:pos="568"/>
        </w:tabs>
        <w:ind w:left="568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45D8349A"/>
    <w:multiLevelType w:val="hybridMultilevel"/>
    <w:tmpl w:val="50F8C660"/>
    <w:lvl w:ilvl="0" w:tplc="94C8664E">
      <w:start w:val="1"/>
      <w:numFmt w:val="bullet"/>
      <w:lvlText w:val=""/>
      <w:lvlJc w:val="left"/>
      <w:pPr>
        <w:tabs>
          <w:tab w:val="num" w:pos="952"/>
        </w:tabs>
        <w:ind w:left="952" w:hanging="247"/>
      </w:pPr>
      <w:rPr>
        <w:rFonts w:ascii="Wingdings" w:hAnsi="Wingdings" w:hint="default"/>
        <w:b w:val="0"/>
        <w:i w:val="0"/>
        <w:sz w:val="22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8081084"/>
    <w:multiLevelType w:val="hybridMultilevel"/>
    <w:tmpl w:val="59544842"/>
    <w:lvl w:ilvl="0" w:tplc="9BDCD8B8">
      <w:start w:val="1"/>
      <w:numFmt w:val="bullet"/>
      <w:lvlText w:val=""/>
      <w:lvlJc w:val="left"/>
      <w:pPr>
        <w:tabs>
          <w:tab w:val="num" w:pos="467"/>
        </w:tabs>
        <w:ind w:left="46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1724"/>
        </w:tabs>
        <w:ind w:left="1724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444"/>
        </w:tabs>
        <w:ind w:left="2444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164"/>
        </w:tabs>
        <w:ind w:left="3164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884"/>
        </w:tabs>
        <w:ind w:left="3884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604"/>
        </w:tabs>
        <w:ind w:left="4604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324"/>
        </w:tabs>
        <w:ind w:left="5324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044"/>
        </w:tabs>
        <w:ind w:left="6044" w:hanging="360"/>
      </w:pPr>
      <w:rPr>
        <w:rFonts w:ascii="Wingdings" w:hAnsi="Wingdings" w:hint="default"/>
      </w:rPr>
    </w:lvl>
  </w:abstractNum>
  <w:abstractNum w:abstractNumId="27" w15:restartNumberingAfterBreak="0">
    <w:nsid w:val="486C1BF7"/>
    <w:multiLevelType w:val="multilevel"/>
    <w:tmpl w:val="A7FE3066"/>
    <w:lvl w:ilvl="0">
      <w:start w:val="1"/>
      <w:numFmt w:val="decimal"/>
      <w:lvlText w:val="%1)"/>
      <w:lvlJc w:val="right"/>
      <w:pPr>
        <w:tabs>
          <w:tab w:val="num" w:pos="170"/>
        </w:tabs>
        <w:ind w:left="170" w:hanging="170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964"/>
        </w:tabs>
        <w:ind w:left="964" w:hanging="340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none"/>
      <w:lvlText w:val="%3- "/>
      <w:lvlJc w:val="left"/>
      <w:pPr>
        <w:tabs>
          <w:tab w:val="num" w:pos="964"/>
        </w:tabs>
        <w:ind w:left="964" w:hanging="340"/>
      </w:pPr>
      <w:rPr>
        <w:rFonts w:hint="default"/>
      </w:rPr>
    </w:lvl>
    <w:lvl w:ilvl="3">
      <w:start w:val="1"/>
      <w:numFmt w:val="none"/>
      <w:lvlText w:val="*"/>
      <w:lvlJc w:val="left"/>
      <w:pPr>
        <w:tabs>
          <w:tab w:val="num" w:pos="1418"/>
        </w:tabs>
        <w:ind w:left="1418" w:hanging="227"/>
      </w:pPr>
      <w:rPr>
        <w:rFonts w:ascii="Tahoma" w:hAnsi="Tahoma" w:hint="default"/>
        <w:b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lowerLetter"/>
      <w:lvlText w:val="(%5)"/>
      <w:lvlJc w:val="left"/>
      <w:pPr>
        <w:tabs>
          <w:tab w:val="num" w:pos="1692"/>
        </w:tabs>
        <w:ind w:left="1692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052"/>
        </w:tabs>
        <w:ind w:left="205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412"/>
        </w:tabs>
        <w:ind w:left="24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772"/>
        </w:tabs>
        <w:ind w:left="2772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132"/>
        </w:tabs>
        <w:ind w:left="3132" w:hanging="360"/>
      </w:pPr>
      <w:rPr>
        <w:rFonts w:hint="default"/>
      </w:rPr>
    </w:lvl>
  </w:abstractNum>
  <w:abstractNum w:abstractNumId="28" w15:restartNumberingAfterBreak="0">
    <w:nsid w:val="4BBA7544"/>
    <w:multiLevelType w:val="hybridMultilevel"/>
    <w:tmpl w:val="F470133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F2C0E6A"/>
    <w:multiLevelType w:val="multilevel"/>
    <w:tmpl w:val="C85E3480"/>
    <w:lvl w:ilvl="0">
      <w:start w:val="1"/>
      <w:numFmt w:val="bullet"/>
      <w:lvlText w:val=""/>
      <w:lvlJc w:val="left"/>
      <w:pPr>
        <w:tabs>
          <w:tab w:val="num" w:pos="681"/>
        </w:tabs>
        <w:ind w:left="681" w:hanging="227"/>
      </w:pPr>
      <w:rPr>
        <w:rFonts w:ascii="Wingdings" w:hAnsi="Wingdings" w:hint="default"/>
        <w:b w:val="0"/>
        <w:bCs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777"/>
        </w:tabs>
        <w:ind w:left="777" w:hanging="360"/>
      </w:pPr>
      <w:rPr>
        <w:rFonts w:hint="default"/>
        <w:b/>
        <w:i w:val="0"/>
      </w:rPr>
    </w:lvl>
    <w:lvl w:ilvl="2">
      <w:start w:val="1"/>
      <w:numFmt w:val="none"/>
      <w:lvlText w:val="%3- "/>
      <w:lvlJc w:val="left"/>
      <w:pPr>
        <w:tabs>
          <w:tab w:val="num" w:pos="1137"/>
        </w:tabs>
        <w:ind w:left="1137" w:hanging="360"/>
      </w:pPr>
      <w:rPr>
        <w:rFonts w:hint="default"/>
      </w:rPr>
    </w:lvl>
    <w:lvl w:ilvl="3">
      <w:start w:val="1"/>
      <w:numFmt w:val="none"/>
      <w:lvlText w:val="*"/>
      <w:lvlJc w:val="left"/>
      <w:pPr>
        <w:tabs>
          <w:tab w:val="num" w:pos="1497"/>
        </w:tabs>
        <w:ind w:left="14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57"/>
        </w:tabs>
        <w:ind w:left="18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217"/>
        </w:tabs>
        <w:ind w:left="22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77"/>
        </w:tabs>
        <w:ind w:left="25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937"/>
        </w:tabs>
        <w:ind w:left="29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97"/>
        </w:tabs>
        <w:ind w:left="3297" w:hanging="360"/>
      </w:pPr>
      <w:rPr>
        <w:rFonts w:hint="default"/>
      </w:rPr>
    </w:lvl>
  </w:abstractNum>
  <w:abstractNum w:abstractNumId="30" w15:restartNumberingAfterBreak="0">
    <w:nsid w:val="4FD32463"/>
    <w:multiLevelType w:val="hybridMultilevel"/>
    <w:tmpl w:val="26AC1AE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E9727C"/>
    <w:multiLevelType w:val="hybridMultilevel"/>
    <w:tmpl w:val="C2ACEEE6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31043F8"/>
    <w:multiLevelType w:val="hybridMultilevel"/>
    <w:tmpl w:val="95FA0EAA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CB29F0"/>
    <w:multiLevelType w:val="hybridMultilevel"/>
    <w:tmpl w:val="34700436"/>
    <w:lvl w:ilvl="0" w:tplc="0AFA8150">
      <w:start w:val="1"/>
      <w:numFmt w:val="bullet"/>
      <w:lvlText w:val=""/>
      <w:lvlJc w:val="left"/>
      <w:pPr>
        <w:tabs>
          <w:tab w:val="num" w:pos="587"/>
        </w:tabs>
        <w:ind w:left="58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3A5410A6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ahoma" w:eastAsia="MS Mincho" w:hAnsi="Tahoma" w:cs="Tahoma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4E40497"/>
    <w:multiLevelType w:val="hybridMultilevel"/>
    <w:tmpl w:val="70DC2C4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111718"/>
    <w:multiLevelType w:val="hybridMultilevel"/>
    <w:tmpl w:val="66E856E8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785D86"/>
    <w:multiLevelType w:val="hybridMultilevel"/>
    <w:tmpl w:val="8160A184"/>
    <w:lvl w:ilvl="0" w:tplc="E492392E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FE21A54"/>
    <w:multiLevelType w:val="hybridMultilevel"/>
    <w:tmpl w:val="30FCB87E"/>
    <w:lvl w:ilvl="0" w:tplc="27B24FEC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63CB2E4D"/>
    <w:multiLevelType w:val="hybridMultilevel"/>
    <w:tmpl w:val="85AC7F76"/>
    <w:lvl w:ilvl="0" w:tplc="F96E8E56">
      <w:start w:val="1"/>
      <w:numFmt w:val="bullet"/>
      <w:lvlText w:val=""/>
      <w:lvlJc w:val="left"/>
      <w:pPr>
        <w:tabs>
          <w:tab w:val="num" w:pos="1211"/>
        </w:tabs>
        <w:ind w:left="1211" w:hanging="207"/>
      </w:pPr>
      <w:rPr>
        <w:rFonts w:ascii="Wingdings" w:hAnsi="Wingdings" w:hint="default"/>
        <w:sz w:val="22"/>
      </w:rPr>
    </w:lvl>
    <w:lvl w:ilvl="1" w:tplc="0403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34BED47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  <w:szCs w:val="20"/>
      </w:rPr>
    </w:lvl>
    <w:lvl w:ilvl="3" w:tplc="0403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63D8302A"/>
    <w:multiLevelType w:val="multilevel"/>
    <w:tmpl w:val="073C00D4"/>
    <w:lvl w:ilvl="0">
      <w:start w:val="1"/>
      <w:numFmt w:val="decimal"/>
      <w:lvlText w:val="%1)"/>
      <w:lvlJc w:val="right"/>
      <w:pPr>
        <w:tabs>
          <w:tab w:val="num" w:pos="360"/>
        </w:tabs>
        <w:ind w:left="360" w:firstLine="37"/>
      </w:pPr>
      <w:rPr>
        <w:rFonts w:ascii="Tahoma" w:hAnsi="Tahoma" w:hint="default"/>
        <w:b/>
        <w:i w:val="0"/>
        <w:sz w:val="18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2">
      <w:start w:val="1"/>
      <w:numFmt w:val="none"/>
      <w:lvlText w:val="%3-"/>
      <w:lvlJc w:val="left"/>
      <w:pPr>
        <w:tabs>
          <w:tab w:val="num" w:pos="1097"/>
        </w:tabs>
        <w:ind w:left="1080" w:hanging="343"/>
      </w:pPr>
      <w:rPr>
        <w:rFonts w:hint="default"/>
      </w:rPr>
    </w:lvl>
    <w:lvl w:ilvl="3">
      <w:start w:val="1"/>
      <w:numFmt w:val="none"/>
      <w:lvlText w:val="*"/>
      <w:lvlJc w:val="left"/>
      <w:pPr>
        <w:tabs>
          <w:tab w:val="num" w:pos="1247"/>
        </w:tabs>
        <w:ind w:left="1247" w:hanging="226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0" w15:restartNumberingAfterBreak="0">
    <w:nsid w:val="674F7F79"/>
    <w:multiLevelType w:val="hybridMultilevel"/>
    <w:tmpl w:val="00A8A8BC"/>
    <w:lvl w:ilvl="0" w:tplc="B32E5826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A55991"/>
    <w:multiLevelType w:val="hybridMultilevel"/>
    <w:tmpl w:val="0CF8FE8C"/>
    <w:lvl w:ilvl="0" w:tplc="D13453FC">
      <w:start w:val="1"/>
      <w:numFmt w:val="bullet"/>
      <w:lvlText w:val=""/>
      <w:lvlJc w:val="left"/>
      <w:pPr>
        <w:tabs>
          <w:tab w:val="num" w:pos="4679"/>
        </w:tabs>
        <w:ind w:left="4679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3A5410A6">
      <w:start w:val="1"/>
      <w:numFmt w:val="bullet"/>
      <w:lvlText w:val="-"/>
      <w:lvlJc w:val="left"/>
      <w:pPr>
        <w:tabs>
          <w:tab w:val="num" w:pos="7870"/>
        </w:tabs>
        <w:ind w:left="7870" w:hanging="360"/>
      </w:pPr>
      <w:rPr>
        <w:rFonts w:ascii="Tahoma" w:eastAsia="MS Mincho" w:hAnsi="Tahoma" w:cs="Tahoma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8590"/>
        </w:tabs>
        <w:ind w:left="859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9310"/>
        </w:tabs>
        <w:ind w:left="931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10030"/>
        </w:tabs>
        <w:ind w:left="1003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10750"/>
        </w:tabs>
        <w:ind w:left="1075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11470"/>
        </w:tabs>
        <w:ind w:left="1147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12190"/>
        </w:tabs>
        <w:ind w:left="1219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12910"/>
        </w:tabs>
        <w:ind w:left="12910" w:hanging="360"/>
      </w:pPr>
      <w:rPr>
        <w:rFonts w:ascii="Wingdings" w:hAnsi="Wingdings" w:hint="default"/>
      </w:rPr>
    </w:lvl>
  </w:abstractNum>
  <w:abstractNum w:abstractNumId="42" w15:restartNumberingAfterBreak="0">
    <w:nsid w:val="6DCB50D3"/>
    <w:multiLevelType w:val="hybridMultilevel"/>
    <w:tmpl w:val="CCEC2156"/>
    <w:lvl w:ilvl="0" w:tplc="3F4CAE4E">
      <w:numFmt w:val="bullet"/>
      <w:lvlText w:val=""/>
      <w:lvlJc w:val="left"/>
      <w:pPr>
        <w:tabs>
          <w:tab w:val="num" w:pos="587"/>
        </w:tabs>
        <w:ind w:left="587" w:hanging="227"/>
      </w:pPr>
      <w:rPr>
        <w:rFonts w:ascii="Wingdings" w:eastAsia="Times New Roman" w:hAnsi="Wingdings" w:hint="default"/>
        <w:b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F8D45B3"/>
    <w:multiLevelType w:val="hybridMultilevel"/>
    <w:tmpl w:val="8038779E"/>
    <w:lvl w:ilvl="0" w:tplc="77D839A8">
      <w:start w:val="1"/>
      <w:numFmt w:val="bullet"/>
      <w:lvlText w:val=""/>
      <w:lvlJc w:val="left"/>
      <w:pPr>
        <w:tabs>
          <w:tab w:val="num" w:pos="1484"/>
        </w:tabs>
        <w:ind w:left="148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3A5410A6">
      <w:start w:val="1"/>
      <w:numFmt w:val="bullet"/>
      <w:lvlText w:val="-"/>
      <w:lvlJc w:val="left"/>
      <w:pPr>
        <w:tabs>
          <w:tab w:val="num" w:pos="4795"/>
        </w:tabs>
        <w:ind w:left="4795" w:hanging="360"/>
      </w:pPr>
      <w:rPr>
        <w:rFonts w:ascii="Tahoma" w:eastAsia="MS Mincho" w:hAnsi="Tahoma" w:cs="Tahoma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5515"/>
        </w:tabs>
        <w:ind w:left="5515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6235"/>
        </w:tabs>
        <w:ind w:left="6235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6955"/>
        </w:tabs>
        <w:ind w:left="6955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7675"/>
        </w:tabs>
        <w:ind w:left="7675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8395"/>
        </w:tabs>
        <w:ind w:left="8395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9115"/>
        </w:tabs>
        <w:ind w:left="9115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9835"/>
        </w:tabs>
        <w:ind w:left="9835" w:hanging="360"/>
      </w:pPr>
      <w:rPr>
        <w:rFonts w:ascii="Wingdings" w:hAnsi="Wingdings" w:hint="default"/>
      </w:rPr>
    </w:lvl>
  </w:abstractNum>
  <w:abstractNum w:abstractNumId="44" w15:restartNumberingAfterBreak="0">
    <w:nsid w:val="70540F13"/>
    <w:multiLevelType w:val="hybridMultilevel"/>
    <w:tmpl w:val="61A8F5C4"/>
    <w:lvl w:ilvl="0" w:tplc="04CC4ED2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306"/>
        </w:tabs>
        <w:ind w:left="306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1026"/>
        </w:tabs>
        <w:ind w:left="1026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1746"/>
        </w:tabs>
        <w:ind w:left="1746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2466"/>
        </w:tabs>
        <w:ind w:left="2466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186"/>
        </w:tabs>
        <w:ind w:left="3186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3906"/>
        </w:tabs>
        <w:ind w:left="3906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4626"/>
        </w:tabs>
        <w:ind w:left="4626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346"/>
        </w:tabs>
        <w:ind w:left="5346" w:hanging="360"/>
      </w:pPr>
      <w:rPr>
        <w:rFonts w:ascii="Wingdings" w:hAnsi="Wingdings" w:hint="default"/>
      </w:rPr>
    </w:lvl>
  </w:abstractNum>
  <w:abstractNum w:abstractNumId="45" w15:restartNumberingAfterBreak="0">
    <w:nsid w:val="73880B65"/>
    <w:multiLevelType w:val="hybridMultilevel"/>
    <w:tmpl w:val="D29C3EF2"/>
    <w:lvl w:ilvl="0" w:tplc="3A5410A6">
      <w:start w:val="1"/>
      <w:numFmt w:val="bullet"/>
      <w:lvlText w:val="-"/>
      <w:lvlJc w:val="left"/>
      <w:pPr>
        <w:ind w:left="720" w:hanging="360"/>
      </w:pPr>
      <w:rPr>
        <w:rFonts w:ascii="Tahoma" w:eastAsia="MS Mincho" w:hAnsi="Tahoma" w:cs="Tahoma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3A24F43"/>
    <w:multiLevelType w:val="hybridMultilevel"/>
    <w:tmpl w:val="1BD637E6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435661C"/>
    <w:multiLevelType w:val="hybridMultilevel"/>
    <w:tmpl w:val="89DEA804"/>
    <w:lvl w:ilvl="0" w:tplc="39B2D2F4">
      <w:start w:val="1"/>
      <w:numFmt w:val="bullet"/>
      <w:lvlText w:val=""/>
      <w:lvlJc w:val="left"/>
      <w:pPr>
        <w:tabs>
          <w:tab w:val="num" w:pos="993"/>
        </w:tabs>
        <w:ind w:left="1049" w:hanging="340"/>
      </w:pPr>
      <w:rPr>
        <w:rFonts w:ascii="Wingdings" w:hAnsi="Wingdings" w:hint="default"/>
        <w:b w:val="0"/>
        <w:i w:val="0"/>
        <w:sz w:val="20"/>
        <w:szCs w:val="20"/>
      </w:rPr>
    </w:lvl>
    <w:lvl w:ilvl="1" w:tplc="3A5410A6">
      <w:start w:val="1"/>
      <w:numFmt w:val="bullet"/>
      <w:lvlText w:val="-"/>
      <w:lvlJc w:val="left"/>
      <w:pPr>
        <w:tabs>
          <w:tab w:val="num" w:pos="2886"/>
        </w:tabs>
        <w:ind w:left="2886" w:hanging="360"/>
      </w:pPr>
      <w:rPr>
        <w:rFonts w:ascii="Tahoma" w:eastAsia="MS Mincho" w:hAnsi="Tahoma" w:cs="Tahoma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3606"/>
        </w:tabs>
        <w:ind w:left="3606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4326"/>
        </w:tabs>
        <w:ind w:left="4326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5046"/>
        </w:tabs>
        <w:ind w:left="5046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5766"/>
        </w:tabs>
        <w:ind w:left="5766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6486"/>
        </w:tabs>
        <w:ind w:left="6486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7206"/>
        </w:tabs>
        <w:ind w:left="7206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7926"/>
        </w:tabs>
        <w:ind w:left="7926" w:hanging="360"/>
      </w:pPr>
      <w:rPr>
        <w:rFonts w:ascii="Wingdings" w:hAnsi="Wingdings" w:hint="default"/>
      </w:rPr>
    </w:lvl>
  </w:abstractNum>
  <w:abstractNum w:abstractNumId="48" w15:restartNumberingAfterBreak="0">
    <w:nsid w:val="75AE695C"/>
    <w:multiLevelType w:val="hybridMultilevel"/>
    <w:tmpl w:val="80D03156"/>
    <w:lvl w:ilvl="0" w:tplc="2110C88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7FD6462"/>
    <w:multiLevelType w:val="multilevel"/>
    <w:tmpl w:val="0EF4F6CC"/>
    <w:lvl w:ilvl="0">
      <w:start w:val="1"/>
      <w:numFmt w:val="decimal"/>
      <w:lvlText w:val="%1)"/>
      <w:lvlJc w:val="right"/>
      <w:pPr>
        <w:tabs>
          <w:tab w:val="num" w:pos="454"/>
        </w:tabs>
        <w:ind w:left="454" w:hanging="170"/>
      </w:pPr>
      <w:rPr>
        <w:rFonts w:ascii="Arial" w:hAnsi="Arial" w:cs="Arial" w:hint="default"/>
        <w:b/>
        <w:i w:val="0"/>
        <w:sz w:val="18"/>
      </w:rPr>
    </w:lvl>
    <w:lvl w:ilvl="1">
      <w:start w:val="1"/>
      <w:numFmt w:val="lowerLetter"/>
      <w:lvlText w:val="%2."/>
      <w:lvlJc w:val="left"/>
      <w:pPr>
        <w:tabs>
          <w:tab w:val="num" w:pos="737"/>
        </w:tabs>
        <w:ind w:left="737" w:hanging="283"/>
      </w:pPr>
      <w:rPr>
        <w:rFonts w:ascii="Arial" w:hAnsi="Arial" w:cs="Arial" w:hint="default"/>
        <w:b/>
        <w:i w:val="0"/>
        <w:sz w:val="18"/>
      </w:rPr>
    </w:lvl>
    <w:lvl w:ilvl="2">
      <w:start w:val="1"/>
      <w:numFmt w:val="none"/>
      <w:lvlText w:val="%3-"/>
      <w:lvlJc w:val="left"/>
      <w:pPr>
        <w:tabs>
          <w:tab w:val="num" w:pos="1097"/>
        </w:tabs>
        <w:ind w:left="1080" w:hanging="343"/>
      </w:pPr>
      <w:rPr>
        <w:rFonts w:hint="default"/>
      </w:rPr>
    </w:lvl>
    <w:lvl w:ilvl="3">
      <w:start w:val="1"/>
      <w:numFmt w:val="none"/>
      <w:lvlText w:val="*"/>
      <w:lvlJc w:val="left"/>
      <w:pPr>
        <w:tabs>
          <w:tab w:val="num" w:pos="1247"/>
        </w:tabs>
        <w:ind w:left="1247" w:hanging="226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0" w15:restartNumberingAfterBreak="0">
    <w:nsid w:val="7A5F5C56"/>
    <w:multiLevelType w:val="hybridMultilevel"/>
    <w:tmpl w:val="2012964A"/>
    <w:lvl w:ilvl="0" w:tplc="617AECA6">
      <w:start w:val="1"/>
      <w:numFmt w:val="bullet"/>
      <w:lvlText w:val=""/>
      <w:lvlJc w:val="left"/>
      <w:pPr>
        <w:tabs>
          <w:tab w:val="num" w:pos="626"/>
        </w:tabs>
        <w:ind w:left="626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>
      <w:start w:val="1"/>
      <w:numFmt w:val="bullet"/>
      <w:lvlText w:val="o"/>
      <w:lvlJc w:val="left"/>
      <w:pPr>
        <w:tabs>
          <w:tab w:val="num" w:pos="1138"/>
        </w:tabs>
        <w:ind w:left="1138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578"/>
        </w:tabs>
        <w:ind w:left="2578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298"/>
        </w:tabs>
        <w:ind w:left="3298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018"/>
        </w:tabs>
        <w:ind w:left="4018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738"/>
        </w:tabs>
        <w:ind w:left="4738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458"/>
        </w:tabs>
        <w:ind w:left="5458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178"/>
        </w:tabs>
        <w:ind w:left="6178" w:hanging="360"/>
      </w:pPr>
      <w:rPr>
        <w:rFonts w:ascii="Wingdings" w:hAnsi="Wingdings" w:hint="default"/>
      </w:rPr>
    </w:lvl>
  </w:abstractNum>
  <w:abstractNum w:abstractNumId="51" w15:restartNumberingAfterBreak="0">
    <w:nsid w:val="7F1173A9"/>
    <w:multiLevelType w:val="hybridMultilevel"/>
    <w:tmpl w:val="7AF45A8A"/>
    <w:lvl w:ilvl="0" w:tplc="F12A76AC">
      <w:start w:val="1"/>
      <w:numFmt w:val="bullet"/>
      <w:lvlText w:val=""/>
      <w:lvlJc w:val="left"/>
      <w:pPr>
        <w:tabs>
          <w:tab w:val="num" w:pos="993"/>
        </w:tabs>
        <w:ind w:left="993" w:hanging="284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7FD604CF"/>
    <w:multiLevelType w:val="hybridMultilevel"/>
    <w:tmpl w:val="4656B34E"/>
    <w:lvl w:ilvl="0" w:tplc="0C0A0005">
      <w:start w:val="1"/>
      <w:numFmt w:val="bullet"/>
      <w:lvlText w:val=""/>
      <w:lvlJc w:val="left"/>
      <w:pPr>
        <w:ind w:left="1545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num w:numId="1" w16cid:durableId="1110392951">
    <w:abstractNumId w:val="25"/>
  </w:num>
  <w:num w:numId="2" w16cid:durableId="288442803">
    <w:abstractNumId w:val="22"/>
  </w:num>
  <w:num w:numId="3" w16cid:durableId="1241018692">
    <w:abstractNumId w:val="0"/>
  </w:num>
  <w:num w:numId="4" w16cid:durableId="2086611203">
    <w:abstractNumId w:val="44"/>
  </w:num>
  <w:num w:numId="5" w16cid:durableId="624972301">
    <w:abstractNumId w:val="26"/>
  </w:num>
  <w:num w:numId="6" w16cid:durableId="1561480810">
    <w:abstractNumId w:val="20"/>
  </w:num>
  <w:num w:numId="7" w16cid:durableId="1887720856">
    <w:abstractNumId w:val="13"/>
  </w:num>
  <w:num w:numId="8" w16cid:durableId="131334854">
    <w:abstractNumId w:val="33"/>
  </w:num>
  <w:num w:numId="9" w16cid:durableId="1326008017">
    <w:abstractNumId w:val="41"/>
  </w:num>
  <w:num w:numId="10" w16cid:durableId="364914056">
    <w:abstractNumId w:val="47"/>
  </w:num>
  <w:num w:numId="11" w16cid:durableId="1657956974">
    <w:abstractNumId w:val="37"/>
  </w:num>
  <w:num w:numId="12" w16cid:durableId="1987127949">
    <w:abstractNumId w:val="36"/>
  </w:num>
  <w:num w:numId="13" w16cid:durableId="1349912931">
    <w:abstractNumId w:val="24"/>
  </w:num>
  <w:num w:numId="14" w16cid:durableId="1165825869">
    <w:abstractNumId w:val="51"/>
  </w:num>
  <w:num w:numId="15" w16cid:durableId="673411419">
    <w:abstractNumId w:val="10"/>
  </w:num>
  <w:num w:numId="16" w16cid:durableId="134684033">
    <w:abstractNumId w:val="40"/>
  </w:num>
  <w:num w:numId="17" w16cid:durableId="1315573237">
    <w:abstractNumId w:val="18"/>
  </w:num>
  <w:num w:numId="18" w16cid:durableId="1263607401">
    <w:abstractNumId w:val="14"/>
  </w:num>
  <w:num w:numId="19" w16cid:durableId="1947887623">
    <w:abstractNumId w:val="43"/>
  </w:num>
  <w:num w:numId="20" w16cid:durableId="197084111">
    <w:abstractNumId w:val="8"/>
  </w:num>
  <w:num w:numId="21" w16cid:durableId="1512911058">
    <w:abstractNumId w:val="1"/>
  </w:num>
  <w:num w:numId="22" w16cid:durableId="1549101461">
    <w:abstractNumId w:val="9"/>
  </w:num>
  <w:num w:numId="23" w16cid:durableId="2075346554">
    <w:abstractNumId w:val="5"/>
  </w:num>
  <w:num w:numId="24" w16cid:durableId="66343894">
    <w:abstractNumId w:val="49"/>
  </w:num>
  <w:num w:numId="25" w16cid:durableId="1672104826">
    <w:abstractNumId w:val="19"/>
  </w:num>
  <w:num w:numId="26" w16cid:durableId="1435901796">
    <w:abstractNumId w:val="38"/>
  </w:num>
  <w:num w:numId="27" w16cid:durableId="149178508">
    <w:abstractNumId w:val="39"/>
  </w:num>
  <w:num w:numId="28" w16cid:durableId="1785880458">
    <w:abstractNumId w:val="50"/>
  </w:num>
  <w:num w:numId="29" w16cid:durableId="2106340585">
    <w:abstractNumId w:val="29"/>
  </w:num>
  <w:num w:numId="30" w16cid:durableId="1431661581">
    <w:abstractNumId w:val="27"/>
  </w:num>
  <w:num w:numId="31" w16cid:durableId="2070419918">
    <w:abstractNumId w:val="6"/>
  </w:num>
  <w:num w:numId="32" w16cid:durableId="1252201264">
    <w:abstractNumId w:val="45"/>
  </w:num>
  <w:num w:numId="33" w16cid:durableId="1420296942">
    <w:abstractNumId w:val="42"/>
  </w:num>
  <w:num w:numId="34" w16cid:durableId="258830724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36183050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967664353">
    <w:abstractNumId w:val="11"/>
  </w:num>
  <w:num w:numId="37" w16cid:durableId="576331227">
    <w:abstractNumId w:val="16"/>
  </w:num>
  <w:num w:numId="38" w16cid:durableId="2139566267">
    <w:abstractNumId w:val="52"/>
  </w:num>
  <w:num w:numId="39" w16cid:durableId="840123522">
    <w:abstractNumId w:val="34"/>
  </w:num>
  <w:num w:numId="40" w16cid:durableId="143083116">
    <w:abstractNumId w:val="7"/>
  </w:num>
  <w:num w:numId="41" w16cid:durableId="1350915426">
    <w:abstractNumId w:val="35"/>
  </w:num>
  <w:num w:numId="42" w16cid:durableId="550728179">
    <w:abstractNumId w:val="48"/>
  </w:num>
  <w:num w:numId="43" w16cid:durableId="1827165764">
    <w:abstractNumId w:val="31"/>
  </w:num>
  <w:num w:numId="44" w16cid:durableId="1019892819">
    <w:abstractNumId w:val="46"/>
  </w:num>
  <w:num w:numId="45" w16cid:durableId="414479591">
    <w:abstractNumId w:val="32"/>
  </w:num>
  <w:num w:numId="46" w16cid:durableId="224609437">
    <w:abstractNumId w:val="2"/>
  </w:num>
  <w:num w:numId="47" w16cid:durableId="452750380">
    <w:abstractNumId w:val="17"/>
  </w:num>
  <w:num w:numId="48" w16cid:durableId="463742965">
    <w:abstractNumId w:val="15"/>
  </w:num>
  <w:num w:numId="49" w16cid:durableId="310983713">
    <w:abstractNumId w:val="3"/>
  </w:num>
  <w:num w:numId="50" w16cid:durableId="10375528">
    <w:abstractNumId w:val="4"/>
  </w:num>
  <w:num w:numId="51" w16cid:durableId="218788778">
    <w:abstractNumId w:val="30"/>
  </w:num>
  <w:num w:numId="52" w16cid:durableId="1199974932">
    <w:abstractNumId w:val="12"/>
  </w:num>
  <w:num w:numId="53" w16cid:durableId="744649328">
    <w:abstractNumId w:val="21"/>
  </w:num>
  <w:num w:numId="54" w16cid:durableId="427701249">
    <w:abstractNumId w:val="28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9"/>
  <w:drawingGridVerticalSpacing w:val="164"/>
  <w:displayHorizontalDrawingGridEvery w:val="0"/>
  <w:displayVerticalDrawingGridEvery w:val="2"/>
  <w:noPunctuationKerning/>
  <w:characterSpacingControl w:val="doNotCompress"/>
  <w:hdrShapeDefaults>
    <o:shapedefaults v:ext="edit" spidmax="1873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55C3"/>
    <w:rsid w:val="00000F59"/>
    <w:rsid w:val="0000132B"/>
    <w:rsid w:val="00001538"/>
    <w:rsid w:val="00002148"/>
    <w:rsid w:val="0000264A"/>
    <w:rsid w:val="000028AB"/>
    <w:rsid w:val="00002BA5"/>
    <w:rsid w:val="00003769"/>
    <w:rsid w:val="00004008"/>
    <w:rsid w:val="0000435F"/>
    <w:rsid w:val="00005405"/>
    <w:rsid w:val="00005768"/>
    <w:rsid w:val="00006397"/>
    <w:rsid w:val="00006803"/>
    <w:rsid w:val="00007747"/>
    <w:rsid w:val="000110E5"/>
    <w:rsid w:val="00013154"/>
    <w:rsid w:val="000142DF"/>
    <w:rsid w:val="0001477D"/>
    <w:rsid w:val="000149C7"/>
    <w:rsid w:val="00014AE5"/>
    <w:rsid w:val="000154A9"/>
    <w:rsid w:val="0001621B"/>
    <w:rsid w:val="00016AAE"/>
    <w:rsid w:val="00016F5C"/>
    <w:rsid w:val="000172B9"/>
    <w:rsid w:val="000177F1"/>
    <w:rsid w:val="0002042F"/>
    <w:rsid w:val="00020A42"/>
    <w:rsid w:val="00021269"/>
    <w:rsid w:val="0002174C"/>
    <w:rsid w:val="00021970"/>
    <w:rsid w:val="00022062"/>
    <w:rsid w:val="0002243A"/>
    <w:rsid w:val="00022BE7"/>
    <w:rsid w:val="000236E6"/>
    <w:rsid w:val="0002539A"/>
    <w:rsid w:val="00026A03"/>
    <w:rsid w:val="00027343"/>
    <w:rsid w:val="00027D45"/>
    <w:rsid w:val="000305F5"/>
    <w:rsid w:val="0003065C"/>
    <w:rsid w:val="00031D40"/>
    <w:rsid w:val="0003227B"/>
    <w:rsid w:val="00032A24"/>
    <w:rsid w:val="0003382A"/>
    <w:rsid w:val="000341DF"/>
    <w:rsid w:val="0003588B"/>
    <w:rsid w:val="00035D73"/>
    <w:rsid w:val="00036508"/>
    <w:rsid w:val="0003783C"/>
    <w:rsid w:val="00040305"/>
    <w:rsid w:val="0004034B"/>
    <w:rsid w:val="000417C5"/>
    <w:rsid w:val="00043259"/>
    <w:rsid w:val="00044606"/>
    <w:rsid w:val="000463A5"/>
    <w:rsid w:val="00046868"/>
    <w:rsid w:val="00046F61"/>
    <w:rsid w:val="000509D4"/>
    <w:rsid w:val="00050E27"/>
    <w:rsid w:val="0005192D"/>
    <w:rsid w:val="00051F3A"/>
    <w:rsid w:val="00052633"/>
    <w:rsid w:val="00052DEE"/>
    <w:rsid w:val="000541D1"/>
    <w:rsid w:val="00054354"/>
    <w:rsid w:val="000548E2"/>
    <w:rsid w:val="00055ED4"/>
    <w:rsid w:val="000567FD"/>
    <w:rsid w:val="00056BC6"/>
    <w:rsid w:val="00060657"/>
    <w:rsid w:val="00060E97"/>
    <w:rsid w:val="0006159C"/>
    <w:rsid w:val="00061E93"/>
    <w:rsid w:val="00062393"/>
    <w:rsid w:val="000635D8"/>
    <w:rsid w:val="0006370E"/>
    <w:rsid w:val="00063D4F"/>
    <w:rsid w:val="00065486"/>
    <w:rsid w:val="00066037"/>
    <w:rsid w:val="000677B8"/>
    <w:rsid w:val="00070843"/>
    <w:rsid w:val="0007147A"/>
    <w:rsid w:val="0007191B"/>
    <w:rsid w:val="00072460"/>
    <w:rsid w:val="0007283C"/>
    <w:rsid w:val="0007285A"/>
    <w:rsid w:val="00072E4B"/>
    <w:rsid w:val="000744CD"/>
    <w:rsid w:val="00077507"/>
    <w:rsid w:val="0007754B"/>
    <w:rsid w:val="000775F6"/>
    <w:rsid w:val="00081C80"/>
    <w:rsid w:val="00082AC8"/>
    <w:rsid w:val="00083028"/>
    <w:rsid w:val="000856C0"/>
    <w:rsid w:val="00085B7A"/>
    <w:rsid w:val="000864A7"/>
    <w:rsid w:val="000875D4"/>
    <w:rsid w:val="00090E11"/>
    <w:rsid w:val="00091B08"/>
    <w:rsid w:val="00093323"/>
    <w:rsid w:val="0009351B"/>
    <w:rsid w:val="0009381A"/>
    <w:rsid w:val="00094067"/>
    <w:rsid w:val="000940F1"/>
    <w:rsid w:val="0009640A"/>
    <w:rsid w:val="00096799"/>
    <w:rsid w:val="0009722A"/>
    <w:rsid w:val="000978B7"/>
    <w:rsid w:val="00097ACF"/>
    <w:rsid w:val="00097B47"/>
    <w:rsid w:val="000A036E"/>
    <w:rsid w:val="000A174E"/>
    <w:rsid w:val="000A2075"/>
    <w:rsid w:val="000A2366"/>
    <w:rsid w:val="000A26E6"/>
    <w:rsid w:val="000A3E72"/>
    <w:rsid w:val="000A4D37"/>
    <w:rsid w:val="000A570C"/>
    <w:rsid w:val="000A7395"/>
    <w:rsid w:val="000A7954"/>
    <w:rsid w:val="000B0322"/>
    <w:rsid w:val="000B0591"/>
    <w:rsid w:val="000B4014"/>
    <w:rsid w:val="000B46C4"/>
    <w:rsid w:val="000B4903"/>
    <w:rsid w:val="000B50DD"/>
    <w:rsid w:val="000B52DF"/>
    <w:rsid w:val="000B52FC"/>
    <w:rsid w:val="000B53C2"/>
    <w:rsid w:val="000B5C28"/>
    <w:rsid w:val="000B6015"/>
    <w:rsid w:val="000B6AE6"/>
    <w:rsid w:val="000B74FE"/>
    <w:rsid w:val="000C14F0"/>
    <w:rsid w:val="000C173C"/>
    <w:rsid w:val="000C1FAE"/>
    <w:rsid w:val="000C21E4"/>
    <w:rsid w:val="000C3962"/>
    <w:rsid w:val="000C3EE4"/>
    <w:rsid w:val="000C422E"/>
    <w:rsid w:val="000C5A8A"/>
    <w:rsid w:val="000C5BC1"/>
    <w:rsid w:val="000C6582"/>
    <w:rsid w:val="000C67AD"/>
    <w:rsid w:val="000C6B19"/>
    <w:rsid w:val="000C6F88"/>
    <w:rsid w:val="000D0B27"/>
    <w:rsid w:val="000D48D9"/>
    <w:rsid w:val="000D4D47"/>
    <w:rsid w:val="000D631F"/>
    <w:rsid w:val="000D733D"/>
    <w:rsid w:val="000D7B9C"/>
    <w:rsid w:val="000E03AC"/>
    <w:rsid w:val="000E1977"/>
    <w:rsid w:val="000E1AAA"/>
    <w:rsid w:val="000E2732"/>
    <w:rsid w:val="000E288C"/>
    <w:rsid w:val="000E3167"/>
    <w:rsid w:val="000E36B0"/>
    <w:rsid w:val="000E4523"/>
    <w:rsid w:val="000E593F"/>
    <w:rsid w:val="000E6041"/>
    <w:rsid w:val="000E6476"/>
    <w:rsid w:val="000F0237"/>
    <w:rsid w:val="000F1475"/>
    <w:rsid w:val="000F3787"/>
    <w:rsid w:val="000F39E9"/>
    <w:rsid w:val="000F44E8"/>
    <w:rsid w:val="000F4BF6"/>
    <w:rsid w:val="000F54F6"/>
    <w:rsid w:val="000F6A5B"/>
    <w:rsid w:val="000F74D9"/>
    <w:rsid w:val="000F7F45"/>
    <w:rsid w:val="0010137C"/>
    <w:rsid w:val="001023A7"/>
    <w:rsid w:val="0010283C"/>
    <w:rsid w:val="001030B3"/>
    <w:rsid w:val="00104049"/>
    <w:rsid w:val="0010467F"/>
    <w:rsid w:val="0010714E"/>
    <w:rsid w:val="0011012C"/>
    <w:rsid w:val="00110A2C"/>
    <w:rsid w:val="00110ACD"/>
    <w:rsid w:val="00110DE8"/>
    <w:rsid w:val="0011349C"/>
    <w:rsid w:val="0011469E"/>
    <w:rsid w:val="00120E93"/>
    <w:rsid w:val="001218F7"/>
    <w:rsid w:val="00121F83"/>
    <w:rsid w:val="001240D0"/>
    <w:rsid w:val="001310F0"/>
    <w:rsid w:val="001320AD"/>
    <w:rsid w:val="00132ED6"/>
    <w:rsid w:val="001336D9"/>
    <w:rsid w:val="001344BF"/>
    <w:rsid w:val="001347A0"/>
    <w:rsid w:val="00135B4E"/>
    <w:rsid w:val="001364DB"/>
    <w:rsid w:val="001376F2"/>
    <w:rsid w:val="00137990"/>
    <w:rsid w:val="001406E6"/>
    <w:rsid w:val="00141289"/>
    <w:rsid w:val="00141432"/>
    <w:rsid w:val="00141926"/>
    <w:rsid w:val="00142B3E"/>
    <w:rsid w:val="00142EA0"/>
    <w:rsid w:val="001434B7"/>
    <w:rsid w:val="00146F63"/>
    <w:rsid w:val="00147EA9"/>
    <w:rsid w:val="00150672"/>
    <w:rsid w:val="00151314"/>
    <w:rsid w:val="001528DB"/>
    <w:rsid w:val="00153C3B"/>
    <w:rsid w:val="00154BB6"/>
    <w:rsid w:val="00154CD6"/>
    <w:rsid w:val="00155727"/>
    <w:rsid w:val="00157CAE"/>
    <w:rsid w:val="0016031D"/>
    <w:rsid w:val="00161BCD"/>
    <w:rsid w:val="00162344"/>
    <w:rsid w:val="00162842"/>
    <w:rsid w:val="00162990"/>
    <w:rsid w:val="001629F7"/>
    <w:rsid w:val="00162BAD"/>
    <w:rsid w:val="00162EA0"/>
    <w:rsid w:val="00162EF6"/>
    <w:rsid w:val="00163223"/>
    <w:rsid w:val="00164FDE"/>
    <w:rsid w:val="001652B5"/>
    <w:rsid w:val="00165401"/>
    <w:rsid w:val="00165FCA"/>
    <w:rsid w:val="001666A7"/>
    <w:rsid w:val="001717DE"/>
    <w:rsid w:val="001718B9"/>
    <w:rsid w:val="0017193C"/>
    <w:rsid w:val="00171F8C"/>
    <w:rsid w:val="00171FB4"/>
    <w:rsid w:val="0017297E"/>
    <w:rsid w:val="00172AA7"/>
    <w:rsid w:val="00172B14"/>
    <w:rsid w:val="00172DFB"/>
    <w:rsid w:val="001732AC"/>
    <w:rsid w:val="001735FE"/>
    <w:rsid w:val="00173A82"/>
    <w:rsid w:val="00174456"/>
    <w:rsid w:val="00175296"/>
    <w:rsid w:val="001760C8"/>
    <w:rsid w:val="00176F84"/>
    <w:rsid w:val="0017704B"/>
    <w:rsid w:val="00180A41"/>
    <w:rsid w:val="00180E7A"/>
    <w:rsid w:val="0018130F"/>
    <w:rsid w:val="0018134A"/>
    <w:rsid w:val="00181487"/>
    <w:rsid w:val="001815FE"/>
    <w:rsid w:val="00181874"/>
    <w:rsid w:val="0018264A"/>
    <w:rsid w:val="00182BAA"/>
    <w:rsid w:val="00182BB7"/>
    <w:rsid w:val="00182BD8"/>
    <w:rsid w:val="001839BF"/>
    <w:rsid w:val="00183C2A"/>
    <w:rsid w:val="00186553"/>
    <w:rsid w:val="00186EEF"/>
    <w:rsid w:val="00187064"/>
    <w:rsid w:val="0018725B"/>
    <w:rsid w:val="00187C8B"/>
    <w:rsid w:val="00190989"/>
    <w:rsid w:val="00191DBD"/>
    <w:rsid w:val="001922F6"/>
    <w:rsid w:val="00192418"/>
    <w:rsid w:val="00193A84"/>
    <w:rsid w:val="00193D45"/>
    <w:rsid w:val="001940A3"/>
    <w:rsid w:val="0019449B"/>
    <w:rsid w:val="00194D52"/>
    <w:rsid w:val="00195857"/>
    <w:rsid w:val="00195E5D"/>
    <w:rsid w:val="00195F90"/>
    <w:rsid w:val="001972BB"/>
    <w:rsid w:val="001978B6"/>
    <w:rsid w:val="001A008A"/>
    <w:rsid w:val="001A0B1F"/>
    <w:rsid w:val="001A0BC8"/>
    <w:rsid w:val="001A0F74"/>
    <w:rsid w:val="001A0F79"/>
    <w:rsid w:val="001A18EF"/>
    <w:rsid w:val="001A5D52"/>
    <w:rsid w:val="001A67C0"/>
    <w:rsid w:val="001A6B82"/>
    <w:rsid w:val="001A7E3E"/>
    <w:rsid w:val="001B01AE"/>
    <w:rsid w:val="001B127B"/>
    <w:rsid w:val="001B1495"/>
    <w:rsid w:val="001B159A"/>
    <w:rsid w:val="001B1B65"/>
    <w:rsid w:val="001B2B7F"/>
    <w:rsid w:val="001B3597"/>
    <w:rsid w:val="001B37B2"/>
    <w:rsid w:val="001B3AE2"/>
    <w:rsid w:val="001B4250"/>
    <w:rsid w:val="001B616E"/>
    <w:rsid w:val="001B6DC4"/>
    <w:rsid w:val="001C0750"/>
    <w:rsid w:val="001C0E73"/>
    <w:rsid w:val="001C284A"/>
    <w:rsid w:val="001C2877"/>
    <w:rsid w:val="001C2E1F"/>
    <w:rsid w:val="001C2FF6"/>
    <w:rsid w:val="001C421C"/>
    <w:rsid w:val="001C4C97"/>
    <w:rsid w:val="001C5DFC"/>
    <w:rsid w:val="001C63F9"/>
    <w:rsid w:val="001D05C1"/>
    <w:rsid w:val="001D1058"/>
    <w:rsid w:val="001D11D5"/>
    <w:rsid w:val="001D13CF"/>
    <w:rsid w:val="001D2406"/>
    <w:rsid w:val="001D30D5"/>
    <w:rsid w:val="001D4478"/>
    <w:rsid w:val="001D5E03"/>
    <w:rsid w:val="001D716D"/>
    <w:rsid w:val="001D71B6"/>
    <w:rsid w:val="001D71BB"/>
    <w:rsid w:val="001D7690"/>
    <w:rsid w:val="001E13D4"/>
    <w:rsid w:val="001E46F8"/>
    <w:rsid w:val="001E4B97"/>
    <w:rsid w:val="001E6626"/>
    <w:rsid w:val="001E6927"/>
    <w:rsid w:val="001E7B30"/>
    <w:rsid w:val="001E7C73"/>
    <w:rsid w:val="001F0803"/>
    <w:rsid w:val="001F0CBC"/>
    <w:rsid w:val="001F16B1"/>
    <w:rsid w:val="001F1B46"/>
    <w:rsid w:val="001F1C5F"/>
    <w:rsid w:val="001F21D8"/>
    <w:rsid w:val="001F2338"/>
    <w:rsid w:val="001F2A4C"/>
    <w:rsid w:val="001F58A4"/>
    <w:rsid w:val="001F5D6A"/>
    <w:rsid w:val="001F7E27"/>
    <w:rsid w:val="00201407"/>
    <w:rsid w:val="00202F41"/>
    <w:rsid w:val="0020380A"/>
    <w:rsid w:val="00203B72"/>
    <w:rsid w:val="00205401"/>
    <w:rsid w:val="00211AC1"/>
    <w:rsid w:val="00211B2B"/>
    <w:rsid w:val="00211FC3"/>
    <w:rsid w:val="002123DE"/>
    <w:rsid w:val="00213149"/>
    <w:rsid w:val="00214E70"/>
    <w:rsid w:val="00215C1F"/>
    <w:rsid w:val="002160DA"/>
    <w:rsid w:val="002166AB"/>
    <w:rsid w:val="00216B6A"/>
    <w:rsid w:val="00217D2B"/>
    <w:rsid w:val="00217FE4"/>
    <w:rsid w:val="00222090"/>
    <w:rsid w:val="00222483"/>
    <w:rsid w:val="00224B21"/>
    <w:rsid w:val="00224C87"/>
    <w:rsid w:val="002264B8"/>
    <w:rsid w:val="00226A13"/>
    <w:rsid w:val="00227760"/>
    <w:rsid w:val="00227EFB"/>
    <w:rsid w:val="00230053"/>
    <w:rsid w:val="00230EC1"/>
    <w:rsid w:val="00230F5F"/>
    <w:rsid w:val="002314C7"/>
    <w:rsid w:val="00231681"/>
    <w:rsid w:val="00231B1F"/>
    <w:rsid w:val="00231CEF"/>
    <w:rsid w:val="00231DA9"/>
    <w:rsid w:val="002324AF"/>
    <w:rsid w:val="002329F6"/>
    <w:rsid w:val="0023514F"/>
    <w:rsid w:val="002355BF"/>
    <w:rsid w:val="00235B74"/>
    <w:rsid w:val="00236C34"/>
    <w:rsid w:val="002371C6"/>
    <w:rsid w:val="0023737E"/>
    <w:rsid w:val="0024146C"/>
    <w:rsid w:val="0024327D"/>
    <w:rsid w:val="00243DBF"/>
    <w:rsid w:val="0024428A"/>
    <w:rsid w:val="00244342"/>
    <w:rsid w:val="00245005"/>
    <w:rsid w:val="002471DD"/>
    <w:rsid w:val="00247A0E"/>
    <w:rsid w:val="0025051D"/>
    <w:rsid w:val="00250965"/>
    <w:rsid w:val="00250B42"/>
    <w:rsid w:val="00251B60"/>
    <w:rsid w:val="00252375"/>
    <w:rsid w:val="002533DC"/>
    <w:rsid w:val="002539DE"/>
    <w:rsid w:val="002540D7"/>
    <w:rsid w:val="002549E6"/>
    <w:rsid w:val="0025635F"/>
    <w:rsid w:val="002610A3"/>
    <w:rsid w:val="00261A0C"/>
    <w:rsid w:val="00265555"/>
    <w:rsid w:val="00265FB6"/>
    <w:rsid w:val="0027028F"/>
    <w:rsid w:val="0027051D"/>
    <w:rsid w:val="00271A46"/>
    <w:rsid w:val="00271A80"/>
    <w:rsid w:val="002723DF"/>
    <w:rsid w:val="00273913"/>
    <w:rsid w:val="00274492"/>
    <w:rsid w:val="00274A29"/>
    <w:rsid w:val="00276C5A"/>
    <w:rsid w:val="00276E41"/>
    <w:rsid w:val="00277097"/>
    <w:rsid w:val="00277271"/>
    <w:rsid w:val="00277405"/>
    <w:rsid w:val="00280548"/>
    <w:rsid w:val="00280BA1"/>
    <w:rsid w:val="002836BB"/>
    <w:rsid w:val="00283F00"/>
    <w:rsid w:val="0028678C"/>
    <w:rsid w:val="00286F34"/>
    <w:rsid w:val="00287055"/>
    <w:rsid w:val="00290921"/>
    <w:rsid w:val="00291F18"/>
    <w:rsid w:val="00291FCF"/>
    <w:rsid w:val="002922D4"/>
    <w:rsid w:val="002929C8"/>
    <w:rsid w:val="00292ACD"/>
    <w:rsid w:val="00294F3E"/>
    <w:rsid w:val="00296807"/>
    <w:rsid w:val="00296986"/>
    <w:rsid w:val="0029776C"/>
    <w:rsid w:val="00297DBB"/>
    <w:rsid w:val="00297E34"/>
    <w:rsid w:val="002A02A1"/>
    <w:rsid w:val="002A087E"/>
    <w:rsid w:val="002A0A47"/>
    <w:rsid w:val="002A0EC4"/>
    <w:rsid w:val="002A1470"/>
    <w:rsid w:val="002A2118"/>
    <w:rsid w:val="002A26CA"/>
    <w:rsid w:val="002A2E24"/>
    <w:rsid w:val="002A3478"/>
    <w:rsid w:val="002A3571"/>
    <w:rsid w:val="002A39A9"/>
    <w:rsid w:val="002A4139"/>
    <w:rsid w:val="002A4849"/>
    <w:rsid w:val="002A4BA5"/>
    <w:rsid w:val="002A4F7C"/>
    <w:rsid w:val="002A628D"/>
    <w:rsid w:val="002A64C8"/>
    <w:rsid w:val="002A660D"/>
    <w:rsid w:val="002A6E26"/>
    <w:rsid w:val="002A7042"/>
    <w:rsid w:val="002A7B4C"/>
    <w:rsid w:val="002A7C12"/>
    <w:rsid w:val="002B2387"/>
    <w:rsid w:val="002B377B"/>
    <w:rsid w:val="002B41A4"/>
    <w:rsid w:val="002B4785"/>
    <w:rsid w:val="002B78D2"/>
    <w:rsid w:val="002C0CA7"/>
    <w:rsid w:val="002C1514"/>
    <w:rsid w:val="002C22BC"/>
    <w:rsid w:val="002C3DF5"/>
    <w:rsid w:val="002C4077"/>
    <w:rsid w:val="002C40AC"/>
    <w:rsid w:val="002C4619"/>
    <w:rsid w:val="002C465A"/>
    <w:rsid w:val="002C4D4A"/>
    <w:rsid w:val="002C51F0"/>
    <w:rsid w:val="002C5542"/>
    <w:rsid w:val="002C59B4"/>
    <w:rsid w:val="002C5F20"/>
    <w:rsid w:val="002C62E3"/>
    <w:rsid w:val="002C6450"/>
    <w:rsid w:val="002C74DC"/>
    <w:rsid w:val="002C7AC5"/>
    <w:rsid w:val="002D0A6E"/>
    <w:rsid w:val="002D33B7"/>
    <w:rsid w:val="002D4F89"/>
    <w:rsid w:val="002D5B73"/>
    <w:rsid w:val="002D5C89"/>
    <w:rsid w:val="002D6776"/>
    <w:rsid w:val="002D6E84"/>
    <w:rsid w:val="002D7298"/>
    <w:rsid w:val="002D75B1"/>
    <w:rsid w:val="002D781E"/>
    <w:rsid w:val="002D7F4F"/>
    <w:rsid w:val="002E00CE"/>
    <w:rsid w:val="002E08A4"/>
    <w:rsid w:val="002E1057"/>
    <w:rsid w:val="002E1CA3"/>
    <w:rsid w:val="002E2088"/>
    <w:rsid w:val="002E3E1E"/>
    <w:rsid w:val="002E62ED"/>
    <w:rsid w:val="002E77CF"/>
    <w:rsid w:val="002F06C9"/>
    <w:rsid w:val="002F1548"/>
    <w:rsid w:val="002F1880"/>
    <w:rsid w:val="002F18CD"/>
    <w:rsid w:val="002F28A6"/>
    <w:rsid w:val="002F2F95"/>
    <w:rsid w:val="002F43F3"/>
    <w:rsid w:val="002F4409"/>
    <w:rsid w:val="002F4A3F"/>
    <w:rsid w:val="002F5545"/>
    <w:rsid w:val="002F566B"/>
    <w:rsid w:val="002F581F"/>
    <w:rsid w:val="002F73D4"/>
    <w:rsid w:val="002F77BD"/>
    <w:rsid w:val="002F7811"/>
    <w:rsid w:val="002F7EB4"/>
    <w:rsid w:val="00300586"/>
    <w:rsid w:val="00300AC0"/>
    <w:rsid w:val="00301861"/>
    <w:rsid w:val="003025DE"/>
    <w:rsid w:val="00302AAF"/>
    <w:rsid w:val="00302F65"/>
    <w:rsid w:val="0030324D"/>
    <w:rsid w:val="003032B0"/>
    <w:rsid w:val="00303645"/>
    <w:rsid w:val="003038BD"/>
    <w:rsid w:val="0030505A"/>
    <w:rsid w:val="003057E7"/>
    <w:rsid w:val="003065FE"/>
    <w:rsid w:val="00307713"/>
    <w:rsid w:val="00307BD0"/>
    <w:rsid w:val="0031097A"/>
    <w:rsid w:val="00312270"/>
    <w:rsid w:val="003122AC"/>
    <w:rsid w:val="0031238D"/>
    <w:rsid w:val="00314430"/>
    <w:rsid w:val="00315894"/>
    <w:rsid w:val="003166B7"/>
    <w:rsid w:val="00316973"/>
    <w:rsid w:val="003173A6"/>
    <w:rsid w:val="00317422"/>
    <w:rsid w:val="003203CF"/>
    <w:rsid w:val="0032276D"/>
    <w:rsid w:val="00324A3E"/>
    <w:rsid w:val="0033039B"/>
    <w:rsid w:val="003338E4"/>
    <w:rsid w:val="0033432C"/>
    <w:rsid w:val="0033522D"/>
    <w:rsid w:val="00336A1B"/>
    <w:rsid w:val="0033768D"/>
    <w:rsid w:val="00340B64"/>
    <w:rsid w:val="00340D68"/>
    <w:rsid w:val="00341423"/>
    <w:rsid w:val="00341DAA"/>
    <w:rsid w:val="00342393"/>
    <w:rsid w:val="00344B90"/>
    <w:rsid w:val="00345758"/>
    <w:rsid w:val="003469A0"/>
    <w:rsid w:val="00347961"/>
    <w:rsid w:val="00347CD8"/>
    <w:rsid w:val="00347F1A"/>
    <w:rsid w:val="00350FC4"/>
    <w:rsid w:val="003544FB"/>
    <w:rsid w:val="003559E2"/>
    <w:rsid w:val="00355EE5"/>
    <w:rsid w:val="0035621E"/>
    <w:rsid w:val="00356256"/>
    <w:rsid w:val="0035683D"/>
    <w:rsid w:val="00356CCC"/>
    <w:rsid w:val="003570B4"/>
    <w:rsid w:val="0035748E"/>
    <w:rsid w:val="00360416"/>
    <w:rsid w:val="00360419"/>
    <w:rsid w:val="00360B1B"/>
    <w:rsid w:val="00361E46"/>
    <w:rsid w:val="00362644"/>
    <w:rsid w:val="0036354E"/>
    <w:rsid w:val="003635B1"/>
    <w:rsid w:val="00363A15"/>
    <w:rsid w:val="00365704"/>
    <w:rsid w:val="003662D7"/>
    <w:rsid w:val="00366D92"/>
    <w:rsid w:val="003670A6"/>
    <w:rsid w:val="00373212"/>
    <w:rsid w:val="003735D5"/>
    <w:rsid w:val="003743C3"/>
    <w:rsid w:val="003765C3"/>
    <w:rsid w:val="00376DE5"/>
    <w:rsid w:val="003771ED"/>
    <w:rsid w:val="00377721"/>
    <w:rsid w:val="00380664"/>
    <w:rsid w:val="00381141"/>
    <w:rsid w:val="0038350E"/>
    <w:rsid w:val="00383C20"/>
    <w:rsid w:val="003863EE"/>
    <w:rsid w:val="00387334"/>
    <w:rsid w:val="00390DF4"/>
    <w:rsid w:val="0039253F"/>
    <w:rsid w:val="00394163"/>
    <w:rsid w:val="003957DF"/>
    <w:rsid w:val="00396F7B"/>
    <w:rsid w:val="003A0950"/>
    <w:rsid w:val="003A0F14"/>
    <w:rsid w:val="003A1351"/>
    <w:rsid w:val="003A1B0A"/>
    <w:rsid w:val="003A367A"/>
    <w:rsid w:val="003A3F00"/>
    <w:rsid w:val="003A5A94"/>
    <w:rsid w:val="003A6274"/>
    <w:rsid w:val="003A6979"/>
    <w:rsid w:val="003A6F2F"/>
    <w:rsid w:val="003B0367"/>
    <w:rsid w:val="003B054C"/>
    <w:rsid w:val="003B057F"/>
    <w:rsid w:val="003B0F67"/>
    <w:rsid w:val="003B18D4"/>
    <w:rsid w:val="003B1BC9"/>
    <w:rsid w:val="003B21D0"/>
    <w:rsid w:val="003B2B0B"/>
    <w:rsid w:val="003B2B10"/>
    <w:rsid w:val="003B396D"/>
    <w:rsid w:val="003B6116"/>
    <w:rsid w:val="003B6140"/>
    <w:rsid w:val="003B61A4"/>
    <w:rsid w:val="003B64FE"/>
    <w:rsid w:val="003B6732"/>
    <w:rsid w:val="003B6C71"/>
    <w:rsid w:val="003B742A"/>
    <w:rsid w:val="003B7E4B"/>
    <w:rsid w:val="003C0538"/>
    <w:rsid w:val="003C0B20"/>
    <w:rsid w:val="003C0D1D"/>
    <w:rsid w:val="003C1A0C"/>
    <w:rsid w:val="003C2B68"/>
    <w:rsid w:val="003C4655"/>
    <w:rsid w:val="003C6A77"/>
    <w:rsid w:val="003C75E3"/>
    <w:rsid w:val="003C761B"/>
    <w:rsid w:val="003D125E"/>
    <w:rsid w:val="003D284D"/>
    <w:rsid w:val="003D2AC4"/>
    <w:rsid w:val="003D363A"/>
    <w:rsid w:val="003D3B9C"/>
    <w:rsid w:val="003D730F"/>
    <w:rsid w:val="003E12DE"/>
    <w:rsid w:val="003E17B5"/>
    <w:rsid w:val="003E1938"/>
    <w:rsid w:val="003E2563"/>
    <w:rsid w:val="003E2E13"/>
    <w:rsid w:val="003E39EB"/>
    <w:rsid w:val="003E4C94"/>
    <w:rsid w:val="003E4FB3"/>
    <w:rsid w:val="003E6507"/>
    <w:rsid w:val="003E66D1"/>
    <w:rsid w:val="003E6A1C"/>
    <w:rsid w:val="003E6F37"/>
    <w:rsid w:val="003F02BC"/>
    <w:rsid w:val="003F098D"/>
    <w:rsid w:val="003F1983"/>
    <w:rsid w:val="003F2FED"/>
    <w:rsid w:val="003F30DD"/>
    <w:rsid w:val="003F3BD2"/>
    <w:rsid w:val="003F3DB7"/>
    <w:rsid w:val="003F4B19"/>
    <w:rsid w:val="003F5301"/>
    <w:rsid w:val="003F58F2"/>
    <w:rsid w:val="003F5D03"/>
    <w:rsid w:val="003F5FE7"/>
    <w:rsid w:val="003F639D"/>
    <w:rsid w:val="00401381"/>
    <w:rsid w:val="00402575"/>
    <w:rsid w:val="00403FD1"/>
    <w:rsid w:val="00404420"/>
    <w:rsid w:val="0040683A"/>
    <w:rsid w:val="00406C33"/>
    <w:rsid w:val="00406C3C"/>
    <w:rsid w:val="0040706E"/>
    <w:rsid w:val="0040738C"/>
    <w:rsid w:val="00410B5A"/>
    <w:rsid w:val="00411475"/>
    <w:rsid w:val="00412C30"/>
    <w:rsid w:val="00413599"/>
    <w:rsid w:val="00413948"/>
    <w:rsid w:val="004139E8"/>
    <w:rsid w:val="00413B52"/>
    <w:rsid w:val="00414498"/>
    <w:rsid w:val="0041606E"/>
    <w:rsid w:val="00416381"/>
    <w:rsid w:val="00416EB0"/>
    <w:rsid w:val="004200A5"/>
    <w:rsid w:val="004204CE"/>
    <w:rsid w:val="00421FAC"/>
    <w:rsid w:val="00422330"/>
    <w:rsid w:val="0042280F"/>
    <w:rsid w:val="00422B8C"/>
    <w:rsid w:val="00422C28"/>
    <w:rsid w:val="004231D7"/>
    <w:rsid w:val="004232DE"/>
    <w:rsid w:val="004237B2"/>
    <w:rsid w:val="0042564F"/>
    <w:rsid w:val="00427D1F"/>
    <w:rsid w:val="004306FA"/>
    <w:rsid w:val="00430A1D"/>
    <w:rsid w:val="00430D30"/>
    <w:rsid w:val="0043143A"/>
    <w:rsid w:val="00431E1A"/>
    <w:rsid w:val="0043216B"/>
    <w:rsid w:val="00432676"/>
    <w:rsid w:val="004326C8"/>
    <w:rsid w:val="00433A53"/>
    <w:rsid w:val="00436405"/>
    <w:rsid w:val="00441122"/>
    <w:rsid w:val="00442784"/>
    <w:rsid w:val="0044371C"/>
    <w:rsid w:val="004440FF"/>
    <w:rsid w:val="00444F13"/>
    <w:rsid w:val="0044734F"/>
    <w:rsid w:val="0045001E"/>
    <w:rsid w:val="00453454"/>
    <w:rsid w:val="00453BD8"/>
    <w:rsid w:val="00453CD5"/>
    <w:rsid w:val="004546F6"/>
    <w:rsid w:val="0045525D"/>
    <w:rsid w:val="0045534E"/>
    <w:rsid w:val="0045615D"/>
    <w:rsid w:val="00456B46"/>
    <w:rsid w:val="0046014C"/>
    <w:rsid w:val="004603A4"/>
    <w:rsid w:val="004612FB"/>
    <w:rsid w:val="00461D81"/>
    <w:rsid w:val="00462077"/>
    <w:rsid w:val="004624C7"/>
    <w:rsid w:val="0046395F"/>
    <w:rsid w:val="00464BF6"/>
    <w:rsid w:val="00465D4E"/>
    <w:rsid w:val="0046603E"/>
    <w:rsid w:val="004674AA"/>
    <w:rsid w:val="00471CB3"/>
    <w:rsid w:val="00471EB4"/>
    <w:rsid w:val="00472564"/>
    <w:rsid w:val="00472C3B"/>
    <w:rsid w:val="00472C8B"/>
    <w:rsid w:val="00473239"/>
    <w:rsid w:val="00474E94"/>
    <w:rsid w:val="00475912"/>
    <w:rsid w:val="00475E18"/>
    <w:rsid w:val="0047669A"/>
    <w:rsid w:val="00476D4D"/>
    <w:rsid w:val="0047724E"/>
    <w:rsid w:val="0048087F"/>
    <w:rsid w:val="00480A57"/>
    <w:rsid w:val="00481E8E"/>
    <w:rsid w:val="00482A18"/>
    <w:rsid w:val="00483D1D"/>
    <w:rsid w:val="00485378"/>
    <w:rsid w:val="004859E2"/>
    <w:rsid w:val="00485AE8"/>
    <w:rsid w:val="0048637F"/>
    <w:rsid w:val="00486456"/>
    <w:rsid w:val="0048675D"/>
    <w:rsid w:val="004869CB"/>
    <w:rsid w:val="004879A1"/>
    <w:rsid w:val="0049030C"/>
    <w:rsid w:val="00490406"/>
    <w:rsid w:val="00490D14"/>
    <w:rsid w:val="00493619"/>
    <w:rsid w:val="00494425"/>
    <w:rsid w:val="0049459A"/>
    <w:rsid w:val="00495063"/>
    <w:rsid w:val="00495EF0"/>
    <w:rsid w:val="00497AD2"/>
    <w:rsid w:val="004A061D"/>
    <w:rsid w:val="004A0EA1"/>
    <w:rsid w:val="004A175C"/>
    <w:rsid w:val="004A2513"/>
    <w:rsid w:val="004A27F7"/>
    <w:rsid w:val="004A48A6"/>
    <w:rsid w:val="004A5E10"/>
    <w:rsid w:val="004A6514"/>
    <w:rsid w:val="004A7404"/>
    <w:rsid w:val="004A7B8C"/>
    <w:rsid w:val="004A7F29"/>
    <w:rsid w:val="004B161F"/>
    <w:rsid w:val="004B185E"/>
    <w:rsid w:val="004B1D1F"/>
    <w:rsid w:val="004B208D"/>
    <w:rsid w:val="004B49FD"/>
    <w:rsid w:val="004B4E73"/>
    <w:rsid w:val="004B5465"/>
    <w:rsid w:val="004B62ED"/>
    <w:rsid w:val="004B68AE"/>
    <w:rsid w:val="004B703E"/>
    <w:rsid w:val="004B7BF4"/>
    <w:rsid w:val="004C012E"/>
    <w:rsid w:val="004C02D1"/>
    <w:rsid w:val="004C10FB"/>
    <w:rsid w:val="004C1655"/>
    <w:rsid w:val="004C2DF1"/>
    <w:rsid w:val="004C614E"/>
    <w:rsid w:val="004C6A66"/>
    <w:rsid w:val="004C764D"/>
    <w:rsid w:val="004D0143"/>
    <w:rsid w:val="004D10E6"/>
    <w:rsid w:val="004D2D9D"/>
    <w:rsid w:val="004D5025"/>
    <w:rsid w:val="004D5074"/>
    <w:rsid w:val="004D65B3"/>
    <w:rsid w:val="004E19DD"/>
    <w:rsid w:val="004E338A"/>
    <w:rsid w:val="004E4AE7"/>
    <w:rsid w:val="004E4C6F"/>
    <w:rsid w:val="004E6697"/>
    <w:rsid w:val="004F02CF"/>
    <w:rsid w:val="004F105B"/>
    <w:rsid w:val="004F12AB"/>
    <w:rsid w:val="004F20DB"/>
    <w:rsid w:val="004F21B3"/>
    <w:rsid w:val="004F252C"/>
    <w:rsid w:val="004F2C6B"/>
    <w:rsid w:val="004F34BE"/>
    <w:rsid w:val="004F3BCF"/>
    <w:rsid w:val="004F4DF6"/>
    <w:rsid w:val="004F5153"/>
    <w:rsid w:val="004F53B4"/>
    <w:rsid w:val="004F6742"/>
    <w:rsid w:val="004F7129"/>
    <w:rsid w:val="005021A1"/>
    <w:rsid w:val="00504D88"/>
    <w:rsid w:val="0050547D"/>
    <w:rsid w:val="005070CE"/>
    <w:rsid w:val="00510627"/>
    <w:rsid w:val="00510789"/>
    <w:rsid w:val="00511BD0"/>
    <w:rsid w:val="005121C4"/>
    <w:rsid w:val="005124F2"/>
    <w:rsid w:val="00512BAD"/>
    <w:rsid w:val="005133FB"/>
    <w:rsid w:val="00513949"/>
    <w:rsid w:val="00513D08"/>
    <w:rsid w:val="0051422F"/>
    <w:rsid w:val="005146D2"/>
    <w:rsid w:val="00514C50"/>
    <w:rsid w:val="00515BE1"/>
    <w:rsid w:val="00516296"/>
    <w:rsid w:val="00516C9E"/>
    <w:rsid w:val="00517C52"/>
    <w:rsid w:val="005217C3"/>
    <w:rsid w:val="005219BB"/>
    <w:rsid w:val="005229C3"/>
    <w:rsid w:val="00523193"/>
    <w:rsid w:val="00523B01"/>
    <w:rsid w:val="00524278"/>
    <w:rsid w:val="00524A27"/>
    <w:rsid w:val="00525BF5"/>
    <w:rsid w:val="005265A6"/>
    <w:rsid w:val="00527A7F"/>
    <w:rsid w:val="00527B72"/>
    <w:rsid w:val="00527D4E"/>
    <w:rsid w:val="005316A6"/>
    <w:rsid w:val="0053197D"/>
    <w:rsid w:val="00532787"/>
    <w:rsid w:val="00532D2D"/>
    <w:rsid w:val="00535889"/>
    <w:rsid w:val="0053591F"/>
    <w:rsid w:val="00536178"/>
    <w:rsid w:val="00537237"/>
    <w:rsid w:val="00537A78"/>
    <w:rsid w:val="00537DB8"/>
    <w:rsid w:val="0054060A"/>
    <w:rsid w:val="00541169"/>
    <w:rsid w:val="00543AC5"/>
    <w:rsid w:val="005440DD"/>
    <w:rsid w:val="00545A58"/>
    <w:rsid w:val="005460D0"/>
    <w:rsid w:val="00546CB3"/>
    <w:rsid w:val="00550802"/>
    <w:rsid w:val="005508FD"/>
    <w:rsid w:val="005518C8"/>
    <w:rsid w:val="00551982"/>
    <w:rsid w:val="00551D5E"/>
    <w:rsid w:val="00552547"/>
    <w:rsid w:val="0055395A"/>
    <w:rsid w:val="00554309"/>
    <w:rsid w:val="0055505A"/>
    <w:rsid w:val="00560548"/>
    <w:rsid w:val="00562EE6"/>
    <w:rsid w:val="00563974"/>
    <w:rsid w:val="00564A57"/>
    <w:rsid w:val="00565EC4"/>
    <w:rsid w:val="00567C4C"/>
    <w:rsid w:val="005703F6"/>
    <w:rsid w:val="0057076E"/>
    <w:rsid w:val="00570ECB"/>
    <w:rsid w:val="005719AF"/>
    <w:rsid w:val="005727A3"/>
    <w:rsid w:val="00572B47"/>
    <w:rsid w:val="00574187"/>
    <w:rsid w:val="00574782"/>
    <w:rsid w:val="00575220"/>
    <w:rsid w:val="00576786"/>
    <w:rsid w:val="00580102"/>
    <w:rsid w:val="0058134A"/>
    <w:rsid w:val="005814E9"/>
    <w:rsid w:val="00581C29"/>
    <w:rsid w:val="005823E5"/>
    <w:rsid w:val="005828B3"/>
    <w:rsid w:val="00583444"/>
    <w:rsid w:val="0058390D"/>
    <w:rsid w:val="0058390E"/>
    <w:rsid w:val="00583F0D"/>
    <w:rsid w:val="00585106"/>
    <w:rsid w:val="00585A77"/>
    <w:rsid w:val="00586353"/>
    <w:rsid w:val="0058735A"/>
    <w:rsid w:val="005907ED"/>
    <w:rsid w:val="0059222C"/>
    <w:rsid w:val="005949F5"/>
    <w:rsid w:val="0059715D"/>
    <w:rsid w:val="005A04A5"/>
    <w:rsid w:val="005A16DA"/>
    <w:rsid w:val="005A35BB"/>
    <w:rsid w:val="005A389A"/>
    <w:rsid w:val="005A4D5D"/>
    <w:rsid w:val="005A5A13"/>
    <w:rsid w:val="005A67DE"/>
    <w:rsid w:val="005A68D2"/>
    <w:rsid w:val="005A6E99"/>
    <w:rsid w:val="005A6F5B"/>
    <w:rsid w:val="005A76DD"/>
    <w:rsid w:val="005B1EB2"/>
    <w:rsid w:val="005B2AB2"/>
    <w:rsid w:val="005B3564"/>
    <w:rsid w:val="005B3B4F"/>
    <w:rsid w:val="005B4C54"/>
    <w:rsid w:val="005B4D07"/>
    <w:rsid w:val="005B6550"/>
    <w:rsid w:val="005C0063"/>
    <w:rsid w:val="005C1077"/>
    <w:rsid w:val="005C1BBC"/>
    <w:rsid w:val="005C2308"/>
    <w:rsid w:val="005C2506"/>
    <w:rsid w:val="005C3312"/>
    <w:rsid w:val="005C4AA8"/>
    <w:rsid w:val="005C529C"/>
    <w:rsid w:val="005C52B2"/>
    <w:rsid w:val="005C6FF8"/>
    <w:rsid w:val="005D3F7F"/>
    <w:rsid w:val="005D4B67"/>
    <w:rsid w:val="005D51C8"/>
    <w:rsid w:val="005D563C"/>
    <w:rsid w:val="005D68C7"/>
    <w:rsid w:val="005D6A85"/>
    <w:rsid w:val="005D714C"/>
    <w:rsid w:val="005D7EB1"/>
    <w:rsid w:val="005E015D"/>
    <w:rsid w:val="005E0AC5"/>
    <w:rsid w:val="005E283D"/>
    <w:rsid w:val="005E290D"/>
    <w:rsid w:val="005E2C12"/>
    <w:rsid w:val="005E2D3B"/>
    <w:rsid w:val="005E3C8C"/>
    <w:rsid w:val="005E4916"/>
    <w:rsid w:val="005E52A2"/>
    <w:rsid w:val="005E5429"/>
    <w:rsid w:val="005E543C"/>
    <w:rsid w:val="005E5EF4"/>
    <w:rsid w:val="005E7581"/>
    <w:rsid w:val="005F0473"/>
    <w:rsid w:val="005F0C8C"/>
    <w:rsid w:val="005F1A62"/>
    <w:rsid w:val="005F2117"/>
    <w:rsid w:val="005F2129"/>
    <w:rsid w:val="005F343C"/>
    <w:rsid w:val="005F509D"/>
    <w:rsid w:val="00600E17"/>
    <w:rsid w:val="006012DC"/>
    <w:rsid w:val="00601793"/>
    <w:rsid w:val="00602185"/>
    <w:rsid w:val="006035AF"/>
    <w:rsid w:val="00603D1C"/>
    <w:rsid w:val="00605128"/>
    <w:rsid w:val="0060539D"/>
    <w:rsid w:val="00605B73"/>
    <w:rsid w:val="006060D3"/>
    <w:rsid w:val="00607EB6"/>
    <w:rsid w:val="006104A8"/>
    <w:rsid w:val="00612986"/>
    <w:rsid w:val="00613228"/>
    <w:rsid w:val="006132F1"/>
    <w:rsid w:val="00613868"/>
    <w:rsid w:val="0061458E"/>
    <w:rsid w:val="006145E5"/>
    <w:rsid w:val="0061468C"/>
    <w:rsid w:val="00615687"/>
    <w:rsid w:val="0061629F"/>
    <w:rsid w:val="00616EA7"/>
    <w:rsid w:val="0062015E"/>
    <w:rsid w:val="0062111E"/>
    <w:rsid w:val="00622B92"/>
    <w:rsid w:val="006231C2"/>
    <w:rsid w:val="006249D1"/>
    <w:rsid w:val="00624A93"/>
    <w:rsid w:val="00624E99"/>
    <w:rsid w:val="00625AF1"/>
    <w:rsid w:val="0062601C"/>
    <w:rsid w:val="00626110"/>
    <w:rsid w:val="0062667A"/>
    <w:rsid w:val="006266E6"/>
    <w:rsid w:val="00626830"/>
    <w:rsid w:val="00626883"/>
    <w:rsid w:val="006272A5"/>
    <w:rsid w:val="0062788F"/>
    <w:rsid w:val="00627FCA"/>
    <w:rsid w:val="006307D2"/>
    <w:rsid w:val="00632418"/>
    <w:rsid w:val="006336FB"/>
    <w:rsid w:val="00633872"/>
    <w:rsid w:val="00634685"/>
    <w:rsid w:val="00634EE9"/>
    <w:rsid w:val="00635995"/>
    <w:rsid w:val="00635ED3"/>
    <w:rsid w:val="00637DAA"/>
    <w:rsid w:val="00640548"/>
    <w:rsid w:val="00640571"/>
    <w:rsid w:val="006405BA"/>
    <w:rsid w:val="006407EE"/>
    <w:rsid w:val="00641057"/>
    <w:rsid w:val="00641253"/>
    <w:rsid w:val="006412D3"/>
    <w:rsid w:val="00642561"/>
    <w:rsid w:val="006427C4"/>
    <w:rsid w:val="006428F1"/>
    <w:rsid w:val="006432AF"/>
    <w:rsid w:val="0064376A"/>
    <w:rsid w:val="00644442"/>
    <w:rsid w:val="00646DB1"/>
    <w:rsid w:val="00646EFD"/>
    <w:rsid w:val="0064725A"/>
    <w:rsid w:val="006509CD"/>
    <w:rsid w:val="00651007"/>
    <w:rsid w:val="0065142D"/>
    <w:rsid w:val="0065195D"/>
    <w:rsid w:val="00652349"/>
    <w:rsid w:val="0065376C"/>
    <w:rsid w:val="006537AF"/>
    <w:rsid w:val="0065491F"/>
    <w:rsid w:val="00655064"/>
    <w:rsid w:val="00655D1E"/>
    <w:rsid w:val="00656513"/>
    <w:rsid w:val="0065662A"/>
    <w:rsid w:val="0065798E"/>
    <w:rsid w:val="006579FA"/>
    <w:rsid w:val="00657A36"/>
    <w:rsid w:val="006608BD"/>
    <w:rsid w:val="00661359"/>
    <w:rsid w:val="00662147"/>
    <w:rsid w:val="0066232E"/>
    <w:rsid w:val="00662B0A"/>
    <w:rsid w:val="00663C89"/>
    <w:rsid w:val="00664593"/>
    <w:rsid w:val="006648CD"/>
    <w:rsid w:val="00664BAB"/>
    <w:rsid w:val="00665643"/>
    <w:rsid w:val="006660B0"/>
    <w:rsid w:val="006663DC"/>
    <w:rsid w:val="006664BF"/>
    <w:rsid w:val="00666E33"/>
    <w:rsid w:val="00670317"/>
    <w:rsid w:val="006713BA"/>
    <w:rsid w:val="00671689"/>
    <w:rsid w:val="00671768"/>
    <w:rsid w:val="00672169"/>
    <w:rsid w:val="00672249"/>
    <w:rsid w:val="006729B5"/>
    <w:rsid w:val="00672B32"/>
    <w:rsid w:val="00673454"/>
    <w:rsid w:val="00674E8A"/>
    <w:rsid w:val="006778BE"/>
    <w:rsid w:val="00677FF9"/>
    <w:rsid w:val="006820E3"/>
    <w:rsid w:val="0068245A"/>
    <w:rsid w:val="006824CF"/>
    <w:rsid w:val="006836EC"/>
    <w:rsid w:val="00683CB5"/>
    <w:rsid w:val="0069014A"/>
    <w:rsid w:val="00691443"/>
    <w:rsid w:val="0069187A"/>
    <w:rsid w:val="00691DB1"/>
    <w:rsid w:val="006922A4"/>
    <w:rsid w:val="0069394F"/>
    <w:rsid w:val="00697BEE"/>
    <w:rsid w:val="00697F6F"/>
    <w:rsid w:val="006A023D"/>
    <w:rsid w:val="006A0878"/>
    <w:rsid w:val="006A0879"/>
    <w:rsid w:val="006A0BDF"/>
    <w:rsid w:val="006A3E12"/>
    <w:rsid w:val="006A478F"/>
    <w:rsid w:val="006A4AE0"/>
    <w:rsid w:val="006A5A11"/>
    <w:rsid w:val="006A607F"/>
    <w:rsid w:val="006A77C3"/>
    <w:rsid w:val="006B04D0"/>
    <w:rsid w:val="006B0A5B"/>
    <w:rsid w:val="006B1E48"/>
    <w:rsid w:val="006B255C"/>
    <w:rsid w:val="006B32C6"/>
    <w:rsid w:val="006B5101"/>
    <w:rsid w:val="006C0C5E"/>
    <w:rsid w:val="006C11BA"/>
    <w:rsid w:val="006C13F9"/>
    <w:rsid w:val="006C36E4"/>
    <w:rsid w:val="006C4959"/>
    <w:rsid w:val="006C5C89"/>
    <w:rsid w:val="006C70EE"/>
    <w:rsid w:val="006D01B6"/>
    <w:rsid w:val="006D1211"/>
    <w:rsid w:val="006D2195"/>
    <w:rsid w:val="006D2438"/>
    <w:rsid w:val="006D479B"/>
    <w:rsid w:val="006D4DB7"/>
    <w:rsid w:val="006D4F95"/>
    <w:rsid w:val="006D569F"/>
    <w:rsid w:val="006D6EFB"/>
    <w:rsid w:val="006E0833"/>
    <w:rsid w:val="006E105C"/>
    <w:rsid w:val="006E16DA"/>
    <w:rsid w:val="006E2BE0"/>
    <w:rsid w:val="006E3885"/>
    <w:rsid w:val="006E4269"/>
    <w:rsid w:val="006E55D3"/>
    <w:rsid w:val="006E5AE6"/>
    <w:rsid w:val="006E6245"/>
    <w:rsid w:val="006E63FB"/>
    <w:rsid w:val="006E658F"/>
    <w:rsid w:val="006E6DBC"/>
    <w:rsid w:val="006F0679"/>
    <w:rsid w:val="006F0A5A"/>
    <w:rsid w:val="006F1D11"/>
    <w:rsid w:val="006F3148"/>
    <w:rsid w:val="006F3C51"/>
    <w:rsid w:val="006F479C"/>
    <w:rsid w:val="006F551F"/>
    <w:rsid w:val="006F6009"/>
    <w:rsid w:val="006F63BE"/>
    <w:rsid w:val="006F6970"/>
    <w:rsid w:val="006F7E0E"/>
    <w:rsid w:val="0070307A"/>
    <w:rsid w:val="00703A1D"/>
    <w:rsid w:val="00703AF6"/>
    <w:rsid w:val="00705147"/>
    <w:rsid w:val="0070778D"/>
    <w:rsid w:val="00707E2D"/>
    <w:rsid w:val="00710880"/>
    <w:rsid w:val="007109BE"/>
    <w:rsid w:val="00714ACD"/>
    <w:rsid w:val="00714E63"/>
    <w:rsid w:val="00714F91"/>
    <w:rsid w:val="00715F60"/>
    <w:rsid w:val="00716F50"/>
    <w:rsid w:val="00717112"/>
    <w:rsid w:val="007204B2"/>
    <w:rsid w:val="00721FD6"/>
    <w:rsid w:val="00722201"/>
    <w:rsid w:val="0072230D"/>
    <w:rsid w:val="00722A05"/>
    <w:rsid w:val="007236A4"/>
    <w:rsid w:val="007237AF"/>
    <w:rsid w:val="007239A3"/>
    <w:rsid w:val="00725A9B"/>
    <w:rsid w:val="007274B4"/>
    <w:rsid w:val="00730513"/>
    <w:rsid w:val="00730757"/>
    <w:rsid w:val="00731E17"/>
    <w:rsid w:val="007320BA"/>
    <w:rsid w:val="00732128"/>
    <w:rsid w:val="007323DE"/>
    <w:rsid w:val="00733B4E"/>
    <w:rsid w:val="007344C5"/>
    <w:rsid w:val="007345FF"/>
    <w:rsid w:val="00735486"/>
    <w:rsid w:val="00735BAD"/>
    <w:rsid w:val="00735C49"/>
    <w:rsid w:val="0073766B"/>
    <w:rsid w:val="00740288"/>
    <w:rsid w:val="00740DF1"/>
    <w:rsid w:val="00742AFA"/>
    <w:rsid w:val="00743B98"/>
    <w:rsid w:val="00744410"/>
    <w:rsid w:val="007454EE"/>
    <w:rsid w:val="00746246"/>
    <w:rsid w:val="007464CA"/>
    <w:rsid w:val="00746845"/>
    <w:rsid w:val="0074724B"/>
    <w:rsid w:val="007474EE"/>
    <w:rsid w:val="00750459"/>
    <w:rsid w:val="00750DA0"/>
    <w:rsid w:val="007511B8"/>
    <w:rsid w:val="007512F6"/>
    <w:rsid w:val="00751BE5"/>
    <w:rsid w:val="0075235C"/>
    <w:rsid w:val="00753144"/>
    <w:rsid w:val="0075330B"/>
    <w:rsid w:val="0075352E"/>
    <w:rsid w:val="00754168"/>
    <w:rsid w:val="007558B9"/>
    <w:rsid w:val="00755A47"/>
    <w:rsid w:val="007562D6"/>
    <w:rsid w:val="00760487"/>
    <w:rsid w:val="0076071E"/>
    <w:rsid w:val="00760FC7"/>
    <w:rsid w:val="007612DC"/>
    <w:rsid w:val="00761875"/>
    <w:rsid w:val="00761F06"/>
    <w:rsid w:val="007633F4"/>
    <w:rsid w:val="00763A8B"/>
    <w:rsid w:val="00764026"/>
    <w:rsid w:val="00764389"/>
    <w:rsid w:val="00765712"/>
    <w:rsid w:val="007667BD"/>
    <w:rsid w:val="00766DBE"/>
    <w:rsid w:val="007672AF"/>
    <w:rsid w:val="00767979"/>
    <w:rsid w:val="00767E35"/>
    <w:rsid w:val="00771061"/>
    <w:rsid w:val="007718F5"/>
    <w:rsid w:val="00772086"/>
    <w:rsid w:val="007728E5"/>
    <w:rsid w:val="00772FCE"/>
    <w:rsid w:val="00773371"/>
    <w:rsid w:val="00773928"/>
    <w:rsid w:val="00773DC2"/>
    <w:rsid w:val="00774557"/>
    <w:rsid w:val="00774FAF"/>
    <w:rsid w:val="00775FCD"/>
    <w:rsid w:val="00775FE8"/>
    <w:rsid w:val="00776A52"/>
    <w:rsid w:val="00776CCB"/>
    <w:rsid w:val="00777DB0"/>
    <w:rsid w:val="00777E18"/>
    <w:rsid w:val="00782456"/>
    <w:rsid w:val="00782C09"/>
    <w:rsid w:val="00782EE3"/>
    <w:rsid w:val="00783D42"/>
    <w:rsid w:val="0078597C"/>
    <w:rsid w:val="00787054"/>
    <w:rsid w:val="00787A34"/>
    <w:rsid w:val="0079022C"/>
    <w:rsid w:val="00792AB0"/>
    <w:rsid w:val="0079338F"/>
    <w:rsid w:val="00793E39"/>
    <w:rsid w:val="00794280"/>
    <w:rsid w:val="0079437D"/>
    <w:rsid w:val="007945CB"/>
    <w:rsid w:val="007947B0"/>
    <w:rsid w:val="00795B58"/>
    <w:rsid w:val="00796CCA"/>
    <w:rsid w:val="00797C88"/>
    <w:rsid w:val="007A0019"/>
    <w:rsid w:val="007A011F"/>
    <w:rsid w:val="007A035E"/>
    <w:rsid w:val="007A0D71"/>
    <w:rsid w:val="007A1275"/>
    <w:rsid w:val="007A338C"/>
    <w:rsid w:val="007A392C"/>
    <w:rsid w:val="007A3D2C"/>
    <w:rsid w:val="007A427A"/>
    <w:rsid w:val="007A481C"/>
    <w:rsid w:val="007A52DC"/>
    <w:rsid w:val="007A6A37"/>
    <w:rsid w:val="007A6C8F"/>
    <w:rsid w:val="007A6FC1"/>
    <w:rsid w:val="007A7476"/>
    <w:rsid w:val="007B0566"/>
    <w:rsid w:val="007B0FF4"/>
    <w:rsid w:val="007B172B"/>
    <w:rsid w:val="007B2AAD"/>
    <w:rsid w:val="007B303A"/>
    <w:rsid w:val="007B32C6"/>
    <w:rsid w:val="007B4720"/>
    <w:rsid w:val="007B4B85"/>
    <w:rsid w:val="007B5E7D"/>
    <w:rsid w:val="007B633E"/>
    <w:rsid w:val="007C0F74"/>
    <w:rsid w:val="007C355D"/>
    <w:rsid w:val="007C39C6"/>
    <w:rsid w:val="007C3BF2"/>
    <w:rsid w:val="007C44E0"/>
    <w:rsid w:val="007C4BA3"/>
    <w:rsid w:val="007C52A6"/>
    <w:rsid w:val="007C5629"/>
    <w:rsid w:val="007C6C3C"/>
    <w:rsid w:val="007C7735"/>
    <w:rsid w:val="007D10E4"/>
    <w:rsid w:val="007D501B"/>
    <w:rsid w:val="007D56C8"/>
    <w:rsid w:val="007E01AC"/>
    <w:rsid w:val="007E0D33"/>
    <w:rsid w:val="007E1608"/>
    <w:rsid w:val="007E21AD"/>
    <w:rsid w:val="007E3C20"/>
    <w:rsid w:val="007E45D8"/>
    <w:rsid w:val="007E4F65"/>
    <w:rsid w:val="007E4FEE"/>
    <w:rsid w:val="007E5526"/>
    <w:rsid w:val="007E6FAB"/>
    <w:rsid w:val="007E7E7F"/>
    <w:rsid w:val="007F070D"/>
    <w:rsid w:val="007F09A4"/>
    <w:rsid w:val="007F1E80"/>
    <w:rsid w:val="007F2157"/>
    <w:rsid w:val="007F3DEF"/>
    <w:rsid w:val="007F44D2"/>
    <w:rsid w:val="007F5597"/>
    <w:rsid w:val="007F5A1E"/>
    <w:rsid w:val="007F665B"/>
    <w:rsid w:val="007F680E"/>
    <w:rsid w:val="007F74E7"/>
    <w:rsid w:val="0080048B"/>
    <w:rsid w:val="00800B01"/>
    <w:rsid w:val="00800EA2"/>
    <w:rsid w:val="00801A1A"/>
    <w:rsid w:val="00801C41"/>
    <w:rsid w:val="008024CC"/>
    <w:rsid w:val="00802B9D"/>
    <w:rsid w:val="00805480"/>
    <w:rsid w:val="00805659"/>
    <w:rsid w:val="00805A09"/>
    <w:rsid w:val="0080681D"/>
    <w:rsid w:val="00806F38"/>
    <w:rsid w:val="00807992"/>
    <w:rsid w:val="008108A8"/>
    <w:rsid w:val="00810B5B"/>
    <w:rsid w:val="00810F96"/>
    <w:rsid w:val="00811E0A"/>
    <w:rsid w:val="00812648"/>
    <w:rsid w:val="00812997"/>
    <w:rsid w:val="00812CEA"/>
    <w:rsid w:val="008132EC"/>
    <w:rsid w:val="00813509"/>
    <w:rsid w:val="00813513"/>
    <w:rsid w:val="00813C84"/>
    <w:rsid w:val="00813F97"/>
    <w:rsid w:val="008154CD"/>
    <w:rsid w:val="00815710"/>
    <w:rsid w:val="008157F8"/>
    <w:rsid w:val="00816AB9"/>
    <w:rsid w:val="00816EFD"/>
    <w:rsid w:val="008179BB"/>
    <w:rsid w:val="00817EFF"/>
    <w:rsid w:val="0082188E"/>
    <w:rsid w:val="008224B4"/>
    <w:rsid w:val="00824C09"/>
    <w:rsid w:val="00825827"/>
    <w:rsid w:val="00827329"/>
    <w:rsid w:val="00827C1A"/>
    <w:rsid w:val="0083056A"/>
    <w:rsid w:val="008316FA"/>
    <w:rsid w:val="00833B38"/>
    <w:rsid w:val="00833E76"/>
    <w:rsid w:val="00834489"/>
    <w:rsid w:val="00836683"/>
    <w:rsid w:val="00837E44"/>
    <w:rsid w:val="008409CE"/>
    <w:rsid w:val="0084104B"/>
    <w:rsid w:val="00841128"/>
    <w:rsid w:val="0084180B"/>
    <w:rsid w:val="00842E29"/>
    <w:rsid w:val="00842E4F"/>
    <w:rsid w:val="00844FBA"/>
    <w:rsid w:val="00846DF5"/>
    <w:rsid w:val="00847073"/>
    <w:rsid w:val="00847BCB"/>
    <w:rsid w:val="008504B8"/>
    <w:rsid w:val="008505B4"/>
    <w:rsid w:val="008516D3"/>
    <w:rsid w:val="008528A7"/>
    <w:rsid w:val="00854849"/>
    <w:rsid w:val="008557F5"/>
    <w:rsid w:val="00856472"/>
    <w:rsid w:val="00861CED"/>
    <w:rsid w:val="00861E45"/>
    <w:rsid w:val="00861F69"/>
    <w:rsid w:val="008625E3"/>
    <w:rsid w:val="00862E3A"/>
    <w:rsid w:val="00863058"/>
    <w:rsid w:val="0086331B"/>
    <w:rsid w:val="0086404D"/>
    <w:rsid w:val="00864277"/>
    <w:rsid w:val="00864380"/>
    <w:rsid w:val="008651FE"/>
    <w:rsid w:val="008653FB"/>
    <w:rsid w:val="00866123"/>
    <w:rsid w:val="008668FF"/>
    <w:rsid w:val="008670B5"/>
    <w:rsid w:val="00867BAA"/>
    <w:rsid w:val="00870210"/>
    <w:rsid w:val="00870A6C"/>
    <w:rsid w:val="00870DEE"/>
    <w:rsid w:val="00870DF1"/>
    <w:rsid w:val="00870EC0"/>
    <w:rsid w:val="00870F60"/>
    <w:rsid w:val="008726CD"/>
    <w:rsid w:val="0087407F"/>
    <w:rsid w:val="00876E63"/>
    <w:rsid w:val="008771E8"/>
    <w:rsid w:val="00880FB0"/>
    <w:rsid w:val="00882056"/>
    <w:rsid w:val="00883898"/>
    <w:rsid w:val="00884DB3"/>
    <w:rsid w:val="00884E6E"/>
    <w:rsid w:val="00885888"/>
    <w:rsid w:val="0088650E"/>
    <w:rsid w:val="0088674A"/>
    <w:rsid w:val="00887278"/>
    <w:rsid w:val="00887BDD"/>
    <w:rsid w:val="00890431"/>
    <w:rsid w:val="008904F3"/>
    <w:rsid w:val="0089092D"/>
    <w:rsid w:val="00890EAD"/>
    <w:rsid w:val="00891125"/>
    <w:rsid w:val="008917DC"/>
    <w:rsid w:val="00892161"/>
    <w:rsid w:val="00892858"/>
    <w:rsid w:val="00892B74"/>
    <w:rsid w:val="00893132"/>
    <w:rsid w:val="00894BC2"/>
    <w:rsid w:val="00895F50"/>
    <w:rsid w:val="008A0665"/>
    <w:rsid w:val="008A0DCE"/>
    <w:rsid w:val="008A3E48"/>
    <w:rsid w:val="008A4CAE"/>
    <w:rsid w:val="008A5786"/>
    <w:rsid w:val="008A6D7E"/>
    <w:rsid w:val="008A70DE"/>
    <w:rsid w:val="008A7C44"/>
    <w:rsid w:val="008B01D7"/>
    <w:rsid w:val="008B0C29"/>
    <w:rsid w:val="008B37EE"/>
    <w:rsid w:val="008B4349"/>
    <w:rsid w:val="008B4AF1"/>
    <w:rsid w:val="008B4FB4"/>
    <w:rsid w:val="008B52DA"/>
    <w:rsid w:val="008B6376"/>
    <w:rsid w:val="008B6B15"/>
    <w:rsid w:val="008B6DAD"/>
    <w:rsid w:val="008B711E"/>
    <w:rsid w:val="008C006E"/>
    <w:rsid w:val="008C151C"/>
    <w:rsid w:val="008C1A07"/>
    <w:rsid w:val="008C276B"/>
    <w:rsid w:val="008C2ADD"/>
    <w:rsid w:val="008C3E6C"/>
    <w:rsid w:val="008C4472"/>
    <w:rsid w:val="008C49D1"/>
    <w:rsid w:val="008C50E0"/>
    <w:rsid w:val="008C5717"/>
    <w:rsid w:val="008C603B"/>
    <w:rsid w:val="008C63D3"/>
    <w:rsid w:val="008C64CB"/>
    <w:rsid w:val="008C7B09"/>
    <w:rsid w:val="008C7EDE"/>
    <w:rsid w:val="008D04B9"/>
    <w:rsid w:val="008D169C"/>
    <w:rsid w:val="008D242D"/>
    <w:rsid w:val="008D2D98"/>
    <w:rsid w:val="008D3829"/>
    <w:rsid w:val="008D41FC"/>
    <w:rsid w:val="008D47E6"/>
    <w:rsid w:val="008D5B1F"/>
    <w:rsid w:val="008D6A8A"/>
    <w:rsid w:val="008D7455"/>
    <w:rsid w:val="008E00D4"/>
    <w:rsid w:val="008E0427"/>
    <w:rsid w:val="008E0B83"/>
    <w:rsid w:val="008E103B"/>
    <w:rsid w:val="008E12CE"/>
    <w:rsid w:val="008E2EAE"/>
    <w:rsid w:val="008E3A28"/>
    <w:rsid w:val="008E3A64"/>
    <w:rsid w:val="008E3D80"/>
    <w:rsid w:val="008E3F8F"/>
    <w:rsid w:val="008E5033"/>
    <w:rsid w:val="008E65A0"/>
    <w:rsid w:val="008E672F"/>
    <w:rsid w:val="008E67E0"/>
    <w:rsid w:val="008E6C40"/>
    <w:rsid w:val="008E7288"/>
    <w:rsid w:val="008F213F"/>
    <w:rsid w:val="008F2334"/>
    <w:rsid w:val="008F2499"/>
    <w:rsid w:val="008F486C"/>
    <w:rsid w:val="008F57A4"/>
    <w:rsid w:val="008F57BD"/>
    <w:rsid w:val="008F644D"/>
    <w:rsid w:val="008F68B3"/>
    <w:rsid w:val="008F76CE"/>
    <w:rsid w:val="00901435"/>
    <w:rsid w:val="00901E81"/>
    <w:rsid w:val="00903664"/>
    <w:rsid w:val="0090391C"/>
    <w:rsid w:val="009050E5"/>
    <w:rsid w:val="00910BBE"/>
    <w:rsid w:val="00911324"/>
    <w:rsid w:val="00912932"/>
    <w:rsid w:val="00912C2F"/>
    <w:rsid w:val="00912E87"/>
    <w:rsid w:val="009135E5"/>
    <w:rsid w:val="009137A6"/>
    <w:rsid w:val="00913D62"/>
    <w:rsid w:val="00913FC0"/>
    <w:rsid w:val="0091585B"/>
    <w:rsid w:val="00915FD5"/>
    <w:rsid w:val="009203ED"/>
    <w:rsid w:val="00920558"/>
    <w:rsid w:val="00921630"/>
    <w:rsid w:val="00921E6B"/>
    <w:rsid w:val="00923D1F"/>
    <w:rsid w:val="00924BC1"/>
    <w:rsid w:val="00924C56"/>
    <w:rsid w:val="00925084"/>
    <w:rsid w:val="00925C6C"/>
    <w:rsid w:val="0092604D"/>
    <w:rsid w:val="00926CCC"/>
    <w:rsid w:val="00926D86"/>
    <w:rsid w:val="009274FB"/>
    <w:rsid w:val="00927FD0"/>
    <w:rsid w:val="0093041F"/>
    <w:rsid w:val="00930862"/>
    <w:rsid w:val="00930ADC"/>
    <w:rsid w:val="0093192F"/>
    <w:rsid w:val="00932C09"/>
    <w:rsid w:val="00933A43"/>
    <w:rsid w:val="00934B8C"/>
    <w:rsid w:val="009363A3"/>
    <w:rsid w:val="009374C0"/>
    <w:rsid w:val="00937A5E"/>
    <w:rsid w:val="009404AA"/>
    <w:rsid w:val="0094088A"/>
    <w:rsid w:val="009412AC"/>
    <w:rsid w:val="00942918"/>
    <w:rsid w:val="00942CC6"/>
    <w:rsid w:val="0094314B"/>
    <w:rsid w:val="00943157"/>
    <w:rsid w:val="0094400D"/>
    <w:rsid w:val="009443F9"/>
    <w:rsid w:val="00944843"/>
    <w:rsid w:val="00946366"/>
    <w:rsid w:val="009501CA"/>
    <w:rsid w:val="00950229"/>
    <w:rsid w:val="009510AC"/>
    <w:rsid w:val="00953B62"/>
    <w:rsid w:val="00953DF3"/>
    <w:rsid w:val="00953E14"/>
    <w:rsid w:val="009545F6"/>
    <w:rsid w:val="0095565B"/>
    <w:rsid w:val="00955998"/>
    <w:rsid w:val="00955A13"/>
    <w:rsid w:val="00955C14"/>
    <w:rsid w:val="00956551"/>
    <w:rsid w:val="0095791E"/>
    <w:rsid w:val="0096349F"/>
    <w:rsid w:val="00964300"/>
    <w:rsid w:val="00964379"/>
    <w:rsid w:val="00964AF7"/>
    <w:rsid w:val="009655C5"/>
    <w:rsid w:val="0096577D"/>
    <w:rsid w:val="00965B68"/>
    <w:rsid w:val="00965DDD"/>
    <w:rsid w:val="00966F4A"/>
    <w:rsid w:val="00967E1A"/>
    <w:rsid w:val="009709F0"/>
    <w:rsid w:val="00971376"/>
    <w:rsid w:val="009731B6"/>
    <w:rsid w:val="00973D0C"/>
    <w:rsid w:val="009742BF"/>
    <w:rsid w:val="009749C0"/>
    <w:rsid w:val="00974F6C"/>
    <w:rsid w:val="00975242"/>
    <w:rsid w:val="0097536A"/>
    <w:rsid w:val="009762FC"/>
    <w:rsid w:val="00976C24"/>
    <w:rsid w:val="00976FA8"/>
    <w:rsid w:val="00980734"/>
    <w:rsid w:val="009811AF"/>
    <w:rsid w:val="00983878"/>
    <w:rsid w:val="00983921"/>
    <w:rsid w:val="00983CF4"/>
    <w:rsid w:val="00983F6D"/>
    <w:rsid w:val="009848F3"/>
    <w:rsid w:val="00984ADE"/>
    <w:rsid w:val="00987189"/>
    <w:rsid w:val="009902F5"/>
    <w:rsid w:val="0099170B"/>
    <w:rsid w:val="00993055"/>
    <w:rsid w:val="009934C2"/>
    <w:rsid w:val="009940C0"/>
    <w:rsid w:val="009942CA"/>
    <w:rsid w:val="009944F1"/>
    <w:rsid w:val="00995311"/>
    <w:rsid w:val="00997927"/>
    <w:rsid w:val="00997F95"/>
    <w:rsid w:val="009A11C9"/>
    <w:rsid w:val="009A2173"/>
    <w:rsid w:val="009A2732"/>
    <w:rsid w:val="009A4F00"/>
    <w:rsid w:val="009A5740"/>
    <w:rsid w:val="009A61CE"/>
    <w:rsid w:val="009A64C5"/>
    <w:rsid w:val="009A6B07"/>
    <w:rsid w:val="009A6BFF"/>
    <w:rsid w:val="009B19C8"/>
    <w:rsid w:val="009B33A4"/>
    <w:rsid w:val="009B3440"/>
    <w:rsid w:val="009B3E48"/>
    <w:rsid w:val="009B4BEE"/>
    <w:rsid w:val="009B5005"/>
    <w:rsid w:val="009B51BE"/>
    <w:rsid w:val="009B5424"/>
    <w:rsid w:val="009B563F"/>
    <w:rsid w:val="009B6F49"/>
    <w:rsid w:val="009B7601"/>
    <w:rsid w:val="009B76BD"/>
    <w:rsid w:val="009C18D9"/>
    <w:rsid w:val="009C1DC5"/>
    <w:rsid w:val="009C2A40"/>
    <w:rsid w:val="009C2FB7"/>
    <w:rsid w:val="009C4116"/>
    <w:rsid w:val="009C43C9"/>
    <w:rsid w:val="009C4DA9"/>
    <w:rsid w:val="009C543F"/>
    <w:rsid w:val="009C5D8D"/>
    <w:rsid w:val="009C650C"/>
    <w:rsid w:val="009C6826"/>
    <w:rsid w:val="009C6ADA"/>
    <w:rsid w:val="009C6DCA"/>
    <w:rsid w:val="009D0882"/>
    <w:rsid w:val="009D1FC0"/>
    <w:rsid w:val="009D2916"/>
    <w:rsid w:val="009D3D86"/>
    <w:rsid w:val="009D6B60"/>
    <w:rsid w:val="009E35CF"/>
    <w:rsid w:val="009E4151"/>
    <w:rsid w:val="009E59D9"/>
    <w:rsid w:val="009E5DE5"/>
    <w:rsid w:val="009E7A2E"/>
    <w:rsid w:val="009F05BF"/>
    <w:rsid w:val="009F1835"/>
    <w:rsid w:val="009F2034"/>
    <w:rsid w:val="009F3BC0"/>
    <w:rsid w:val="009F3FCB"/>
    <w:rsid w:val="009F46D2"/>
    <w:rsid w:val="009F4E08"/>
    <w:rsid w:val="009F6821"/>
    <w:rsid w:val="009F6B0C"/>
    <w:rsid w:val="009F788A"/>
    <w:rsid w:val="00A004B7"/>
    <w:rsid w:val="00A01475"/>
    <w:rsid w:val="00A01BCE"/>
    <w:rsid w:val="00A0260F"/>
    <w:rsid w:val="00A02C94"/>
    <w:rsid w:val="00A02E41"/>
    <w:rsid w:val="00A034FB"/>
    <w:rsid w:val="00A03D21"/>
    <w:rsid w:val="00A0413D"/>
    <w:rsid w:val="00A0425F"/>
    <w:rsid w:val="00A0474F"/>
    <w:rsid w:val="00A05CF4"/>
    <w:rsid w:val="00A0619B"/>
    <w:rsid w:val="00A06F86"/>
    <w:rsid w:val="00A0708B"/>
    <w:rsid w:val="00A07485"/>
    <w:rsid w:val="00A11B88"/>
    <w:rsid w:val="00A121A3"/>
    <w:rsid w:val="00A128FF"/>
    <w:rsid w:val="00A144D6"/>
    <w:rsid w:val="00A167ED"/>
    <w:rsid w:val="00A16868"/>
    <w:rsid w:val="00A20637"/>
    <w:rsid w:val="00A208CD"/>
    <w:rsid w:val="00A21E32"/>
    <w:rsid w:val="00A2239F"/>
    <w:rsid w:val="00A22E81"/>
    <w:rsid w:val="00A22E86"/>
    <w:rsid w:val="00A22F19"/>
    <w:rsid w:val="00A23647"/>
    <w:rsid w:val="00A247CA"/>
    <w:rsid w:val="00A24A90"/>
    <w:rsid w:val="00A2656E"/>
    <w:rsid w:val="00A26EE4"/>
    <w:rsid w:val="00A27E1E"/>
    <w:rsid w:val="00A30655"/>
    <w:rsid w:val="00A3372E"/>
    <w:rsid w:val="00A33D98"/>
    <w:rsid w:val="00A34BC0"/>
    <w:rsid w:val="00A37C96"/>
    <w:rsid w:val="00A37FA1"/>
    <w:rsid w:val="00A412B3"/>
    <w:rsid w:val="00A41DF4"/>
    <w:rsid w:val="00A41F6D"/>
    <w:rsid w:val="00A427E3"/>
    <w:rsid w:val="00A42F48"/>
    <w:rsid w:val="00A43CDE"/>
    <w:rsid w:val="00A43E3B"/>
    <w:rsid w:val="00A43ED9"/>
    <w:rsid w:val="00A44A9A"/>
    <w:rsid w:val="00A44BB2"/>
    <w:rsid w:val="00A44FCB"/>
    <w:rsid w:val="00A45D46"/>
    <w:rsid w:val="00A4618B"/>
    <w:rsid w:val="00A465A3"/>
    <w:rsid w:val="00A50751"/>
    <w:rsid w:val="00A51477"/>
    <w:rsid w:val="00A5237C"/>
    <w:rsid w:val="00A555C3"/>
    <w:rsid w:val="00A55AFA"/>
    <w:rsid w:val="00A5608F"/>
    <w:rsid w:val="00A57270"/>
    <w:rsid w:val="00A577D1"/>
    <w:rsid w:val="00A57F6A"/>
    <w:rsid w:val="00A60E97"/>
    <w:rsid w:val="00A61BB5"/>
    <w:rsid w:val="00A63D4B"/>
    <w:rsid w:val="00A6440B"/>
    <w:rsid w:val="00A65635"/>
    <w:rsid w:val="00A65E8A"/>
    <w:rsid w:val="00A6600F"/>
    <w:rsid w:val="00A67190"/>
    <w:rsid w:val="00A67A86"/>
    <w:rsid w:val="00A67F7B"/>
    <w:rsid w:val="00A701DB"/>
    <w:rsid w:val="00A70540"/>
    <w:rsid w:val="00A70FA3"/>
    <w:rsid w:val="00A71274"/>
    <w:rsid w:val="00A71B5E"/>
    <w:rsid w:val="00A73B92"/>
    <w:rsid w:val="00A75175"/>
    <w:rsid w:val="00A763F2"/>
    <w:rsid w:val="00A7640B"/>
    <w:rsid w:val="00A774C1"/>
    <w:rsid w:val="00A7768F"/>
    <w:rsid w:val="00A80809"/>
    <w:rsid w:val="00A81369"/>
    <w:rsid w:val="00A82208"/>
    <w:rsid w:val="00A8309B"/>
    <w:rsid w:val="00A83622"/>
    <w:rsid w:val="00A83968"/>
    <w:rsid w:val="00A83F9E"/>
    <w:rsid w:val="00A840C6"/>
    <w:rsid w:val="00A848C9"/>
    <w:rsid w:val="00A84BA1"/>
    <w:rsid w:val="00A86AA6"/>
    <w:rsid w:val="00A8721E"/>
    <w:rsid w:val="00A87B32"/>
    <w:rsid w:val="00A915F7"/>
    <w:rsid w:val="00A91A7E"/>
    <w:rsid w:val="00A9222F"/>
    <w:rsid w:val="00A923D7"/>
    <w:rsid w:val="00A92A72"/>
    <w:rsid w:val="00A93186"/>
    <w:rsid w:val="00A94C3C"/>
    <w:rsid w:val="00A94D6A"/>
    <w:rsid w:val="00A94F63"/>
    <w:rsid w:val="00A953E7"/>
    <w:rsid w:val="00AA1098"/>
    <w:rsid w:val="00AA10CF"/>
    <w:rsid w:val="00AA1722"/>
    <w:rsid w:val="00AA2A5B"/>
    <w:rsid w:val="00AA4462"/>
    <w:rsid w:val="00AA4B3D"/>
    <w:rsid w:val="00AA5013"/>
    <w:rsid w:val="00AA58B3"/>
    <w:rsid w:val="00AA5E52"/>
    <w:rsid w:val="00AA6F36"/>
    <w:rsid w:val="00AA7199"/>
    <w:rsid w:val="00AB1C41"/>
    <w:rsid w:val="00AB27E5"/>
    <w:rsid w:val="00AB2CE5"/>
    <w:rsid w:val="00AB3D38"/>
    <w:rsid w:val="00AB44E3"/>
    <w:rsid w:val="00AB499F"/>
    <w:rsid w:val="00AB59C3"/>
    <w:rsid w:val="00AB5A6B"/>
    <w:rsid w:val="00AB6099"/>
    <w:rsid w:val="00AB6594"/>
    <w:rsid w:val="00AB7108"/>
    <w:rsid w:val="00AB729C"/>
    <w:rsid w:val="00AB7AEC"/>
    <w:rsid w:val="00AC32AA"/>
    <w:rsid w:val="00AC3765"/>
    <w:rsid w:val="00AC3994"/>
    <w:rsid w:val="00AC3D50"/>
    <w:rsid w:val="00AC4B42"/>
    <w:rsid w:val="00AC4E0B"/>
    <w:rsid w:val="00AC5E70"/>
    <w:rsid w:val="00AC68CB"/>
    <w:rsid w:val="00AC7BC6"/>
    <w:rsid w:val="00AC7C96"/>
    <w:rsid w:val="00AD25C2"/>
    <w:rsid w:val="00AD330E"/>
    <w:rsid w:val="00AD3A2D"/>
    <w:rsid w:val="00AD4E25"/>
    <w:rsid w:val="00AD61C1"/>
    <w:rsid w:val="00AE01E6"/>
    <w:rsid w:val="00AE1483"/>
    <w:rsid w:val="00AE2E3D"/>
    <w:rsid w:val="00AE3274"/>
    <w:rsid w:val="00AE354F"/>
    <w:rsid w:val="00AE38BF"/>
    <w:rsid w:val="00AE649E"/>
    <w:rsid w:val="00AE7F3C"/>
    <w:rsid w:val="00AF115C"/>
    <w:rsid w:val="00AF1708"/>
    <w:rsid w:val="00AF2AA2"/>
    <w:rsid w:val="00AF31A4"/>
    <w:rsid w:val="00AF42EF"/>
    <w:rsid w:val="00AF4B20"/>
    <w:rsid w:val="00AF4C75"/>
    <w:rsid w:val="00AF51CD"/>
    <w:rsid w:val="00AF5D7E"/>
    <w:rsid w:val="00AF727F"/>
    <w:rsid w:val="00AF7324"/>
    <w:rsid w:val="00B00102"/>
    <w:rsid w:val="00B00A0A"/>
    <w:rsid w:val="00B01735"/>
    <w:rsid w:val="00B01F61"/>
    <w:rsid w:val="00B02340"/>
    <w:rsid w:val="00B03B2D"/>
    <w:rsid w:val="00B04D6F"/>
    <w:rsid w:val="00B0582A"/>
    <w:rsid w:val="00B05BA7"/>
    <w:rsid w:val="00B05BDF"/>
    <w:rsid w:val="00B06486"/>
    <w:rsid w:val="00B06D0A"/>
    <w:rsid w:val="00B070F7"/>
    <w:rsid w:val="00B07836"/>
    <w:rsid w:val="00B10391"/>
    <w:rsid w:val="00B1061A"/>
    <w:rsid w:val="00B1133B"/>
    <w:rsid w:val="00B1166C"/>
    <w:rsid w:val="00B1175E"/>
    <w:rsid w:val="00B147AA"/>
    <w:rsid w:val="00B14CCD"/>
    <w:rsid w:val="00B1521C"/>
    <w:rsid w:val="00B15949"/>
    <w:rsid w:val="00B16596"/>
    <w:rsid w:val="00B16DBA"/>
    <w:rsid w:val="00B17D99"/>
    <w:rsid w:val="00B20FAC"/>
    <w:rsid w:val="00B221D4"/>
    <w:rsid w:val="00B22970"/>
    <w:rsid w:val="00B22DAB"/>
    <w:rsid w:val="00B233B7"/>
    <w:rsid w:val="00B24280"/>
    <w:rsid w:val="00B246D7"/>
    <w:rsid w:val="00B25365"/>
    <w:rsid w:val="00B27020"/>
    <w:rsid w:val="00B305C8"/>
    <w:rsid w:val="00B30668"/>
    <w:rsid w:val="00B3080F"/>
    <w:rsid w:val="00B30A65"/>
    <w:rsid w:val="00B310F4"/>
    <w:rsid w:val="00B33198"/>
    <w:rsid w:val="00B33ABB"/>
    <w:rsid w:val="00B34BA5"/>
    <w:rsid w:val="00B35D35"/>
    <w:rsid w:val="00B37254"/>
    <w:rsid w:val="00B37C6D"/>
    <w:rsid w:val="00B41323"/>
    <w:rsid w:val="00B4225F"/>
    <w:rsid w:val="00B441AD"/>
    <w:rsid w:val="00B4421E"/>
    <w:rsid w:val="00B45898"/>
    <w:rsid w:val="00B45E2C"/>
    <w:rsid w:val="00B479E0"/>
    <w:rsid w:val="00B51493"/>
    <w:rsid w:val="00B53135"/>
    <w:rsid w:val="00B53A83"/>
    <w:rsid w:val="00B53BE2"/>
    <w:rsid w:val="00B5412C"/>
    <w:rsid w:val="00B546E9"/>
    <w:rsid w:val="00B5484F"/>
    <w:rsid w:val="00B57410"/>
    <w:rsid w:val="00B61E07"/>
    <w:rsid w:val="00B6205F"/>
    <w:rsid w:val="00B623CC"/>
    <w:rsid w:val="00B64E6A"/>
    <w:rsid w:val="00B64E8A"/>
    <w:rsid w:val="00B65A29"/>
    <w:rsid w:val="00B67993"/>
    <w:rsid w:val="00B71577"/>
    <w:rsid w:val="00B72728"/>
    <w:rsid w:val="00B72DFD"/>
    <w:rsid w:val="00B73197"/>
    <w:rsid w:val="00B732DF"/>
    <w:rsid w:val="00B747EA"/>
    <w:rsid w:val="00B7598E"/>
    <w:rsid w:val="00B75D15"/>
    <w:rsid w:val="00B75F39"/>
    <w:rsid w:val="00B767C5"/>
    <w:rsid w:val="00B77893"/>
    <w:rsid w:val="00B77AF6"/>
    <w:rsid w:val="00B8041C"/>
    <w:rsid w:val="00B8099A"/>
    <w:rsid w:val="00B80AC6"/>
    <w:rsid w:val="00B8123B"/>
    <w:rsid w:val="00B8283F"/>
    <w:rsid w:val="00B828C1"/>
    <w:rsid w:val="00B82D7C"/>
    <w:rsid w:val="00B8316D"/>
    <w:rsid w:val="00B84778"/>
    <w:rsid w:val="00B84A56"/>
    <w:rsid w:val="00B84B7C"/>
    <w:rsid w:val="00B8587E"/>
    <w:rsid w:val="00B85A36"/>
    <w:rsid w:val="00B85F5F"/>
    <w:rsid w:val="00B869AF"/>
    <w:rsid w:val="00B8736A"/>
    <w:rsid w:val="00B878C3"/>
    <w:rsid w:val="00B87E0B"/>
    <w:rsid w:val="00B87E79"/>
    <w:rsid w:val="00B91305"/>
    <w:rsid w:val="00B91DA1"/>
    <w:rsid w:val="00B92BA9"/>
    <w:rsid w:val="00B93159"/>
    <w:rsid w:val="00B94441"/>
    <w:rsid w:val="00B94B74"/>
    <w:rsid w:val="00B953F6"/>
    <w:rsid w:val="00B96A46"/>
    <w:rsid w:val="00BA04EC"/>
    <w:rsid w:val="00BA0C5B"/>
    <w:rsid w:val="00BA2B62"/>
    <w:rsid w:val="00BA2D55"/>
    <w:rsid w:val="00BA3159"/>
    <w:rsid w:val="00BA34E3"/>
    <w:rsid w:val="00BA3CD4"/>
    <w:rsid w:val="00BA661F"/>
    <w:rsid w:val="00BA671C"/>
    <w:rsid w:val="00BA696B"/>
    <w:rsid w:val="00BA6D9C"/>
    <w:rsid w:val="00BA7C00"/>
    <w:rsid w:val="00BB1DA7"/>
    <w:rsid w:val="00BB37CD"/>
    <w:rsid w:val="00BB489F"/>
    <w:rsid w:val="00BB62F7"/>
    <w:rsid w:val="00BB7107"/>
    <w:rsid w:val="00BB717A"/>
    <w:rsid w:val="00BB7533"/>
    <w:rsid w:val="00BB7A63"/>
    <w:rsid w:val="00BB7BEB"/>
    <w:rsid w:val="00BC16E8"/>
    <w:rsid w:val="00BC198A"/>
    <w:rsid w:val="00BC31E2"/>
    <w:rsid w:val="00BC4145"/>
    <w:rsid w:val="00BC475F"/>
    <w:rsid w:val="00BC481E"/>
    <w:rsid w:val="00BC5242"/>
    <w:rsid w:val="00BC5CCD"/>
    <w:rsid w:val="00BC5EAF"/>
    <w:rsid w:val="00BD0D13"/>
    <w:rsid w:val="00BD1489"/>
    <w:rsid w:val="00BD1C84"/>
    <w:rsid w:val="00BD1C91"/>
    <w:rsid w:val="00BD1F30"/>
    <w:rsid w:val="00BD28AA"/>
    <w:rsid w:val="00BD4647"/>
    <w:rsid w:val="00BD4A79"/>
    <w:rsid w:val="00BD7AAB"/>
    <w:rsid w:val="00BE02B5"/>
    <w:rsid w:val="00BE078D"/>
    <w:rsid w:val="00BE2B7F"/>
    <w:rsid w:val="00BE2BB4"/>
    <w:rsid w:val="00BE34E2"/>
    <w:rsid w:val="00BE3A9F"/>
    <w:rsid w:val="00BE3FF0"/>
    <w:rsid w:val="00BE4B24"/>
    <w:rsid w:val="00BE4DE6"/>
    <w:rsid w:val="00BE5F48"/>
    <w:rsid w:val="00BE7177"/>
    <w:rsid w:val="00BE7B83"/>
    <w:rsid w:val="00BE7FB9"/>
    <w:rsid w:val="00BF0640"/>
    <w:rsid w:val="00BF0764"/>
    <w:rsid w:val="00BF0D14"/>
    <w:rsid w:val="00BF18F1"/>
    <w:rsid w:val="00BF2A4C"/>
    <w:rsid w:val="00BF323D"/>
    <w:rsid w:val="00BF4A2C"/>
    <w:rsid w:val="00C0038D"/>
    <w:rsid w:val="00C00584"/>
    <w:rsid w:val="00C014F3"/>
    <w:rsid w:val="00C02845"/>
    <w:rsid w:val="00C0439A"/>
    <w:rsid w:val="00C06279"/>
    <w:rsid w:val="00C10F7A"/>
    <w:rsid w:val="00C11811"/>
    <w:rsid w:val="00C1248A"/>
    <w:rsid w:val="00C12BA1"/>
    <w:rsid w:val="00C139E2"/>
    <w:rsid w:val="00C14D39"/>
    <w:rsid w:val="00C15355"/>
    <w:rsid w:val="00C154D5"/>
    <w:rsid w:val="00C158EC"/>
    <w:rsid w:val="00C15A22"/>
    <w:rsid w:val="00C15D93"/>
    <w:rsid w:val="00C17132"/>
    <w:rsid w:val="00C17D85"/>
    <w:rsid w:val="00C22193"/>
    <w:rsid w:val="00C24ACE"/>
    <w:rsid w:val="00C25320"/>
    <w:rsid w:val="00C26AA6"/>
    <w:rsid w:val="00C275EA"/>
    <w:rsid w:val="00C30682"/>
    <w:rsid w:val="00C31506"/>
    <w:rsid w:val="00C31557"/>
    <w:rsid w:val="00C35262"/>
    <w:rsid w:val="00C35321"/>
    <w:rsid w:val="00C35BA3"/>
    <w:rsid w:val="00C35F9F"/>
    <w:rsid w:val="00C361A7"/>
    <w:rsid w:val="00C3675C"/>
    <w:rsid w:val="00C37A4C"/>
    <w:rsid w:val="00C40060"/>
    <w:rsid w:val="00C4066E"/>
    <w:rsid w:val="00C44BB7"/>
    <w:rsid w:val="00C44FD4"/>
    <w:rsid w:val="00C457E7"/>
    <w:rsid w:val="00C46CFC"/>
    <w:rsid w:val="00C4710B"/>
    <w:rsid w:val="00C47263"/>
    <w:rsid w:val="00C47B29"/>
    <w:rsid w:val="00C47CE0"/>
    <w:rsid w:val="00C50321"/>
    <w:rsid w:val="00C51737"/>
    <w:rsid w:val="00C51C15"/>
    <w:rsid w:val="00C51F5A"/>
    <w:rsid w:val="00C5393B"/>
    <w:rsid w:val="00C54DB9"/>
    <w:rsid w:val="00C55D61"/>
    <w:rsid w:val="00C564A6"/>
    <w:rsid w:val="00C565A3"/>
    <w:rsid w:val="00C56D35"/>
    <w:rsid w:val="00C57686"/>
    <w:rsid w:val="00C57B80"/>
    <w:rsid w:val="00C57E3B"/>
    <w:rsid w:val="00C60258"/>
    <w:rsid w:val="00C62D2C"/>
    <w:rsid w:val="00C62F94"/>
    <w:rsid w:val="00C63105"/>
    <w:rsid w:val="00C63467"/>
    <w:rsid w:val="00C63DD8"/>
    <w:rsid w:val="00C65160"/>
    <w:rsid w:val="00C65EA2"/>
    <w:rsid w:val="00C66888"/>
    <w:rsid w:val="00C6737E"/>
    <w:rsid w:val="00C67520"/>
    <w:rsid w:val="00C67726"/>
    <w:rsid w:val="00C718B2"/>
    <w:rsid w:val="00C71ADF"/>
    <w:rsid w:val="00C72811"/>
    <w:rsid w:val="00C72B1A"/>
    <w:rsid w:val="00C72E65"/>
    <w:rsid w:val="00C72EF9"/>
    <w:rsid w:val="00C730AE"/>
    <w:rsid w:val="00C738D6"/>
    <w:rsid w:val="00C7431E"/>
    <w:rsid w:val="00C77BC7"/>
    <w:rsid w:val="00C80AF2"/>
    <w:rsid w:val="00C81081"/>
    <w:rsid w:val="00C8257A"/>
    <w:rsid w:val="00C82ABB"/>
    <w:rsid w:val="00C833F2"/>
    <w:rsid w:val="00C83E08"/>
    <w:rsid w:val="00C863BD"/>
    <w:rsid w:val="00C86BC2"/>
    <w:rsid w:val="00C87657"/>
    <w:rsid w:val="00C91761"/>
    <w:rsid w:val="00C91DA8"/>
    <w:rsid w:val="00C931E0"/>
    <w:rsid w:val="00C93370"/>
    <w:rsid w:val="00C93689"/>
    <w:rsid w:val="00C937B2"/>
    <w:rsid w:val="00C93C97"/>
    <w:rsid w:val="00C943A5"/>
    <w:rsid w:val="00C951E1"/>
    <w:rsid w:val="00C95513"/>
    <w:rsid w:val="00C95A95"/>
    <w:rsid w:val="00C967B3"/>
    <w:rsid w:val="00C977C1"/>
    <w:rsid w:val="00CA042B"/>
    <w:rsid w:val="00CA0CD5"/>
    <w:rsid w:val="00CA0FF2"/>
    <w:rsid w:val="00CA214B"/>
    <w:rsid w:val="00CA2558"/>
    <w:rsid w:val="00CA2B13"/>
    <w:rsid w:val="00CA3878"/>
    <w:rsid w:val="00CA419F"/>
    <w:rsid w:val="00CA4839"/>
    <w:rsid w:val="00CA4BCC"/>
    <w:rsid w:val="00CA51B9"/>
    <w:rsid w:val="00CA6120"/>
    <w:rsid w:val="00CA669B"/>
    <w:rsid w:val="00CA72E5"/>
    <w:rsid w:val="00CA7669"/>
    <w:rsid w:val="00CA7A62"/>
    <w:rsid w:val="00CA7B29"/>
    <w:rsid w:val="00CA7DCB"/>
    <w:rsid w:val="00CB060F"/>
    <w:rsid w:val="00CB0CFC"/>
    <w:rsid w:val="00CB26BA"/>
    <w:rsid w:val="00CB2975"/>
    <w:rsid w:val="00CB3160"/>
    <w:rsid w:val="00CB407C"/>
    <w:rsid w:val="00CB4178"/>
    <w:rsid w:val="00CB4729"/>
    <w:rsid w:val="00CB5453"/>
    <w:rsid w:val="00CB589E"/>
    <w:rsid w:val="00CB5CFA"/>
    <w:rsid w:val="00CB68C0"/>
    <w:rsid w:val="00CB68E9"/>
    <w:rsid w:val="00CB6965"/>
    <w:rsid w:val="00CB71BF"/>
    <w:rsid w:val="00CC0098"/>
    <w:rsid w:val="00CC276D"/>
    <w:rsid w:val="00CC29BF"/>
    <w:rsid w:val="00CC29E4"/>
    <w:rsid w:val="00CC2B45"/>
    <w:rsid w:val="00CC397E"/>
    <w:rsid w:val="00CC3DCB"/>
    <w:rsid w:val="00CC3DF8"/>
    <w:rsid w:val="00CC5144"/>
    <w:rsid w:val="00CC59A8"/>
    <w:rsid w:val="00CC5BB9"/>
    <w:rsid w:val="00CC5C15"/>
    <w:rsid w:val="00CC5DAF"/>
    <w:rsid w:val="00CC665B"/>
    <w:rsid w:val="00CD027A"/>
    <w:rsid w:val="00CD0C57"/>
    <w:rsid w:val="00CD15F0"/>
    <w:rsid w:val="00CD2A88"/>
    <w:rsid w:val="00CD2BA5"/>
    <w:rsid w:val="00CD2E53"/>
    <w:rsid w:val="00CD37C8"/>
    <w:rsid w:val="00CD4140"/>
    <w:rsid w:val="00CE0422"/>
    <w:rsid w:val="00CE0FF4"/>
    <w:rsid w:val="00CE18FB"/>
    <w:rsid w:val="00CE1D68"/>
    <w:rsid w:val="00CE3B02"/>
    <w:rsid w:val="00CE5B41"/>
    <w:rsid w:val="00CE5D13"/>
    <w:rsid w:val="00CE5D2D"/>
    <w:rsid w:val="00CE6602"/>
    <w:rsid w:val="00CE6714"/>
    <w:rsid w:val="00CE6826"/>
    <w:rsid w:val="00CE6D18"/>
    <w:rsid w:val="00CE6F69"/>
    <w:rsid w:val="00CF01B2"/>
    <w:rsid w:val="00CF0844"/>
    <w:rsid w:val="00CF0989"/>
    <w:rsid w:val="00CF12C1"/>
    <w:rsid w:val="00CF1F99"/>
    <w:rsid w:val="00CF34A2"/>
    <w:rsid w:val="00CF3F3B"/>
    <w:rsid w:val="00CF45DD"/>
    <w:rsid w:val="00CF4D12"/>
    <w:rsid w:val="00CF5690"/>
    <w:rsid w:val="00CF67F7"/>
    <w:rsid w:val="00CF6A00"/>
    <w:rsid w:val="00CF73AF"/>
    <w:rsid w:val="00CF73C8"/>
    <w:rsid w:val="00CF7F1A"/>
    <w:rsid w:val="00D02AE6"/>
    <w:rsid w:val="00D03B90"/>
    <w:rsid w:val="00D0447D"/>
    <w:rsid w:val="00D04FDC"/>
    <w:rsid w:val="00D05164"/>
    <w:rsid w:val="00D0631A"/>
    <w:rsid w:val="00D06DFF"/>
    <w:rsid w:val="00D07EB1"/>
    <w:rsid w:val="00D11707"/>
    <w:rsid w:val="00D13DDF"/>
    <w:rsid w:val="00D151BC"/>
    <w:rsid w:val="00D153D4"/>
    <w:rsid w:val="00D158E7"/>
    <w:rsid w:val="00D1647A"/>
    <w:rsid w:val="00D16804"/>
    <w:rsid w:val="00D204A4"/>
    <w:rsid w:val="00D209A3"/>
    <w:rsid w:val="00D22815"/>
    <w:rsid w:val="00D230FE"/>
    <w:rsid w:val="00D23D39"/>
    <w:rsid w:val="00D248F0"/>
    <w:rsid w:val="00D24900"/>
    <w:rsid w:val="00D24A49"/>
    <w:rsid w:val="00D25329"/>
    <w:rsid w:val="00D26427"/>
    <w:rsid w:val="00D30188"/>
    <w:rsid w:val="00D30312"/>
    <w:rsid w:val="00D3109D"/>
    <w:rsid w:val="00D330F7"/>
    <w:rsid w:val="00D332FC"/>
    <w:rsid w:val="00D34354"/>
    <w:rsid w:val="00D348E7"/>
    <w:rsid w:val="00D3600D"/>
    <w:rsid w:val="00D368E4"/>
    <w:rsid w:val="00D3796C"/>
    <w:rsid w:val="00D404F3"/>
    <w:rsid w:val="00D40B64"/>
    <w:rsid w:val="00D41863"/>
    <w:rsid w:val="00D4257E"/>
    <w:rsid w:val="00D42B7B"/>
    <w:rsid w:val="00D42C85"/>
    <w:rsid w:val="00D43B71"/>
    <w:rsid w:val="00D46A5D"/>
    <w:rsid w:val="00D46B95"/>
    <w:rsid w:val="00D46EC2"/>
    <w:rsid w:val="00D47942"/>
    <w:rsid w:val="00D50D58"/>
    <w:rsid w:val="00D51B6B"/>
    <w:rsid w:val="00D52BC3"/>
    <w:rsid w:val="00D52CA7"/>
    <w:rsid w:val="00D53E50"/>
    <w:rsid w:val="00D5534A"/>
    <w:rsid w:val="00D5546A"/>
    <w:rsid w:val="00D56451"/>
    <w:rsid w:val="00D57A1A"/>
    <w:rsid w:val="00D57B8E"/>
    <w:rsid w:val="00D60445"/>
    <w:rsid w:val="00D60EA9"/>
    <w:rsid w:val="00D62A26"/>
    <w:rsid w:val="00D64BD3"/>
    <w:rsid w:val="00D64D90"/>
    <w:rsid w:val="00D65A81"/>
    <w:rsid w:val="00D65B9F"/>
    <w:rsid w:val="00D65FAF"/>
    <w:rsid w:val="00D65FE9"/>
    <w:rsid w:val="00D7038F"/>
    <w:rsid w:val="00D70D72"/>
    <w:rsid w:val="00D7226C"/>
    <w:rsid w:val="00D7350D"/>
    <w:rsid w:val="00D7379B"/>
    <w:rsid w:val="00D73F40"/>
    <w:rsid w:val="00D74444"/>
    <w:rsid w:val="00D744BA"/>
    <w:rsid w:val="00D74924"/>
    <w:rsid w:val="00D7495E"/>
    <w:rsid w:val="00D75057"/>
    <w:rsid w:val="00D76332"/>
    <w:rsid w:val="00D769AB"/>
    <w:rsid w:val="00D76F02"/>
    <w:rsid w:val="00D76F47"/>
    <w:rsid w:val="00D771B9"/>
    <w:rsid w:val="00D777B3"/>
    <w:rsid w:val="00D77EE9"/>
    <w:rsid w:val="00D81874"/>
    <w:rsid w:val="00D82995"/>
    <w:rsid w:val="00D82C7A"/>
    <w:rsid w:val="00D837E9"/>
    <w:rsid w:val="00D839E7"/>
    <w:rsid w:val="00D83C57"/>
    <w:rsid w:val="00D84E45"/>
    <w:rsid w:val="00D8550B"/>
    <w:rsid w:val="00D85B2D"/>
    <w:rsid w:val="00D86580"/>
    <w:rsid w:val="00D86AFC"/>
    <w:rsid w:val="00D90174"/>
    <w:rsid w:val="00D908F2"/>
    <w:rsid w:val="00D91623"/>
    <w:rsid w:val="00D92371"/>
    <w:rsid w:val="00D95DCF"/>
    <w:rsid w:val="00D9694D"/>
    <w:rsid w:val="00D969BC"/>
    <w:rsid w:val="00D96CEB"/>
    <w:rsid w:val="00D971DD"/>
    <w:rsid w:val="00D97F81"/>
    <w:rsid w:val="00DA0237"/>
    <w:rsid w:val="00DA098F"/>
    <w:rsid w:val="00DA0CBA"/>
    <w:rsid w:val="00DA0F12"/>
    <w:rsid w:val="00DA1956"/>
    <w:rsid w:val="00DA1B0B"/>
    <w:rsid w:val="00DA48EE"/>
    <w:rsid w:val="00DA63F4"/>
    <w:rsid w:val="00DA7DB8"/>
    <w:rsid w:val="00DB0130"/>
    <w:rsid w:val="00DB05BD"/>
    <w:rsid w:val="00DB1530"/>
    <w:rsid w:val="00DB27FE"/>
    <w:rsid w:val="00DB3267"/>
    <w:rsid w:val="00DB438E"/>
    <w:rsid w:val="00DB4936"/>
    <w:rsid w:val="00DB4A71"/>
    <w:rsid w:val="00DB4A8C"/>
    <w:rsid w:val="00DB4FA8"/>
    <w:rsid w:val="00DB7A97"/>
    <w:rsid w:val="00DC0D2F"/>
    <w:rsid w:val="00DC0D7A"/>
    <w:rsid w:val="00DC1679"/>
    <w:rsid w:val="00DC1C0E"/>
    <w:rsid w:val="00DC346F"/>
    <w:rsid w:val="00DC36C8"/>
    <w:rsid w:val="00DC49A8"/>
    <w:rsid w:val="00DC5477"/>
    <w:rsid w:val="00DC61D9"/>
    <w:rsid w:val="00DC651A"/>
    <w:rsid w:val="00DC7E33"/>
    <w:rsid w:val="00DD12D0"/>
    <w:rsid w:val="00DD1BC3"/>
    <w:rsid w:val="00DD211A"/>
    <w:rsid w:val="00DD4EB9"/>
    <w:rsid w:val="00DD58AF"/>
    <w:rsid w:val="00DD6364"/>
    <w:rsid w:val="00DD70AF"/>
    <w:rsid w:val="00DD7348"/>
    <w:rsid w:val="00DE0842"/>
    <w:rsid w:val="00DE1362"/>
    <w:rsid w:val="00DE1872"/>
    <w:rsid w:val="00DE2C10"/>
    <w:rsid w:val="00DE30C4"/>
    <w:rsid w:val="00DE32A5"/>
    <w:rsid w:val="00DE3916"/>
    <w:rsid w:val="00DE555F"/>
    <w:rsid w:val="00DE6B50"/>
    <w:rsid w:val="00DE6BA5"/>
    <w:rsid w:val="00DE6C7E"/>
    <w:rsid w:val="00DE707C"/>
    <w:rsid w:val="00DE72E4"/>
    <w:rsid w:val="00DF02FF"/>
    <w:rsid w:val="00DF039D"/>
    <w:rsid w:val="00DF1049"/>
    <w:rsid w:val="00DF1725"/>
    <w:rsid w:val="00DF251D"/>
    <w:rsid w:val="00DF25C9"/>
    <w:rsid w:val="00DF3160"/>
    <w:rsid w:val="00DF4272"/>
    <w:rsid w:val="00DF4DC8"/>
    <w:rsid w:val="00DF4FF0"/>
    <w:rsid w:val="00DF5B61"/>
    <w:rsid w:val="00DF6A07"/>
    <w:rsid w:val="00DF6E38"/>
    <w:rsid w:val="00DF718A"/>
    <w:rsid w:val="00DF74FD"/>
    <w:rsid w:val="00DF7D29"/>
    <w:rsid w:val="00E00596"/>
    <w:rsid w:val="00E00E96"/>
    <w:rsid w:val="00E016A6"/>
    <w:rsid w:val="00E023D1"/>
    <w:rsid w:val="00E0333D"/>
    <w:rsid w:val="00E03BDD"/>
    <w:rsid w:val="00E04636"/>
    <w:rsid w:val="00E04BB1"/>
    <w:rsid w:val="00E05DFF"/>
    <w:rsid w:val="00E0720C"/>
    <w:rsid w:val="00E07FB9"/>
    <w:rsid w:val="00E1166B"/>
    <w:rsid w:val="00E11D8E"/>
    <w:rsid w:val="00E11EB1"/>
    <w:rsid w:val="00E11ED4"/>
    <w:rsid w:val="00E126BE"/>
    <w:rsid w:val="00E1283E"/>
    <w:rsid w:val="00E13297"/>
    <w:rsid w:val="00E1611B"/>
    <w:rsid w:val="00E20B33"/>
    <w:rsid w:val="00E210C4"/>
    <w:rsid w:val="00E2164C"/>
    <w:rsid w:val="00E2345E"/>
    <w:rsid w:val="00E2451B"/>
    <w:rsid w:val="00E24BC5"/>
    <w:rsid w:val="00E24E47"/>
    <w:rsid w:val="00E2661B"/>
    <w:rsid w:val="00E26F48"/>
    <w:rsid w:val="00E26F61"/>
    <w:rsid w:val="00E277A9"/>
    <w:rsid w:val="00E27B71"/>
    <w:rsid w:val="00E27C59"/>
    <w:rsid w:val="00E33246"/>
    <w:rsid w:val="00E33670"/>
    <w:rsid w:val="00E33AFD"/>
    <w:rsid w:val="00E33DBB"/>
    <w:rsid w:val="00E34CFF"/>
    <w:rsid w:val="00E34F4F"/>
    <w:rsid w:val="00E35087"/>
    <w:rsid w:val="00E3525B"/>
    <w:rsid w:val="00E37931"/>
    <w:rsid w:val="00E37D97"/>
    <w:rsid w:val="00E41076"/>
    <w:rsid w:val="00E41166"/>
    <w:rsid w:val="00E41A66"/>
    <w:rsid w:val="00E428F6"/>
    <w:rsid w:val="00E44439"/>
    <w:rsid w:val="00E446D1"/>
    <w:rsid w:val="00E447A3"/>
    <w:rsid w:val="00E44DCA"/>
    <w:rsid w:val="00E44F1E"/>
    <w:rsid w:val="00E457DC"/>
    <w:rsid w:val="00E47F4B"/>
    <w:rsid w:val="00E51755"/>
    <w:rsid w:val="00E51D9D"/>
    <w:rsid w:val="00E52000"/>
    <w:rsid w:val="00E5357B"/>
    <w:rsid w:val="00E53B73"/>
    <w:rsid w:val="00E540C8"/>
    <w:rsid w:val="00E55195"/>
    <w:rsid w:val="00E55286"/>
    <w:rsid w:val="00E5532F"/>
    <w:rsid w:val="00E55DF5"/>
    <w:rsid w:val="00E578B5"/>
    <w:rsid w:val="00E60770"/>
    <w:rsid w:val="00E60ADF"/>
    <w:rsid w:val="00E6126A"/>
    <w:rsid w:val="00E626DC"/>
    <w:rsid w:val="00E62CA6"/>
    <w:rsid w:val="00E63683"/>
    <w:rsid w:val="00E63B45"/>
    <w:rsid w:val="00E65534"/>
    <w:rsid w:val="00E66D3C"/>
    <w:rsid w:val="00E67838"/>
    <w:rsid w:val="00E67C3E"/>
    <w:rsid w:val="00E70379"/>
    <w:rsid w:val="00E70691"/>
    <w:rsid w:val="00E71BB8"/>
    <w:rsid w:val="00E71F32"/>
    <w:rsid w:val="00E72C75"/>
    <w:rsid w:val="00E72D0C"/>
    <w:rsid w:val="00E73180"/>
    <w:rsid w:val="00E73B7B"/>
    <w:rsid w:val="00E74947"/>
    <w:rsid w:val="00E75050"/>
    <w:rsid w:val="00E75E5E"/>
    <w:rsid w:val="00E7664E"/>
    <w:rsid w:val="00E767B0"/>
    <w:rsid w:val="00E76A26"/>
    <w:rsid w:val="00E76ED1"/>
    <w:rsid w:val="00E7762A"/>
    <w:rsid w:val="00E77DAB"/>
    <w:rsid w:val="00E77FFC"/>
    <w:rsid w:val="00E8013C"/>
    <w:rsid w:val="00E80D62"/>
    <w:rsid w:val="00E833D0"/>
    <w:rsid w:val="00E83E15"/>
    <w:rsid w:val="00E8692B"/>
    <w:rsid w:val="00E86A03"/>
    <w:rsid w:val="00E91171"/>
    <w:rsid w:val="00E91695"/>
    <w:rsid w:val="00E92DB4"/>
    <w:rsid w:val="00E94213"/>
    <w:rsid w:val="00E95B13"/>
    <w:rsid w:val="00E9616B"/>
    <w:rsid w:val="00E96290"/>
    <w:rsid w:val="00E963A6"/>
    <w:rsid w:val="00E969BE"/>
    <w:rsid w:val="00E96AA7"/>
    <w:rsid w:val="00E96CBD"/>
    <w:rsid w:val="00EA0323"/>
    <w:rsid w:val="00EA0CE8"/>
    <w:rsid w:val="00EA1827"/>
    <w:rsid w:val="00EA1990"/>
    <w:rsid w:val="00EA1BAB"/>
    <w:rsid w:val="00EA1E3B"/>
    <w:rsid w:val="00EA1E61"/>
    <w:rsid w:val="00EA3093"/>
    <w:rsid w:val="00EA33A1"/>
    <w:rsid w:val="00EA41D3"/>
    <w:rsid w:val="00EA46B2"/>
    <w:rsid w:val="00EA4F73"/>
    <w:rsid w:val="00EA6172"/>
    <w:rsid w:val="00EA648D"/>
    <w:rsid w:val="00EA7639"/>
    <w:rsid w:val="00EB1037"/>
    <w:rsid w:val="00EB16DE"/>
    <w:rsid w:val="00EB1D05"/>
    <w:rsid w:val="00EB2F43"/>
    <w:rsid w:val="00EB3E22"/>
    <w:rsid w:val="00EB4BA9"/>
    <w:rsid w:val="00EB53CD"/>
    <w:rsid w:val="00EB5E94"/>
    <w:rsid w:val="00EB5F4E"/>
    <w:rsid w:val="00EB68A8"/>
    <w:rsid w:val="00EB77DD"/>
    <w:rsid w:val="00EB7895"/>
    <w:rsid w:val="00EB7C67"/>
    <w:rsid w:val="00EC096B"/>
    <w:rsid w:val="00EC0AD8"/>
    <w:rsid w:val="00EC1E34"/>
    <w:rsid w:val="00EC250E"/>
    <w:rsid w:val="00EC4396"/>
    <w:rsid w:val="00EC47E0"/>
    <w:rsid w:val="00EC6A3B"/>
    <w:rsid w:val="00EC6C6D"/>
    <w:rsid w:val="00EC727E"/>
    <w:rsid w:val="00EC7464"/>
    <w:rsid w:val="00EC792A"/>
    <w:rsid w:val="00ED008B"/>
    <w:rsid w:val="00ED05F9"/>
    <w:rsid w:val="00ED073E"/>
    <w:rsid w:val="00ED091B"/>
    <w:rsid w:val="00ED0DFA"/>
    <w:rsid w:val="00ED1C8F"/>
    <w:rsid w:val="00ED366F"/>
    <w:rsid w:val="00ED3D80"/>
    <w:rsid w:val="00ED3DE5"/>
    <w:rsid w:val="00ED445D"/>
    <w:rsid w:val="00ED5217"/>
    <w:rsid w:val="00ED6FE9"/>
    <w:rsid w:val="00ED7341"/>
    <w:rsid w:val="00EE026F"/>
    <w:rsid w:val="00EE0780"/>
    <w:rsid w:val="00EE150A"/>
    <w:rsid w:val="00EE1EDF"/>
    <w:rsid w:val="00EE2C63"/>
    <w:rsid w:val="00EE35D6"/>
    <w:rsid w:val="00EE3F3D"/>
    <w:rsid w:val="00EE4653"/>
    <w:rsid w:val="00EE47C4"/>
    <w:rsid w:val="00EE5D41"/>
    <w:rsid w:val="00EE64C2"/>
    <w:rsid w:val="00EE6C27"/>
    <w:rsid w:val="00EF09E5"/>
    <w:rsid w:val="00EF14D1"/>
    <w:rsid w:val="00EF1A91"/>
    <w:rsid w:val="00EF222B"/>
    <w:rsid w:val="00EF2ACF"/>
    <w:rsid w:val="00EF45B1"/>
    <w:rsid w:val="00EF7996"/>
    <w:rsid w:val="00F00329"/>
    <w:rsid w:val="00F0091A"/>
    <w:rsid w:val="00F00D1B"/>
    <w:rsid w:val="00F015C5"/>
    <w:rsid w:val="00F017EF"/>
    <w:rsid w:val="00F03D0A"/>
    <w:rsid w:val="00F04263"/>
    <w:rsid w:val="00F04B4B"/>
    <w:rsid w:val="00F04E9D"/>
    <w:rsid w:val="00F055FF"/>
    <w:rsid w:val="00F0572C"/>
    <w:rsid w:val="00F06EEA"/>
    <w:rsid w:val="00F074B8"/>
    <w:rsid w:val="00F10E94"/>
    <w:rsid w:val="00F11DD1"/>
    <w:rsid w:val="00F13DCC"/>
    <w:rsid w:val="00F14982"/>
    <w:rsid w:val="00F14ABA"/>
    <w:rsid w:val="00F14DE0"/>
    <w:rsid w:val="00F14E02"/>
    <w:rsid w:val="00F150F8"/>
    <w:rsid w:val="00F153EF"/>
    <w:rsid w:val="00F15646"/>
    <w:rsid w:val="00F157DF"/>
    <w:rsid w:val="00F202B9"/>
    <w:rsid w:val="00F217A0"/>
    <w:rsid w:val="00F23A0A"/>
    <w:rsid w:val="00F24D24"/>
    <w:rsid w:val="00F25CCE"/>
    <w:rsid w:val="00F26268"/>
    <w:rsid w:val="00F262BB"/>
    <w:rsid w:val="00F26390"/>
    <w:rsid w:val="00F2685B"/>
    <w:rsid w:val="00F26A5C"/>
    <w:rsid w:val="00F273F7"/>
    <w:rsid w:val="00F27A2B"/>
    <w:rsid w:val="00F27AC1"/>
    <w:rsid w:val="00F3017C"/>
    <w:rsid w:val="00F30635"/>
    <w:rsid w:val="00F31198"/>
    <w:rsid w:val="00F31426"/>
    <w:rsid w:val="00F315ED"/>
    <w:rsid w:val="00F31F5E"/>
    <w:rsid w:val="00F326BB"/>
    <w:rsid w:val="00F329FC"/>
    <w:rsid w:val="00F33361"/>
    <w:rsid w:val="00F359B9"/>
    <w:rsid w:val="00F36FEF"/>
    <w:rsid w:val="00F40254"/>
    <w:rsid w:val="00F424C7"/>
    <w:rsid w:val="00F42B16"/>
    <w:rsid w:val="00F444D2"/>
    <w:rsid w:val="00F45DD0"/>
    <w:rsid w:val="00F4664C"/>
    <w:rsid w:val="00F47AD3"/>
    <w:rsid w:val="00F5008F"/>
    <w:rsid w:val="00F50209"/>
    <w:rsid w:val="00F50B16"/>
    <w:rsid w:val="00F50F47"/>
    <w:rsid w:val="00F51E87"/>
    <w:rsid w:val="00F52244"/>
    <w:rsid w:val="00F536F7"/>
    <w:rsid w:val="00F55827"/>
    <w:rsid w:val="00F55919"/>
    <w:rsid w:val="00F56058"/>
    <w:rsid w:val="00F573FE"/>
    <w:rsid w:val="00F57F2D"/>
    <w:rsid w:val="00F60897"/>
    <w:rsid w:val="00F61945"/>
    <w:rsid w:val="00F63DFA"/>
    <w:rsid w:val="00F64407"/>
    <w:rsid w:val="00F64976"/>
    <w:rsid w:val="00F654E4"/>
    <w:rsid w:val="00F65821"/>
    <w:rsid w:val="00F65A72"/>
    <w:rsid w:val="00F65DDE"/>
    <w:rsid w:val="00F660FE"/>
    <w:rsid w:val="00F66F58"/>
    <w:rsid w:val="00F673B9"/>
    <w:rsid w:val="00F679D7"/>
    <w:rsid w:val="00F67FED"/>
    <w:rsid w:val="00F714C1"/>
    <w:rsid w:val="00F71B3C"/>
    <w:rsid w:val="00F7395C"/>
    <w:rsid w:val="00F7416F"/>
    <w:rsid w:val="00F755F4"/>
    <w:rsid w:val="00F75EEF"/>
    <w:rsid w:val="00F76C08"/>
    <w:rsid w:val="00F76EF3"/>
    <w:rsid w:val="00F771AA"/>
    <w:rsid w:val="00F8073C"/>
    <w:rsid w:val="00F80968"/>
    <w:rsid w:val="00F817BA"/>
    <w:rsid w:val="00F82445"/>
    <w:rsid w:val="00F848A2"/>
    <w:rsid w:val="00F85C66"/>
    <w:rsid w:val="00F8615C"/>
    <w:rsid w:val="00F862FA"/>
    <w:rsid w:val="00F869B5"/>
    <w:rsid w:val="00F87240"/>
    <w:rsid w:val="00F87A62"/>
    <w:rsid w:val="00F87B1A"/>
    <w:rsid w:val="00F90C5B"/>
    <w:rsid w:val="00F9134A"/>
    <w:rsid w:val="00F92A2B"/>
    <w:rsid w:val="00F937BB"/>
    <w:rsid w:val="00F940E8"/>
    <w:rsid w:val="00F960F7"/>
    <w:rsid w:val="00F967C1"/>
    <w:rsid w:val="00F96856"/>
    <w:rsid w:val="00F976CB"/>
    <w:rsid w:val="00F97BD3"/>
    <w:rsid w:val="00F97CC8"/>
    <w:rsid w:val="00FA19AB"/>
    <w:rsid w:val="00FA2ECA"/>
    <w:rsid w:val="00FA2F6F"/>
    <w:rsid w:val="00FA39DF"/>
    <w:rsid w:val="00FA4D9A"/>
    <w:rsid w:val="00FA58D6"/>
    <w:rsid w:val="00FA7707"/>
    <w:rsid w:val="00FB1049"/>
    <w:rsid w:val="00FB1ACD"/>
    <w:rsid w:val="00FB241C"/>
    <w:rsid w:val="00FB4422"/>
    <w:rsid w:val="00FB670E"/>
    <w:rsid w:val="00FB6B27"/>
    <w:rsid w:val="00FB73E1"/>
    <w:rsid w:val="00FC0FA9"/>
    <w:rsid w:val="00FC4AFF"/>
    <w:rsid w:val="00FC4BA3"/>
    <w:rsid w:val="00FC5779"/>
    <w:rsid w:val="00FC6AF7"/>
    <w:rsid w:val="00FC70E0"/>
    <w:rsid w:val="00FC7709"/>
    <w:rsid w:val="00FC7C78"/>
    <w:rsid w:val="00FC7CE4"/>
    <w:rsid w:val="00FC7D52"/>
    <w:rsid w:val="00FD05B7"/>
    <w:rsid w:val="00FD0926"/>
    <w:rsid w:val="00FD1257"/>
    <w:rsid w:val="00FD2926"/>
    <w:rsid w:val="00FD2B71"/>
    <w:rsid w:val="00FD3209"/>
    <w:rsid w:val="00FD3567"/>
    <w:rsid w:val="00FD3670"/>
    <w:rsid w:val="00FD3B53"/>
    <w:rsid w:val="00FD4DFD"/>
    <w:rsid w:val="00FD7022"/>
    <w:rsid w:val="00FD76C2"/>
    <w:rsid w:val="00FE046B"/>
    <w:rsid w:val="00FE0ACC"/>
    <w:rsid w:val="00FE0FD0"/>
    <w:rsid w:val="00FE14BF"/>
    <w:rsid w:val="00FE1C14"/>
    <w:rsid w:val="00FE1CE8"/>
    <w:rsid w:val="00FE4A24"/>
    <w:rsid w:val="00FE653E"/>
    <w:rsid w:val="00FE693F"/>
    <w:rsid w:val="00FE6F9F"/>
    <w:rsid w:val="00FE7541"/>
    <w:rsid w:val="00FE7A87"/>
    <w:rsid w:val="00FE7CEE"/>
    <w:rsid w:val="00FF09DA"/>
    <w:rsid w:val="00FF0FBF"/>
    <w:rsid w:val="00FF1EDF"/>
    <w:rsid w:val="00FF3BA8"/>
    <w:rsid w:val="00FF40FB"/>
    <w:rsid w:val="00FF43A5"/>
    <w:rsid w:val="00FF448C"/>
    <w:rsid w:val="00FF460A"/>
    <w:rsid w:val="00FF4D64"/>
    <w:rsid w:val="00FF6864"/>
    <w:rsid w:val="00FF7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187393"/>
    <o:shapelayout v:ext="edit">
      <o:idmap v:ext="edit" data="1"/>
    </o:shapelayout>
  </w:shapeDefaults>
  <w:decimalSymbol w:val=","/>
  <w:listSeparator w:val=";"/>
  <w14:docId w14:val="70350037"/>
  <w15:docId w15:val="{7C059A03-5ACF-4EB3-99A4-77EF886FB9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Times New Roman"/>
        <w:lang w:val="ca-ES" w:eastAsia="ca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55ED4"/>
    <w:pPr>
      <w:widowControl w:val="0"/>
    </w:pPr>
    <w:rPr>
      <w:rFonts w:ascii="Tahoma" w:hAnsi="Tahoma"/>
      <w:snapToGrid w:val="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C6737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8625E3"/>
    <w:rPr>
      <w:rFonts w:ascii="Tahoma" w:hAnsi="Tahoma"/>
      <w:snapToGrid w:val="0"/>
      <w:lang w:eastAsia="es-ES"/>
    </w:rPr>
  </w:style>
  <w:style w:type="paragraph" w:styleId="Piedepgina">
    <w:name w:val="footer"/>
    <w:basedOn w:val="Normal"/>
    <w:rsid w:val="00C6737E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uiPriority w:val="39"/>
    <w:rsid w:val="00F66F58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rsid w:val="00F64407"/>
  </w:style>
  <w:style w:type="paragraph" w:styleId="TDC1">
    <w:name w:val="toc 1"/>
    <w:basedOn w:val="Normal"/>
    <w:next w:val="Normal"/>
    <w:autoRedefine/>
    <w:uiPriority w:val="39"/>
    <w:rsid w:val="00772FCE"/>
    <w:pPr>
      <w:keepNext/>
      <w:numPr>
        <w:numId w:val="20"/>
      </w:numPr>
      <w:tabs>
        <w:tab w:val="right" w:leader="dot" w:pos="9356"/>
      </w:tabs>
      <w:spacing w:before="60"/>
      <w:ind w:left="568" w:right="735" w:hanging="284"/>
    </w:pPr>
    <w:rPr>
      <w:rFonts w:ascii="Arial" w:hAnsi="Arial"/>
    </w:rPr>
  </w:style>
  <w:style w:type="character" w:styleId="Hipervnculo">
    <w:name w:val="Hyperlink"/>
    <w:basedOn w:val="Fuentedeprrafopredeter"/>
    <w:uiPriority w:val="99"/>
    <w:rsid w:val="00E86A03"/>
    <w:rPr>
      <w:color w:val="0000FF"/>
      <w:u w:val="single"/>
    </w:rPr>
  </w:style>
  <w:style w:type="character" w:styleId="Hipervnculovisitado">
    <w:name w:val="FollowedHyperlink"/>
    <w:basedOn w:val="Fuentedeprrafopredeter"/>
    <w:rsid w:val="0000132B"/>
    <w:rPr>
      <w:color w:val="800080"/>
      <w:u w:val="single"/>
    </w:rPr>
  </w:style>
  <w:style w:type="paragraph" w:styleId="Textodeglobo">
    <w:name w:val="Balloon Text"/>
    <w:basedOn w:val="Normal"/>
    <w:semiHidden/>
    <w:rsid w:val="00E80D62"/>
    <w:rPr>
      <w:rFonts w:cs="Tahoma"/>
      <w:sz w:val="16"/>
      <w:szCs w:val="16"/>
    </w:rPr>
  </w:style>
  <w:style w:type="paragraph" w:styleId="TDC2">
    <w:name w:val="toc 2"/>
    <w:basedOn w:val="Normal"/>
    <w:next w:val="Normal"/>
    <w:autoRedefine/>
    <w:uiPriority w:val="39"/>
    <w:rsid w:val="009B19C8"/>
    <w:pPr>
      <w:tabs>
        <w:tab w:val="right" w:pos="11340"/>
      </w:tabs>
      <w:ind w:left="964" w:right="735"/>
    </w:pPr>
    <w:rPr>
      <w:rFonts w:ascii="Arial" w:hAnsi="Arial"/>
      <w:i/>
      <w:color w:val="3366FF"/>
      <w:sz w:val="18"/>
    </w:rPr>
  </w:style>
  <w:style w:type="paragraph" w:styleId="TDC3">
    <w:name w:val="toc 3"/>
    <w:basedOn w:val="Normal"/>
    <w:next w:val="Normal"/>
    <w:autoRedefine/>
    <w:uiPriority w:val="39"/>
    <w:unhideWhenUsed/>
    <w:rsid w:val="00CA7A62"/>
    <w:pPr>
      <w:widowControl/>
      <w:spacing w:after="100" w:line="276" w:lineRule="auto"/>
      <w:ind w:left="44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4">
    <w:name w:val="toc 4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66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5">
    <w:name w:val="toc 5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88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6">
    <w:name w:val="toc 6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110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7">
    <w:name w:val="toc 7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132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8">
    <w:name w:val="toc 8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154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TDC9">
    <w:name w:val="toc 9"/>
    <w:basedOn w:val="Normal"/>
    <w:next w:val="Normal"/>
    <w:autoRedefine/>
    <w:uiPriority w:val="39"/>
    <w:unhideWhenUsed/>
    <w:rsid w:val="0097536A"/>
    <w:pPr>
      <w:widowControl/>
      <w:spacing w:after="100" w:line="276" w:lineRule="auto"/>
      <w:ind w:left="1760"/>
    </w:pPr>
    <w:rPr>
      <w:rFonts w:ascii="Calibri" w:eastAsia="Times New Roman" w:hAnsi="Calibri"/>
      <w:snapToGrid/>
      <w:sz w:val="22"/>
      <w:szCs w:val="22"/>
      <w:lang w:eastAsia="ca-ES"/>
    </w:rPr>
  </w:style>
  <w:style w:type="paragraph" w:styleId="Prrafodelista">
    <w:name w:val="List Paragraph"/>
    <w:basedOn w:val="Normal"/>
    <w:uiPriority w:val="34"/>
    <w:qFormat/>
    <w:rsid w:val="00377721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D84E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87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0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hyperlink" Target="http://www.google.es/url?sa=i&amp;rct=j&amp;q=&amp;esrc=s&amp;source=images&amp;cd=&amp;cad=rja&amp;uact=8&amp;ved=0ahUKEwiG78Hio7DTAhXIVxoKHXeYDwwQjRwIBw&amp;url=http://www.tractel.com/es/products_list.php?id_master%3D171&amp;psig=AFQjCNH-ZokA6EWKerX6Nz6txehOnq0bKQ&amp;ust=1492683023561905" TargetMode="Externa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33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header" Target="header3.xml"/><Relationship Id="rId30" Type="http://schemas.openxmlformats.org/officeDocument/2006/relationships/theme" Target="theme/theme1.xml"/><Relationship Id="rId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coll\AppData\Roaming\Microsoft\Plantillas\Memoria%20CAT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F252B24958FC3478BEA7CFE41CB72A3" ma:contentTypeVersion="16" ma:contentTypeDescription="Crear nuevo documento." ma:contentTypeScope="" ma:versionID="bf9aae3b0340def418162a266f8bd670">
  <xsd:schema xmlns:xsd="http://www.w3.org/2001/XMLSchema" xmlns:xs="http://www.w3.org/2001/XMLSchema" xmlns:p="http://schemas.microsoft.com/office/2006/metadata/properties" xmlns:ns2="1f674158-baca-4ccc-a8d9-157d8828ccd4" xmlns:ns3="dfc59f5f-24d5-4d9d-a551-20b358c0d66e" targetNamespace="http://schemas.microsoft.com/office/2006/metadata/properties" ma:root="true" ma:fieldsID="acc75710ba5fb90a5b35dec788767947" ns2:_="" ns3:_="">
    <xsd:import namespace="1f674158-baca-4ccc-a8d9-157d8828ccd4"/>
    <xsd:import namespace="dfc59f5f-24d5-4d9d-a551-20b358c0d6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674158-baca-4ccc-a8d9-157d8828cc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42508c24-a075-48c8-9a3e-13690b312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c59f5f-24d5-4d9d-a551-20b358c0d66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71825e-04f2-42e3-bf78-e3695ff983d9}" ma:internalName="TaxCatchAll" ma:showField="CatchAllData" ma:web="dfc59f5f-24d5-4d9d-a551-20b358c0d66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674158-baca-4ccc-a8d9-157d8828ccd4">
      <Terms xmlns="http://schemas.microsoft.com/office/infopath/2007/PartnerControls"/>
    </lcf76f155ced4ddcb4097134ff3c332f>
    <TaxCatchAll xmlns="dfc59f5f-24d5-4d9d-a551-20b358c0d66e" xsi:nil="true"/>
  </documentManagement>
</p:properties>
</file>

<file path=customXml/itemProps1.xml><?xml version="1.0" encoding="utf-8"?>
<ds:datastoreItem xmlns:ds="http://schemas.openxmlformats.org/officeDocument/2006/customXml" ds:itemID="{A5BADC85-0A20-462C-8D89-FD9A89F82F49}"/>
</file>

<file path=customXml/itemProps2.xml><?xml version="1.0" encoding="utf-8"?>
<ds:datastoreItem xmlns:ds="http://schemas.openxmlformats.org/officeDocument/2006/customXml" ds:itemID="{FF8BDBDD-FF5B-48DD-9F1E-239B998CAF7D}"/>
</file>

<file path=customXml/itemProps3.xml><?xml version="1.0" encoding="utf-8"?>
<ds:datastoreItem xmlns:ds="http://schemas.openxmlformats.org/officeDocument/2006/customXml" ds:itemID="{9D021883-0ECF-4AB3-94D3-9729B579F6CD}"/>
</file>

<file path=docProps/app.xml><?xml version="1.0" encoding="utf-8"?>
<Properties xmlns="http://schemas.openxmlformats.org/officeDocument/2006/extended-properties" xmlns:vt="http://schemas.openxmlformats.org/officeDocument/2006/docPropsVTypes">
  <Template>Memoria CAT.dot</Template>
  <TotalTime>1161</TotalTime>
  <Pages>143</Pages>
  <Words>28691</Words>
  <Characters>157802</Characters>
  <Application>Microsoft Office Word</Application>
  <DocSecurity>0</DocSecurity>
  <Lines>1315</Lines>
  <Paragraphs>372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</vt:vector>
  </HeadingPairs>
  <TitlesOfParts>
    <vt:vector size="2" baseType="lpstr">
      <vt:lpstr>Especificacions A - Equips Mecànics</vt:lpstr>
      <vt:lpstr>Especificacions A - Equips Mecànics</vt:lpstr>
    </vt:vector>
  </TitlesOfParts>
  <Company>Consorci d'Aigües de Tarragona</Company>
  <LinksUpToDate>false</LinksUpToDate>
  <CharactersWithSpaces>186121</CharactersWithSpaces>
  <SharedDoc>false</SharedDoc>
  <HLinks>
    <vt:vector size="1050" baseType="variant">
      <vt:variant>
        <vt:i4>1441845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_Toc346624277</vt:lpwstr>
      </vt:variant>
      <vt:variant>
        <vt:i4>1441845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_Toc346624276</vt:lpwstr>
      </vt:variant>
      <vt:variant>
        <vt:i4>1441845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_Toc346624275</vt:lpwstr>
      </vt:variant>
      <vt:variant>
        <vt:i4>1441845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_Toc346624274</vt:lpwstr>
      </vt:variant>
      <vt:variant>
        <vt:i4>1441845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_Toc346624273</vt:lpwstr>
      </vt:variant>
      <vt:variant>
        <vt:i4>1441845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_Toc346624272</vt:lpwstr>
      </vt:variant>
      <vt:variant>
        <vt:i4>1441845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_Toc346624271</vt:lpwstr>
      </vt:variant>
      <vt:variant>
        <vt:i4>1441845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_Toc346624270</vt:lpwstr>
      </vt:variant>
      <vt:variant>
        <vt:i4>1507381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_Toc346624269</vt:lpwstr>
      </vt:variant>
      <vt:variant>
        <vt:i4>1507381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_Toc346624268</vt:lpwstr>
      </vt:variant>
      <vt:variant>
        <vt:i4>1507381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_Toc346624267</vt:lpwstr>
      </vt:variant>
      <vt:variant>
        <vt:i4>1507381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_Toc346624266</vt:lpwstr>
      </vt:variant>
      <vt:variant>
        <vt:i4>1507381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_Toc346624265</vt:lpwstr>
      </vt:variant>
      <vt:variant>
        <vt:i4>1507381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_Toc346624264</vt:lpwstr>
      </vt:variant>
      <vt:variant>
        <vt:i4>1507381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_Toc346624263</vt:lpwstr>
      </vt:variant>
      <vt:variant>
        <vt:i4>1507381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_Toc346624262</vt:lpwstr>
      </vt:variant>
      <vt:variant>
        <vt:i4>1507381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_Toc346624261</vt:lpwstr>
      </vt:variant>
      <vt:variant>
        <vt:i4>1507381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_Toc346624260</vt:lpwstr>
      </vt:variant>
      <vt:variant>
        <vt:i4>1310773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_Toc346624259</vt:lpwstr>
      </vt:variant>
      <vt:variant>
        <vt:i4>1310773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_Toc346624258</vt:lpwstr>
      </vt:variant>
      <vt:variant>
        <vt:i4>1310773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_Toc346624257</vt:lpwstr>
      </vt:variant>
      <vt:variant>
        <vt:i4>1310773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_Toc346624256</vt:lpwstr>
      </vt:variant>
      <vt:variant>
        <vt:i4>1310773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_Toc346624255</vt:lpwstr>
      </vt:variant>
      <vt:variant>
        <vt:i4>1310773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_Toc346624254</vt:lpwstr>
      </vt:variant>
      <vt:variant>
        <vt:i4>1310773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_Toc346624253</vt:lpwstr>
      </vt:variant>
      <vt:variant>
        <vt:i4>1310773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_Toc346624252</vt:lpwstr>
      </vt:variant>
      <vt:variant>
        <vt:i4>1310773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_Toc346624251</vt:lpwstr>
      </vt:variant>
      <vt:variant>
        <vt:i4>1310773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_Toc346624250</vt:lpwstr>
      </vt:variant>
      <vt:variant>
        <vt:i4>1376309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_Toc346624249</vt:lpwstr>
      </vt:variant>
      <vt:variant>
        <vt:i4>1376309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_Toc346624248</vt:lpwstr>
      </vt:variant>
      <vt:variant>
        <vt:i4>1376309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_Toc346624247</vt:lpwstr>
      </vt:variant>
      <vt:variant>
        <vt:i4>1376309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_Toc346624246</vt:lpwstr>
      </vt:variant>
      <vt:variant>
        <vt:i4>1376309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_Toc346624245</vt:lpwstr>
      </vt:variant>
      <vt:variant>
        <vt:i4>1376309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_Toc346624244</vt:lpwstr>
      </vt:variant>
      <vt:variant>
        <vt:i4>1376309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_Toc346624243</vt:lpwstr>
      </vt:variant>
      <vt:variant>
        <vt:i4>1376309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_Toc346624242</vt:lpwstr>
      </vt:variant>
      <vt:variant>
        <vt:i4>1376309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_Toc346624241</vt:lpwstr>
      </vt:variant>
      <vt:variant>
        <vt:i4>1376309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_Toc346624240</vt:lpwstr>
      </vt:variant>
      <vt:variant>
        <vt:i4>1179701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_Toc346624239</vt:lpwstr>
      </vt:variant>
      <vt:variant>
        <vt:i4>1179701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_Toc346624238</vt:lpwstr>
      </vt:variant>
      <vt:variant>
        <vt:i4>1179701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_Toc346624237</vt:lpwstr>
      </vt:variant>
      <vt:variant>
        <vt:i4>1179701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_Toc346624236</vt:lpwstr>
      </vt:variant>
      <vt:variant>
        <vt:i4>1179701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_Toc346624235</vt:lpwstr>
      </vt:variant>
      <vt:variant>
        <vt:i4>1179701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_Toc346624234</vt:lpwstr>
      </vt:variant>
      <vt:variant>
        <vt:i4>1179701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_Toc346624233</vt:lpwstr>
      </vt:variant>
      <vt:variant>
        <vt:i4>1179701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_Toc346624232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_Toc346624231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_Toc346624230</vt:lpwstr>
      </vt:variant>
      <vt:variant>
        <vt:i4>1245237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_Toc346624229</vt:lpwstr>
      </vt:variant>
      <vt:variant>
        <vt:i4>1245237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_Toc346624228</vt:lpwstr>
      </vt:variant>
      <vt:variant>
        <vt:i4>1245237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_Toc346624227</vt:lpwstr>
      </vt:variant>
      <vt:variant>
        <vt:i4>1245237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_Toc346624226</vt:lpwstr>
      </vt:variant>
      <vt:variant>
        <vt:i4>1245237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_Toc346624225</vt:lpwstr>
      </vt:variant>
      <vt:variant>
        <vt:i4>1245237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_Toc346624224</vt:lpwstr>
      </vt:variant>
      <vt:variant>
        <vt:i4>1245237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_Toc346624223</vt:lpwstr>
      </vt:variant>
      <vt:variant>
        <vt:i4>1245237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_Toc346624222</vt:lpwstr>
      </vt:variant>
      <vt:variant>
        <vt:i4>1245237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_Toc346624221</vt:lpwstr>
      </vt:variant>
      <vt:variant>
        <vt:i4>1245237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_Toc346624220</vt:lpwstr>
      </vt:variant>
      <vt:variant>
        <vt:i4>1048629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_Toc346624219</vt:lpwstr>
      </vt:variant>
      <vt:variant>
        <vt:i4>1048629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_Toc346624218</vt:lpwstr>
      </vt:variant>
      <vt:variant>
        <vt:i4>1048629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_Toc346624217</vt:lpwstr>
      </vt:variant>
      <vt:variant>
        <vt:i4>1048629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_Toc346624216</vt:lpwstr>
      </vt:variant>
      <vt:variant>
        <vt:i4>1048629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_Toc346624215</vt:lpwstr>
      </vt:variant>
      <vt:variant>
        <vt:i4>1048629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_Toc346624214</vt:lpwstr>
      </vt:variant>
      <vt:variant>
        <vt:i4>1048629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_Toc346624213</vt:lpwstr>
      </vt:variant>
      <vt:variant>
        <vt:i4>1048629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_Toc346624212</vt:lpwstr>
      </vt:variant>
      <vt:variant>
        <vt:i4>1048629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_Toc346624211</vt:lpwstr>
      </vt:variant>
      <vt:variant>
        <vt:i4>1048629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_Toc346624210</vt:lpwstr>
      </vt:variant>
      <vt:variant>
        <vt:i4>1114165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_Toc346624209</vt:lpwstr>
      </vt:variant>
      <vt:variant>
        <vt:i4>1114165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_Toc346624208</vt:lpwstr>
      </vt:variant>
      <vt:variant>
        <vt:i4>1114165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_Toc346624207</vt:lpwstr>
      </vt:variant>
      <vt:variant>
        <vt:i4>1114165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_Toc346624206</vt:lpwstr>
      </vt:variant>
      <vt:variant>
        <vt:i4>1114165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_Toc346624205</vt:lpwstr>
      </vt:variant>
      <vt:variant>
        <vt:i4>1114165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_Toc346624204</vt:lpwstr>
      </vt:variant>
      <vt:variant>
        <vt:i4>1114165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_Toc346624203</vt:lpwstr>
      </vt:variant>
      <vt:variant>
        <vt:i4>1114165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_Toc346624202</vt:lpwstr>
      </vt:variant>
      <vt:variant>
        <vt:i4>1114165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_Toc346624201</vt:lpwstr>
      </vt:variant>
      <vt:variant>
        <vt:i4>1114165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_Toc346624200</vt:lpwstr>
      </vt:variant>
      <vt:variant>
        <vt:i4>1572918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_Toc346624199</vt:lpwstr>
      </vt:variant>
      <vt:variant>
        <vt:i4>1572918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_Toc346624198</vt:lpwstr>
      </vt:variant>
      <vt:variant>
        <vt:i4>1572918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_Toc346624197</vt:lpwstr>
      </vt:variant>
      <vt:variant>
        <vt:i4>1572918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_Toc346624196</vt:lpwstr>
      </vt:variant>
      <vt:variant>
        <vt:i4>1572918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_Toc346624195</vt:lpwstr>
      </vt:variant>
      <vt:variant>
        <vt:i4>1572918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_Toc346624194</vt:lpwstr>
      </vt:variant>
      <vt:variant>
        <vt:i4>1572918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_Toc346624193</vt:lpwstr>
      </vt:variant>
      <vt:variant>
        <vt:i4>1572918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_Toc346624192</vt:lpwstr>
      </vt:variant>
      <vt:variant>
        <vt:i4>1572918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_Toc346624191</vt:lpwstr>
      </vt:variant>
      <vt:variant>
        <vt:i4>1572918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_Toc346624190</vt:lpwstr>
      </vt:variant>
      <vt:variant>
        <vt:i4>1638454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_Toc346624189</vt:lpwstr>
      </vt:variant>
      <vt:variant>
        <vt:i4>1638454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_Toc346624188</vt:lpwstr>
      </vt:variant>
      <vt:variant>
        <vt:i4>1638454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_Toc346624187</vt:lpwstr>
      </vt:variant>
      <vt:variant>
        <vt:i4>1638454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_Toc346624186</vt:lpwstr>
      </vt:variant>
      <vt:variant>
        <vt:i4>1638454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_Toc346624185</vt:lpwstr>
      </vt:variant>
      <vt:variant>
        <vt:i4>1638454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_Toc346624184</vt:lpwstr>
      </vt:variant>
      <vt:variant>
        <vt:i4>1638454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_Toc346624183</vt:lpwstr>
      </vt:variant>
      <vt:variant>
        <vt:i4>1638454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_Toc346624182</vt:lpwstr>
      </vt:variant>
      <vt:variant>
        <vt:i4>1638454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_Toc346624181</vt:lpwstr>
      </vt:variant>
      <vt:variant>
        <vt:i4>1638454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_Toc346624180</vt:lpwstr>
      </vt:variant>
      <vt:variant>
        <vt:i4>1441846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_Toc346624179</vt:lpwstr>
      </vt:variant>
      <vt:variant>
        <vt:i4>1441846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_Toc346624178</vt:lpwstr>
      </vt:variant>
      <vt:variant>
        <vt:i4>1441846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_Toc346624177</vt:lpwstr>
      </vt:variant>
      <vt:variant>
        <vt:i4>1441846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_Toc346624176</vt:lpwstr>
      </vt:variant>
      <vt:variant>
        <vt:i4>1441846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_Toc346624175</vt:lpwstr>
      </vt:variant>
      <vt:variant>
        <vt:i4>1441846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_Toc346624174</vt:lpwstr>
      </vt:variant>
      <vt:variant>
        <vt:i4>1441846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_Toc346624173</vt:lpwstr>
      </vt:variant>
      <vt:variant>
        <vt:i4>1441846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_Toc346624172</vt:lpwstr>
      </vt:variant>
      <vt:variant>
        <vt:i4>1441846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_Toc346624171</vt:lpwstr>
      </vt:variant>
      <vt:variant>
        <vt:i4>1441846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_Toc346624170</vt:lpwstr>
      </vt:variant>
      <vt:variant>
        <vt:i4>1507382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_Toc346624169</vt:lpwstr>
      </vt:variant>
      <vt:variant>
        <vt:i4>1507382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_Toc346624168</vt:lpwstr>
      </vt:variant>
      <vt:variant>
        <vt:i4>1507382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_Toc346624167</vt:lpwstr>
      </vt:variant>
      <vt:variant>
        <vt:i4>1507382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_Toc346624166</vt:lpwstr>
      </vt:variant>
      <vt:variant>
        <vt:i4>1507382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_Toc346624165</vt:lpwstr>
      </vt:variant>
      <vt:variant>
        <vt:i4>1507382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_Toc346624164</vt:lpwstr>
      </vt:variant>
      <vt:variant>
        <vt:i4>1507382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_Toc346624163</vt:lpwstr>
      </vt:variant>
      <vt:variant>
        <vt:i4>1507382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_Toc346624162</vt:lpwstr>
      </vt:variant>
      <vt:variant>
        <vt:i4>1507382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_Toc346624161</vt:lpwstr>
      </vt:variant>
      <vt:variant>
        <vt:i4>1507382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_Toc346624160</vt:lpwstr>
      </vt:variant>
      <vt:variant>
        <vt:i4>1310774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_Toc346624159</vt:lpwstr>
      </vt:variant>
      <vt:variant>
        <vt:i4>1310774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_Toc346624158</vt:lpwstr>
      </vt:variant>
      <vt:variant>
        <vt:i4>1310774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_Toc346624157</vt:lpwstr>
      </vt:variant>
      <vt:variant>
        <vt:i4>1310774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_Toc346624156</vt:lpwstr>
      </vt:variant>
      <vt:variant>
        <vt:i4>1310774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_Toc346624155</vt:lpwstr>
      </vt:variant>
      <vt:variant>
        <vt:i4>1310774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_Toc346624154</vt:lpwstr>
      </vt:variant>
      <vt:variant>
        <vt:i4>1310774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_Toc346624153</vt:lpwstr>
      </vt:variant>
      <vt:variant>
        <vt:i4>1310774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_Toc346624152</vt:lpwstr>
      </vt:variant>
      <vt:variant>
        <vt:i4>1310774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_Toc346624151</vt:lpwstr>
      </vt:variant>
      <vt:variant>
        <vt:i4>1310774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_Toc346624150</vt:lpwstr>
      </vt:variant>
      <vt:variant>
        <vt:i4>1376310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_Toc346624149</vt:lpwstr>
      </vt:variant>
      <vt:variant>
        <vt:i4>1376310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_Toc346624148</vt:lpwstr>
      </vt:variant>
      <vt:variant>
        <vt:i4>1376310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_Toc346624147</vt:lpwstr>
      </vt:variant>
      <vt:variant>
        <vt:i4>1376310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_Toc346624146</vt:lpwstr>
      </vt:variant>
      <vt:variant>
        <vt:i4>1376310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_Toc346624145</vt:lpwstr>
      </vt:variant>
      <vt:variant>
        <vt:i4>1376310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_Toc346624144</vt:lpwstr>
      </vt:variant>
      <vt:variant>
        <vt:i4>1376310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_Toc346624143</vt:lpwstr>
      </vt:variant>
      <vt:variant>
        <vt:i4>1376310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_Toc346624142</vt:lpwstr>
      </vt:variant>
      <vt:variant>
        <vt:i4>1376310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_Toc346624141</vt:lpwstr>
      </vt:variant>
      <vt:variant>
        <vt:i4>1376310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_Toc346624140</vt:lpwstr>
      </vt:variant>
      <vt:variant>
        <vt:i4>1179702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_Toc346624139</vt:lpwstr>
      </vt:variant>
      <vt:variant>
        <vt:i4>1179702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_Toc346624138</vt:lpwstr>
      </vt:variant>
      <vt:variant>
        <vt:i4>1179702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_Toc346624137</vt:lpwstr>
      </vt:variant>
      <vt:variant>
        <vt:i4>1179702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_Toc346624136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_Toc346624135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_Toc346624134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_Toc346624133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_Toc346624132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_Toc346624131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_Toc346624130</vt:lpwstr>
      </vt:variant>
      <vt:variant>
        <vt:i4>1245238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_Toc346624129</vt:lpwstr>
      </vt:variant>
      <vt:variant>
        <vt:i4>1245238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_Toc346624128</vt:lpwstr>
      </vt:variant>
      <vt:variant>
        <vt:i4>1245238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_Toc346624127</vt:lpwstr>
      </vt:variant>
      <vt:variant>
        <vt:i4>1245238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_Toc346624126</vt:lpwstr>
      </vt:variant>
      <vt:variant>
        <vt:i4>1245238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_Toc346624125</vt:lpwstr>
      </vt:variant>
      <vt:variant>
        <vt:i4>1245238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_Toc346624124</vt:lpwstr>
      </vt:variant>
      <vt:variant>
        <vt:i4>1245238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_Toc346624123</vt:lpwstr>
      </vt:variant>
      <vt:variant>
        <vt:i4>1245238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_Toc346624122</vt:lpwstr>
      </vt:variant>
      <vt:variant>
        <vt:i4>1245238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_Toc346624121</vt:lpwstr>
      </vt:variant>
      <vt:variant>
        <vt:i4>1245238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_Toc346624120</vt:lpwstr>
      </vt:variant>
      <vt:variant>
        <vt:i4>1048630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_Toc346624119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_Toc346624118</vt:lpwstr>
      </vt:variant>
      <vt:variant>
        <vt:i4>1048630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_Toc346624117</vt:lpwstr>
      </vt:variant>
      <vt:variant>
        <vt:i4>1048630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_Toc346624116</vt:lpwstr>
      </vt:variant>
      <vt:variant>
        <vt:i4>1048630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_Toc346624115</vt:lpwstr>
      </vt:variant>
      <vt:variant>
        <vt:i4>1048630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_Toc346624114</vt:lpwstr>
      </vt:variant>
      <vt:variant>
        <vt:i4>1048630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_Toc346624113</vt:lpwstr>
      </vt:variant>
      <vt:variant>
        <vt:i4>1048630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_Toc346624112</vt:lpwstr>
      </vt:variant>
      <vt:variant>
        <vt:i4>1048630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_Toc346624111</vt:lpwstr>
      </vt:variant>
      <vt:variant>
        <vt:i4>1048630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_Toc346624110</vt:lpwstr>
      </vt:variant>
      <vt:variant>
        <vt:i4>1114166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_Toc346624109</vt:lpwstr>
      </vt:variant>
      <vt:variant>
        <vt:i4>1114166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_Toc346624108</vt:lpwstr>
      </vt:variant>
      <vt:variant>
        <vt:i4>1114166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_Toc346624107</vt:lpwstr>
      </vt:variant>
      <vt:variant>
        <vt:i4>1114166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_Toc346624106</vt:lpwstr>
      </vt:variant>
      <vt:variant>
        <vt:i4>1114166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_Toc346624105</vt:lpwstr>
      </vt:variant>
      <vt:variant>
        <vt:i4>1114166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_Toc346624104</vt:lpwstr>
      </vt:variant>
      <vt:variant>
        <vt:i4>1114166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_Toc346624103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Especificacions A - Equips Mecànics</dc:title>
  <dc:creator>Begoña Coll Domingo</dc:creator>
  <cp:lastModifiedBy>Begoña Coll Domingo</cp:lastModifiedBy>
  <cp:revision>423</cp:revision>
  <cp:lastPrinted>2022-05-31T15:13:00Z</cp:lastPrinted>
  <dcterms:created xsi:type="dcterms:W3CDTF">2017-04-20T06:33:00Z</dcterms:created>
  <dcterms:modified xsi:type="dcterms:W3CDTF">2023-06-09T12:53:00Z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0x0101001F252B24958FC3478BEA7CFE41CB72A3</vt:lpwstr>
  </property>
</Properties>
</file>